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11ba" w14:paraId="9d111ba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074DDD">
        <w:t>8</w:t>
      </w:r>
      <w:r w:rsidR="00E503EE">
        <w:t>335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B7663">
        <w:t>8</w:t>
      </w:r>
      <w:r w:rsidR="00E503EE">
        <w:t>335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E503EE">
        <w:t xml:space="preserve">VIBYRAL-94 d.o.o., OIB 73075539891, Zagreb, </w:t>
      </w:r>
      <w:proofErr w:type="spellStart"/>
      <w:r w:rsidR="00E503EE">
        <w:t>Cebini</w:t>
      </w:r>
      <w:proofErr w:type="spellEnd"/>
      <w:r w:rsidR="00E503EE">
        <w:t xml:space="preserve"> 11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E503EE">
        <w:t>75.901,29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4DDD"/>
    <w:rsid w:val="000B3EF2"/>
    <w:rsid w:val="000F71A5"/>
    <w:rsid w:val="00101281"/>
    <w:rsid w:val="00131DE9"/>
    <w:rsid w:val="00194DE9"/>
    <w:rsid w:val="001B5958"/>
    <w:rsid w:val="001E2DFB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24D3D"/>
    <w:rsid w:val="005A0492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4A52"/>
    <w:rsid w:val="00A053FB"/>
    <w:rsid w:val="00A9783B"/>
    <w:rsid w:val="00AC44F3"/>
    <w:rsid w:val="00AF1FB5"/>
    <w:rsid w:val="00AF31FC"/>
    <w:rsid w:val="00B00AAF"/>
    <w:rsid w:val="00B37548"/>
    <w:rsid w:val="00B64127"/>
    <w:rsid w:val="00BC1743"/>
    <w:rsid w:val="00C11749"/>
    <w:rsid w:val="00C33CA7"/>
    <w:rsid w:val="00C43F7D"/>
    <w:rsid w:val="00C445F4"/>
    <w:rsid w:val="00C54284"/>
    <w:rsid w:val="00C972A9"/>
    <w:rsid w:val="00CB7663"/>
    <w:rsid w:val="00CD57E4"/>
    <w:rsid w:val="00CD74BB"/>
    <w:rsid w:val="00D36F35"/>
    <w:rsid w:val="00D660C0"/>
    <w:rsid w:val="00D970B2"/>
    <w:rsid w:val="00E503EE"/>
    <w:rsid w:val="00E94494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D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D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D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D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D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D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D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D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8335</izvorni_sadrzaj>
    <derivirana_varijabla naziv="DomainObject.Predmet.Broj_1">8335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St-8335/2015</izvorni_sadrzaj>
    <derivirana_varijabla naziv="DomainObject.Predmet.OznakaBroj_1">St-8335/2015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VIBYRAL-94 d.o.o. zastupanog po punomoćniku KREŠIMIR VRBANIĆ</izvorni_sadrzaj>
    <derivirana_varijabla naziv="DomainObject.Predmet.ProtustrankaFormated_1">  VIBYRAL-94 d.o.o. zastupanog po punomoćniku KREŠIMIR VRBANIĆ</derivirana_varijabla>
  </DomainObject.Predmet.ProtustrankaFormated>
  <DomainObject.Predmet.ProtustrankaFormatedOIB>
    <izvorni_sadrzaj>  VIBYRAL-94 d.o.o., OIB 73075539891 zastupanog po punomoćniku KREŠIMIR VRBANIĆ</izvorni_sadrzaj>
    <derivirana_varijabla naziv="DomainObject.Predmet.ProtustrankaFormatedOIB_1">  VIBYRAL-94 d.o.o., OIB 73075539891 zastupanog po punomoćniku KREŠIMIR VRBANIĆ</derivirana_varijabla>
  </DomainObject.Predmet.ProtustrankaFormatedOIB>
  <DomainObject.Predmet.ProtustrankaFormatedWithAdress>
    <izvorni_sadrzaj> VIBYRAL-94 d.o.o., Cebini 11, 10000 Zagreb zastupanog po punomoćniku KREŠIMIR VRBANIĆ</izvorni_sadrzaj>
    <derivirana_varijabla naziv="DomainObject.Predmet.ProtustrankaFormatedWithAdress_1"> VIBYRAL-94 d.o.o., Cebini 11, 10000 Zagreb zastupanog po punomoćniku KREŠIMIR VRBANIĆ</derivirana_varijabla>
  </DomainObject.Predmet.ProtustrankaFormatedWithAdress>
  <DomainObject.Predmet.ProtustrankaFormatedWithAdressOIB>
    <izvorni_sadrzaj> VIBYRAL-94 d.o.o., OIB 73075539891, Cebini 11, 10000 Zagreb zastupanog po punomoćniku KREŠIMIR VRBANIĆ</izvorni_sadrzaj>
    <derivirana_varijabla naziv="DomainObject.Predmet.ProtustrankaFormatedWithAdressOIB_1"> VIBYRAL-94 d.o.o., OIB 73075539891, Cebini 11, 10000 Zagreb zastupanog po punomoćniku KREŠIMIR VRBANIĆ</derivirana_varijabla>
  </DomainObject.Predmet.ProtustrankaFormatedWithAdressOIB>
  <DomainObject.Predmet.ProtustrankaWithAdress>
    <izvorni_sadrzaj>VIBYRAL-94 d.o.o. Cebini 11, 10000 Zagreb</izvorni_sadrzaj>
    <derivirana_varijabla naziv="DomainObject.Predmet.ProtustrankaWithAdress_1">VIBYRAL-94 d.o.o. Cebini 11, 10000 Zagreb</derivirana_varijabla>
  </DomainObject.Predmet.ProtustrankaWithAdress>
  <DomainObject.Predmet.ProtustrankaWithAdressOIB>
    <izvorni_sadrzaj>VIBYRAL-94 d.o.o., OIB 73075539891, Cebini 11, 10000 Zagreb</izvorni_sadrzaj>
    <derivirana_varijabla naziv="DomainObject.Predmet.ProtustrankaWithAdressOIB_1">VIBYRAL-94 d.o.o., OIB 73075539891, Cebini 11, 10000 Zagreb</derivirana_varijabla>
  </DomainObject.Predmet.ProtustrankaWithAdressOIB>
  <DomainObject.Predmet.ProtustrankaNazivFormated>
    <izvorni_sadrzaj>VIBYRAL-94 d.o.o.</izvorni_sadrzaj>
    <derivirana_varijabla naziv="DomainObject.Predmet.ProtustrankaNazivFormated_1">VIBYRAL-94 d.o.o.</derivirana_varijabla>
  </DomainObject.Predmet.ProtustrankaNazivFormated>
  <DomainObject.Predmet.ProtustrankaNazivFormatedOIB>
    <izvorni_sadrzaj>VIBYRAL-94 d.o.o., OIB 73075539891</izvorni_sadrzaj>
    <derivirana_varijabla naziv="DomainObject.Predmet.ProtustrankaNazivFormatedOIB_1">VIBYRAL-94 d.o.o., OIB 73075539891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VIBYRAL-94 d.o.o. zastupanog po punomoćniku KREŠIMIR VRBANIĆ</item>
    </izvorni_sadrzaj>
    <derivirana_varijabla naziv="DomainObject.Predmet.ProtuStrankaListFormated_1">
      <item>VIBYRAL-94 d.o.o. zastupanog po punomoćniku KREŠIMIR VRBANIĆ</item>
    </derivirana_varijabla>
  </DomainObject.Predmet.ProtuStrankaListFormated>
  <DomainObject.Predmet.ProtuStrankaListFormatedOIB>
    <izvorni_sadrzaj>
      <item>VIBYRAL-94 d.o.o., OIB 73075539891 zastupanog po punomoćniku KREŠIMIR VRBANIĆ</item>
    </izvorni_sadrzaj>
    <derivirana_varijabla naziv="DomainObject.Predmet.ProtuStrankaListFormatedOIB_1">
      <item>VIBYRAL-94 d.o.o., OIB 73075539891 zastupanog po punomoćniku KREŠIMIR VRBANIĆ</item>
    </derivirana_varijabla>
  </DomainObject.Predmet.ProtuStrankaListFormatedOIB>
  <DomainObject.Predmet.ProtuStrankaListFormatedWithAdress>
    <izvorni_sadrzaj>
      <item>VIBYRAL-94 d.o.o., Cebini 11, 10000 Zagreb zastupanog po punomoćniku KREŠIMIR VRBANIĆ</item>
    </izvorni_sadrzaj>
    <derivirana_varijabla naziv="DomainObject.Predmet.ProtuStrankaListFormatedWithAdress_1">
      <item>VIBYRAL-94 d.o.o., Cebini 11, 10000 Zagreb zastupanog po punomoćniku KREŠIMIR VRBANIĆ</item>
    </derivirana_varijabla>
  </DomainObject.Predmet.ProtuStrankaListFormatedWithAdress>
  <DomainObject.Predmet.ProtuStrankaListFormatedWithAdressOIB>
    <izvorni_sadrzaj>
      <item>VIBYRAL-94 d.o.o., OIB 73075539891, Cebini 11, 10000 Zagreb zastupanog po punomoćniku KREŠIMIR VRBANIĆ</item>
    </izvorni_sadrzaj>
    <derivirana_varijabla naziv="DomainObject.Predmet.ProtuStrankaListFormatedWithAdressOIB_1">
      <item>VIBYRAL-94 d.o.o., OIB 73075539891, Cebini 11, 10000 Zagreb zastupanog po punomoćniku KREŠIMIR VRBANIĆ</item>
    </derivirana_varijabla>
  </DomainObject.Predmet.ProtuStrankaListFormatedWithAdressOIB>
  <DomainObject.Predmet.ProtuStrankaListNazivFormated>
    <izvorni_sadrzaj>
      <item>VIBYRAL-94 d.o.o.</item>
    </izvorni_sadrzaj>
    <derivirana_varijabla naziv="DomainObject.Predmet.ProtuStrankaListNazivFormated_1">
      <item>VIBYRAL-94 d.o.o.</item>
    </derivirana_varijabla>
  </DomainObject.Predmet.ProtuStrankaListNazivFormated>
  <DomainObject.Predmet.ProtuStrankaListNazivFormatedOIB>
    <izvorni_sadrzaj>
      <item>VIBYRAL-94 d.o.o., OIB 73075539891</item>
    </izvorni_sadrzaj>
    <derivirana_varijabla naziv="DomainObject.Predmet.ProtuStrankaListNazivFormatedOIB_1">
      <item>VIBYRAL-94 d.o.o., OIB 73075539891</item>
    </derivirana_varijabla>
  </DomainObject.Predmet.ProtuStrankaListNazivFormatedOIB>
  <DomainObject.Predmet.OstaliListFormated>
    <izvorni_sadrzaj>
      <item>KREŠIMIR VRBANIĆ punomoćnik sudionika u postupku VIBYRAL-94 d.o.o.</item>
    </izvorni_sadrzaj>
    <derivirana_varijabla naziv="DomainObject.Predmet.OstaliListFormated_1">
      <item>KREŠIMIR VRBANIĆ punomoćnik sudionika u postupku VIBYRAL-94 d.o.o.</item>
    </derivirana_varijabla>
  </DomainObject.Predmet.OstaliListFormated>
  <DomainObject.Predmet.OstaliListFormatedOIB>
    <izvorni_sadrzaj>
      <item>KREŠIMIR VRBANIĆ, OIB 59775679841 punomoćnik sudionika u postupku VIBYRAL-94 d.o.o.</item>
    </izvorni_sadrzaj>
    <derivirana_varijabla naziv="DomainObject.Predmet.OstaliListFormatedOIB_1">
      <item>KREŠIMIR VRBANIĆ, OIB 59775679841 punomoćnik sudionika u postupku VIBYRAL-94 d.o.o.</item>
    </derivirana_varijabla>
  </DomainObject.Predmet.OstaliListFormatedOIB>
  <DomainObject.Predmet.OstaliListFormatedWithAdress>
    <izvorni_sadrzaj>
      <item>KREŠIMIR VRBANIĆ, Cebini 11, 10000 Zagreb punomoćnik sudionika u postupku VIBYRAL-94 d.o.o.</item>
    </izvorni_sadrzaj>
    <derivirana_varijabla naziv="DomainObject.Predmet.OstaliListFormatedWithAdress_1">
      <item>KREŠIMIR VRBANIĆ, Cebini 11, 10000 Zagreb punomoćnik sudionika u postupku VIBYRAL-94 d.o.o.</item>
    </derivirana_varijabla>
  </DomainObject.Predmet.OstaliListFormatedWithAdress>
  <DomainObject.Predmet.OstaliListFormatedWithAdressOIB>
    <izvorni_sadrzaj>
      <item>KREŠIMIR VRBANIĆ, OIB 59775679841, Cebini 11, 10000 Zagreb punomoćnik sudionika u postupku VIBYRAL-94 d.o.o.</item>
    </izvorni_sadrzaj>
    <derivirana_varijabla naziv="DomainObject.Predmet.OstaliListFormatedWithAdressOIB_1">
      <item>KREŠIMIR VRBANIĆ, OIB 59775679841, Cebini 11, 10000 Zagreb punomoćnik sudionika u postupku VIBYRAL-94 d.o.o.</item>
    </derivirana_varijabla>
  </DomainObject.Predmet.OstaliListFormatedWithAdressOIB>
  <DomainObject.Predmet.OstaliListNazivFormated>
    <izvorni_sadrzaj>
      <item>KREŠIMIR VRBANIĆ</item>
    </izvorni_sadrzaj>
    <derivirana_varijabla naziv="DomainObject.Predmet.OstaliListNazivFormated_1">
      <item>KREŠIMIR VRBANIĆ</item>
    </derivirana_varijabla>
  </DomainObject.Predmet.OstaliListNazivFormated>
  <DomainObject.Predmet.OstaliListNazivFormatedOIB>
    <izvorni_sadrzaj>
      <item>KREŠIMIR VRBANIĆ, OIB 59775679841</item>
    </izvorni_sadrzaj>
    <derivirana_varijabla naziv="DomainObject.Predmet.OstaliListNazivFormatedOIB_1">
      <item>KREŠIMIR VRBANIĆ, OIB 59775679841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VIBYRAL-94 d.o.o.</izvorni_sadrzaj>
    <derivirana_varijabla naziv="DomainObject.Predmet.ProtustrankaIDrugi_1">VIBYRAL-94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VIBYRAL-94 d.o.o., OIB 73075539891, Cebini 11, 10000 Zagreb</izvorni_sadrzaj>
    <derivirana_varijabla naziv="DomainObject.Predmet.ProtustrankaIDrugiAdressOIB_1">VIBYRAL-94 d.o.o., OIB 73075539891, Cebini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VIBYRAL-94 d.o.o.</item>
      <item>KREŠIMIR VRBANIĆ</item>
    </izvorni_sadrzaj>
    <derivirana_varijabla naziv="DomainObject.Predmet.SudioniciListNaziv_1">
      <item>FINA Regionalni centar Zagreb</item>
      <item>VIBYRAL-94 d.o.o.</item>
      <item>KREŠIMIR VRBANIĆ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VIBYRAL-94 d.o.o., OIB 73075539891, Cebini 11,10000 Zagreb</item>
      <item>KREŠIMIR VRBANIĆ, OIB 59775679841, Cebini 11,10000 Zagreb</item>
    </izvorni_sadrzaj>
    <derivirana_varijabla naziv="DomainObject.Predmet.SudioniciListAdressOIB_1">
      <item>FINA Regionalni centar Zagreb, OIB 85821130368, Trg svibanjskih žrtava 1995. 1,10000 Zagreb</item>
      <item>VIBYRAL-94 d.o.o., OIB 73075539891, Cebini 11,10000 Zagreb</item>
      <item>KREŠIMIR VRBANIĆ, OIB 59775679841, Cebini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73075539891</item>
      <item>, OIB 59775679841</item>
    </izvorni_sadrzaj>
    <derivirana_varijabla naziv="DomainObject.Predmet.SudioniciListNazivOIB_1">
      <item>, OIB 85821130368</item>
      <item>, OIB 73075539891</item>
      <item>, OIB 59775679841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26BFB-13B7-486A-BF27-E977039E9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1317</properties:Characters>
  <properties:Lines>47</properties:Lines>
  <properties:Paragraphs>17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2016-01-19T07:37:00Z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