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628d" w14:paraId="239628d" w:rsidRDefault="00A26F3B" w:rsidP="004B741D" w:rsidR="004B741D">
      <w:pPr>
        <w:jc w:val="right"/>
        <w15:collapsed w:val="false"/>
      </w:pPr>
      <w:bookmarkStart w:name="_GoBack" w:id="0"/>
      <w:bookmarkEnd w:id="0"/>
      <w:r>
        <w:t>13 St-</w:t>
      </w:r>
      <w:r w:rsidR="00F52D40">
        <w:t>733</w:t>
      </w:r>
      <w:r>
        <w:t>/</w:t>
      </w:r>
      <w:r w:rsidR="00F52D40">
        <w:t>16</w:t>
      </w:r>
      <w:r>
        <w:t>-</w:t>
      </w:r>
      <w:r w:rsidR="00F52D40">
        <w:t>8</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F52D40">
        <w:rPr>
          <w:color w:val="000000"/>
        </w:rPr>
        <w:t>Z.G. TRANSPORTI j.d.o.o. za prijevoz i usluge, Josipovac, Kralja Petra Svačića 1, MBS: 030127296, OIB: 504919707967</w:t>
      </w:r>
      <w:r w:rsidR="00723255">
        <w:t>,</w:t>
      </w:r>
      <w:r>
        <w:t xml:space="preserve"> dana </w:t>
      </w:r>
      <w:r w:rsidR="004C6CE0">
        <w:t>6</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F52D40">
        <w:rPr>
          <w:color w:val="000000"/>
        </w:rPr>
        <w:t>Z.G. TRANSPORTI j.d.o.o. za prijevoz i usluge, Josipovac, Kralja Petra Svačića 1, MBS: 030127296, OIB: 504919707967</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F52D40">
        <w:t>Živka Posavac, Vij. P. Kolarića 9, Osijek</w:t>
      </w:r>
      <w:r w:rsidR="00F31C5A" w:rsidRPr="00AE2820">
        <w:t xml:space="preserve">, OIB </w:t>
      </w:r>
      <w:r w:rsidR="00F52D40">
        <w:t>99335812289</w:t>
      </w:r>
      <w:r w:rsidR="00B44F1E" w:rsidRPr="006B0D72">
        <w:rPr>
          <w:b/>
        </w:rPr>
        <w:t>.</w:t>
      </w:r>
      <w:r w:rsidR="00B44F1E">
        <w:rPr>
          <w:b/>
        </w:rPr>
        <w:t xml:space="preserve"> </w:t>
      </w:r>
      <w:r w:rsidR="008F548E">
        <w:t xml:space="preserve"> </w:t>
      </w:r>
      <w:r w:rsidR="0088573E">
        <w:t xml:space="preserve"> </w:t>
      </w:r>
      <w:r w:rsidR="00F52D40">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F52D40">
        <w:t>31</w:t>
      </w:r>
      <w:r w:rsidR="007F0529">
        <w:t>.</w:t>
      </w:r>
      <w:r>
        <w:t xml:space="preserve"> </w:t>
      </w:r>
      <w:r w:rsidR="00B44F1E">
        <w:t>siječnja</w:t>
      </w:r>
      <w:r w:rsidR="0088573E">
        <w:t xml:space="preserve"> </w:t>
      </w:r>
      <w:r w:rsidR="00654243">
        <w:t>201</w:t>
      </w:r>
      <w:r w:rsidR="00B44F1E">
        <w:t>8</w:t>
      </w:r>
      <w:r w:rsidR="00654243">
        <w:t>. godine s početkom u</w:t>
      </w:r>
      <w:r w:rsidR="006606AB">
        <w:t xml:space="preserve"> </w:t>
      </w:r>
      <w:r w:rsidR="0088573E">
        <w:t>10</w:t>
      </w:r>
      <w:r w:rsidR="004650C0">
        <w:t>,</w:t>
      </w:r>
      <w:r w:rsidR="004C6CE0">
        <w:t>30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F52D40">
        <w:rPr>
          <w:color w:val="000000"/>
        </w:rPr>
        <w:t>Goran Zatko, OIB: 32222960204, Josipovac, Kralja Petra Svačića 1,</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F52D40" w:rsidP="00F52D40" w:rsidR="00F52D40">
      <w:pPr>
        <w:jc w:val="right"/>
      </w:pPr>
      <w:r>
        <w:t>13 St-733/16-8</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F52D40">
        <w:rPr>
          <w:color w:val="000000"/>
        </w:rPr>
        <w:t>Goran Zatko, OIB: 32222960204, Josipovac, Kralja Petra Svačića 1,</w:t>
      </w:r>
      <w:r w:rsidR="008D29AF" w:rsidRPr="008D29AF">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F52D40">
        <w:rPr>
          <w:bCs/>
        </w:rPr>
        <w:t>24</w:t>
      </w:r>
      <w:r>
        <w:rPr>
          <w:bCs/>
        </w:rPr>
        <w:t xml:space="preserve">. </w:t>
      </w:r>
      <w:r w:rsidR="00F52D40">
        <w:rPr>
          <w:bCs/>
        </w:rPr>
        <w:t>ožujka</w:t>
      </w:r>
      <w:r>
        <w:rPr>
          <w:bCs/>
        </w:rPr>
        <w:t xml:space="preserve"> 201</w:t>
      </w:r>
      <w:r w:rsidR="00F52D40">
        <w:rPr>
          <w:bCs/>
        </w:rPr>
        <w:t>6</w:t>
      </w:r>
      <w:r>
        <w:rPr>
          <w:bCs/>
        </w:rPr>
        <w:t xml:space="preserve">. podnijela ovom sudu prijedlog za pokretanje stečajnog postupka nad dužnikom </w:t>
      </w:r>
      <w:r w:rsidR="00F52D40">
        <w:rPr>
          <w:color w:val="000000"/>
        </w:rPr>
        <w:t>Z.G. TRANSPORTI j.d.o.o. za prijevoz i usluge, Josipovac, Kralja Petra Svačića 1, MBS: 030127296, OIB: 504919707967</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52D40">
        <w:t>01</w:t>
      </w:r>
      <w:r>
        <w:t xml:space="preserve">. </w:t>
      </w:r>
      <w:r w:rsidR="00F52D40">
        <w:t>09</w:t>
      </w:r>
      <w:r>
        <w:t xml:space="preserve"> 201</w:t>
      </w:r>
      <w:r w:rsidR="00F52D40">
        <w:t>5</w:t>
      </w:r>
      <w:r>
        <w:t xml:space="preserve">. dužnik u Očevidniku redoslijeda osnova za plaćanje ima evidentirane neizvršene osnove za plaćanje u ukupnom iznosu od </w:t>
      </w:r>
      <w:r w:rsidR="00F52D40">
        <w:t>223.554,80</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F52D40" w:rsidP="00F52D40" w:rsidR="006606AB" w:rsidRPr="00C80AC2">
      <w:pPr>
        <w:pStyle w:val="Tijeloteksta"/>
        <w:ind w:firstLine="708"/>
        <w:rPr>
          <w:bCs/>
        </w:rPr>
      </w:pPr>
      <w:r>
        <w:t>N</w:t>
      </w:r>
      <w:r w:rsidR="00F322D7" w:rsidRPr="00C80AC2">
        <w:t xml:space="preserve">avodi da na temelju čl. 112. st. 5. Stečajnog zakona dužnik na dan </w:t>
      </w:r>
      <w:r>
        <w:t>23</w:t>
      </w:r>
      <w:r w:rsidR="00F322D7" w:rsidRPr="00C80AC2">
        <w:t>.</w:t>
      </w:r>
      <w:r w:rsidR="00C80AC2" w:rsidRPr="00C80AC2">
        <w:t xml:space="preserve"> </w:t>
      </w:r>
      <w:r>
        <w:t>03</w:t>
      </w:r>
      <w:r w:rsidR="00B44F1E">
        <w:t>.</w:t>
      </w:r>
      <w:r w:rsidR="00F322D7" w:rsidRPr="00C80AC2">
        <w:t xml:space="preserve"> 201</w:t>
      </w:r>
      <w:r>
        <w:t>6</w:t>
      </w:r>
      <w:r w:rsidR="00F322D7" w:rsidRPr="00C80AC2">
        <w:t xml:space="preserve">. na ime predujma za namirenje troškova stečajnog postupka </w:t>
      </w:r>
      <w:r w:rsidR="00C80AC2" w:rsidRPr="00C80AC2">
        <w:t>nema</w:t>
      </w:r>
      <w:r w:rsidR="00F322D7" w:rsidRPr="00C80AC2">
        <w:t xml:space="preserve"> zaplijenjen</w:t>
      </w:r>
      <w:r w:rsidR="00C80AC2" w:rsidRPr="00C80AC2">
        <w:t>ih</w:t>
      </w:r>
      <w:r w:rsidR="00F322D7" w:rsidRPr="00C80AC2">
        <w:t xml:space="preserve"> novčan</w:t>
      </w:r>
      <w:r w:rsidR="00C80AC2" w:rsidRPr="00C80AC2">
        <w:t>ih</w:t>
      </w:r>
      <w:r w:rsidR="00F322D7" w:rsidRPr="00C80AC2">
        <w:t xml:space="preserve"> sredstva</w:t>
      </w:r>
      <w:r w:rsidR="00C80AC2" w:rsidRPr="00C80AC2">
        <w:t>.</w:t>
      </w:r>
      <w:r w:rsidR="00F322D7" w:rsidRPr="00C80AC2">
        <w:t xml:space="preserve"> </w:t>
      </w:r>
    </w:p>
    <w:p w:rsidRDefault="00165932" w:rsidP="00503ADF" w:rsidR="00165932" w:rsidRPr="00C80AC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F52D40" w:rsidP="00F52D40" w:rsidR="00F52D40">
      <w:pPr>
        <w:jc w:val="right"/>
      </w:pPr>
      <w:r>
        <w:t>13 St-733/16-8</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F52D40">
        <w:t>Živka Posavac</w:t>
      </w:r>
      <w:r w:rsidR="00F31C5A" w:rsidRPr="00AE2820">
        <w:t xml:space="preserve"> iz Osijeka,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4C6CE0">
        <w:t>6</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F52D40">
        <w:rPr>
          <w:color w:val="000000"/>
        </w:rPr>
        <w:t xml:space="preserve">Z.G. TRANSPORTI j.d.o.o. za prijevoz i usluge, Josipovac, Kralja Petra Svačića 1,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F52D40">
        <w:t>31</w:t>
      </w:r>
      <w:r w:rsidR="00FA7476">
        <w:t>/</w:t>
      </w:r>
      <w:r w:rsidR="00B44F1E">
        <w:t>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E01" w:rsidR="00CA3E01">
      <w:r>
        <w:separator/>
      </w:r>
    </w:p>
  </w:endnote>
  <w:endnote w:id="0" w:type="continuationSeparator">
    <w:p w:rsidRDefault="00CA3E01" w:rsidR="00CA3E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E01" w:rsidR="00CA3E01">
      <w:r>
        <w:separator/>
      </w:r>
    </w:p>
  </w:footnote>
  <w:footnote w:id="0" w:type="continuationSeparator">
    <w:p w:rsidRDefault="00CA3E01" w:rsidR="00CA3E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474A"/>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3E01"/>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5C474A"/>
    <w:rPr>
      <w:color w:val="808080"/>
      <w:bdr w:space="0" w:sz="0" w:color="auto" w:val="none"/>
      <w:shd w:fill="CCFFFF" w:color="auto" w:val="clear"/>
    </w:rPr>
  </w:style>
  <w:style w:customStyle="true" w:styleId="eSPISCCParagraphDefaultFont" w:type="character">
    <w:name w:val="eSPIS_CC_Paragraph Default Font"/>
    <w:basedOn w:val="Zadanifontodlomka"/>
    <w:rsid w:val="005C47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74A"/>
    <w:rPr>
      <w:bdr w:space="0" w:sz="0" w:color="auto" w:val="none"/>
      <w:shd w:fill="FFFFCC" w:color="auto" w:val="clear"/>
      <w:lang w:val="hr-HR"/>
    </w:rPr>
  </w:style>
  <w:style w:customStyle="true" w:styleId="PozadinaSvijetloCrvena" w:type="character">
    <w:name w:val="Pozadina_SvijetloCrvena"/>
    <w:basedOn w:val="eSPISCCParagraphDefaultFont"/>
    <w:rsid w:val="005C47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7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5C474A"/>
    <w:rPr>
      <w:color w:val="808080"/>
      <w:bdr w:color="auto" w:space="0" w:sz="0" w:val="none"/>
      <w:shd w:color="auto" w:fill="CCFFFF" w:val="clear"/>
    </w:rPr>
  </w:style>
  <w:style w:customStyle="1" w:styleId="eSPISCCParagraphDefaultFont" w:type="character">
    <w:name w:val="eSPIS_CC_Paragraph Default Font"/>
    <w:basedOn w:val="Zadanifontodlomka"/>
    <w:rsid w:val="005C47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74A"/>
    <w:rPr>
      <w:bdr w:color="auto" w:space="0" w:sz="0" w:val="none"/>
      <w:shd w:color="auto" w:fill="FFFFCC" w:val="clear"/>
      <w:lang w:val="hr-HR"/>
    </w:rPr>
  </w:style>
  <w:style w:customStyle="1" w:styleId="PozadinaSvijetloCrvena" w:type="character">
    <w:name w:val="Pozadina_SvijetloCrvena"/>
    <w:basedOn w:val="eSPISCCParagraphDefaultFont"/>
    <w:rsid w:val="005C47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7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St-733/2016</izvorni_sadrzaj>
    <derivirana_varijabla naziv="DomainObject.Predmet.OznakaBroj_1">St-733/2016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Z.G. TRANSPORTI jednostavno društvo s ograničenom odgovornošću za prijevoz i usluge</izvorni_sadrzaj>
    <derivirana_varijabla naziv="DomainObject.Predmet.ProtustrankaFormated_1">  Z.G. TRANSPORTI jednostavno društvo s ograničenom odgovornošću za prijevoz i usluge</derivirana_varijabla>
  </DomainObject.Predmet.ProtustrankaFormated>
  <DomainObject.Predmet.ProtustrankaFormatedOIB>
    <izvorni_sadrzaj>  Z.G. TRANSPORTI jednostavno društvo s ograničenom odgovornošću za prijevoz i usluge, OIB 50491970796</izvorni_sadrzaj>
    <derivirana_varijabla naziv="DomainObject.Predmet.ProtustrankaFormatedOIB_1">  Z.G. TRANSPORTI jednostavno društvo s ograničenom odgovornošću za prijevoz i usluge, OIB 50491970796</derivirana_varijabla>
  </DomainObject.Predmet.ProtustrankaFormatedOIB>
  <DomainObject.Predmet.ProtustrankaFormatedWithAdress>
    <izvorni_sadrzaj> Z.G. TRANSPORTI jednostavno društvo s ograničenom odgovornošću za prijevoz i usluge, Kralja Petra Svačića 1, 31220 Josipovac</izvorni_sadrzaj>
    <derivirana_varijabla naziv="DomainObject.Predmet.ProtustrankaFormatedWithAdress_1"> Z.G. TRANSPORTI jednostavno društvo s ograničenom odgovornošću za prijevoz i usluge, Kralja Petra Svačića 1, 31220 Josipovac</derivirana_varijabla>
  </DomainObject.Predmet.ProtustrankaFormatedWithAdress>
  <DomainObject.Predmet.ProtustrankaFormatedWithAdressOIB>
    <izvorni_sadrzaj> Z.G. TRANSPORTI jednostavno društvo s ograničenom odgovornošću za prijevoz i usluge, OIB 50491970796, Kralja Petra Svačića 1, 31220 Josipovac</izvorni_sadrzaj>
    <derivirana_varijabla naziv="DomainObject.Predmet.ProtustrankaFormatedWithAdressOIB_1"> Z.G. TRANSPORTI jednostavno društvo s ograničenom odgovornošću za prijevoz i usluge, OIB 50491970796, Kralja Petra Svačića 1, 31220 Josipovac</derivirana_varijabla>
  </DomainObject.Predmet.ProtustrankaFormatedWithAdressOIB>
  <DomainObject.Predmet.ProtustrankaWithAdress>
    <izvorni_sadrzaj>Z.G. TRANSPORTI jednostavno društvo s ograničenom odgovornošću za prijevoz i usluge Kralja Petra Svačića 1, 31220 Josipovac</izvorni_sadrzaj>
    <derivirana_varijabla naziv="DomainObject.Predmet.ProtustrankaWithAdress_1">Z.G. TRANSPORTI jednostavno društvo s ograničenom odgovornošću za prijevoz i usluge Kralja Petra Svačića 1, 31220 Josipovac</derivirana_varijabla>
  </DomainObject.Predmet.ProtustrankaWithAdress>
  <DomainObject.Predmet.ProtustrankaWithAdressOIB>
    <izvorni_sadrzaj>Z.G. TRANSPORTI jednostavno društvo s ograničenom odgovornošću za prijevoz i usluge, OIB 50491970796, Kralja Petra Svačića 1, 31220 Josipovac</izvorni_sadrzaj>
    <derivirana_varijabla naziv="DomainObject.Predmet.ProtustrankaWithAdressOIB_1">Z.G. TRANSPORTI jednostavno društvo s ograničenom odgovornošću za prijevoz i usluge, OIB 50491970796, Kralja Petra Svačića 1, 31220 Josipovac</derivirana_varijabla>
  </DomainObject.Predmet.ProtustrankaWithAdressOIB>
  <DomainObject.Predmet.ProtustrankaNazivFormated>
    <izvorni_sadrzaj>Z.G. TRANSPORTI jednostavno društvo s ograničenom odgovornošću za prijevoz i usluge</izvorni_sadrzaj>
    <derivirana_varijabla naziv="DomainObject.Predmet.ProtustrankaNazivFormated_1">Z.G. TRANSPORTI jednostavno društvo s ograničenom odgovornošću za prijevoz i usluge</derivirana_varijabla>
  </DomainObject.Predmet.ProtustrankaNazivFormated>
  <DomainObject.Predmet.ProtustrankaNazivFormatedOIB>
    <izvorni_sadrzaj>Z.G. TRANSPORTI jednostavno društvo s ograničenom odgovornošću za prijevoz i usluge, OIB 50491970796</izvorni_sadrzaj>
    <derivirana_varijabla naziv="DomainObject.Predmet.ProtustrankaNazivFormatedOIB_1">Z.G. TRANSPORTI jednostavno društvo s ograničenom odgovornošću za prijevoz i usluge, OIB 50491970796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Z.G. TRANSPORTI jednostavno društvo s ograničenom odgovornošću za prijevoz i usluge</item>
    </izvorni_sadrzaj>
    <derivirana_varijabla naziv="DomainObject.Predmet.ProtuStrankaListFormated_1">
      <item>Z.G. TRANSPORTI jednostavno društvo s ograničenom odgovornošću za prijevoz i usluge</item>
    </derivirana_varijabla>
  </DomainObject.Predmet.ProtuStrankaListFormated>
  <DomainObject.Predmet.ProtuStrankaListFormatedOIB>
    <izvorni_sadrzaj>
      <item>Z.G. TRANSPORTI jednostavno društvo s ograničenom odgovornošću za prijevoz i usluge, OIB 50491970796</item>
    </izvorni_sadrzaj>
    <derivirana_varijabla naziv="DomainObject.Predmet.ProtuStrankaListFormatedOIB_1">
      <item>Z.G. TRANSPORTI jednostavno društvo s ograničenom odgovornošću za prijevoz i usluge, OIB 50491970796</item>
    </derivirana_varijabla>
  </DomainObject.Predmet.ProtuStrankaListFormatedOIB>
  <DomainObject.Predmet.ProtuStrankaListFormatedWithAdress>
    <izvorni_sadrzaj>
      <item>Z.G. TRANSPORTI jednostavno društvo s ograničenom odgovornošću za prijevoz i usluge, Kralja Petra Svačića 1, 31220 Josipovac</item>
    </izvorni_sadrzaj>
    <derivirana_varijabla naziv="DomainObject.Predmet.ProtuStrankaListFormatedWithAdress_1">
      <item>Z.G. TRANSPORTI jednostavno društvo s ograničenom odgovornošću za prijevoz i usluge, Kralja Petra Svačića 1, 31220 Josipovac</item>
    </derivirana_varijabla>
  </DomainObject.Predmet.ProtuStrankaListFormatedWithAdress>
  <DomainObject.Predmet.ProtuStrankaListFormatedWithAdressOIB>
    <izvorni_sadrzaj>
      <item>Z.G. TRANSPORTI jednostavno društvo s ograničenom odgovornošću za prijevoz i usluge, OIB 50491970796, Kralja Petra Svačića 1, 31220 Josipovac</item>
    </izvorni_sadrzaj>
    <derivirana_varijabla naziv="DomainObject.Predmet.ProtuStrankaListFormatedWithAdressOIB_1">
      <item>Z.G. TRANSPORTI jednostavno društvo s ograničenom odgovornošću za prijevoz i usluge, OIB 50491970796, Kralja Petra Svačića 1, 31220 Josipovac</item>
    </derivirana_varijabla>
  </DomainObject.Predmet.ProtuStrankaListFormatedWithAdressOIB>
  <DomainObject.Predmet.ProtuStrankaListNazivFormated>
    <izvorni_sadrzaj>
      <item>Z.G. TRANSPORTI jednostavno društvo s ograničenom odgovornošću za prijevoz i usluge</item>
    </izvorni_sadrzaj>
    <derivirana_varijabla naziv="DomainObject.Predmet.ProtuStrankaListNazivFormated_1">
      <item>Z.G. TRANSPORTI jednostavno društvo s ograničenom odgovornošću za prijevoz i usluge</item>
    </derivirana_varijabla>
  </DomainObject.Predmet.ProtuStrankaListNazivFormated>
  <DomainObject.Predmet.ProtuStrankaListNazivFormatedOIB>
    <izvorni_sadrzaj>
      <item>Z.G. TRANSPORTI jednostavno društvo s ograničenom odgovornošću za prijevoz i usluge, OIB 50491970796</item>
    </izvorni_sadrzaj>
    <derivirana_varijabla naziv="DomainObject.Predmet.ProtuStrankaListNazivFormatedOIB_1">
      <item>Z.G. TRANSPORTI jednostavno društvo s ograničenom odgovornošću za prijevoz i usluge, OIB 50491970796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Z.G. TRANSPORTI jednostavno društvo s ograničenom odgovornošću za prijevoz i usluge</izvorni_sadrzaj>
    <derivirana_varijabla naziv="DomainObject.Predmet.ProtustrankaIDrugi_1">Z.G. TRANSPORTI jednostavno društvo s ograničenom odgovornošću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Z.G. TRANSPORTI jednostavno društvo s ograničenom odgovornošću za prijevoz i usluge, OIB 50491970796, Kralja Petra Svačića 1, 31220 Josipovac</izvorni_sadrzaj>
    <derivirana_varijabla naziv="DomainObject.Predmet.ProtustrankaIDrugiAdressOIB_1">Z.G. TRANSPORTI jednostavno društvo s ograničenom odgovornošću za prijevoz i usluge, OIB 50491970796, Kralja Petra Svačića 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Z.G. TRANSPORTI jednostavno društvo s ograničenom odgovornošću za prijevoz i usluge</item>
    </izvorni_sadrzaj>
    <derivirana_varijabla naziv="DomainObject.Predmet.SudioniciListNaziv_1">
      <item>FINA RC OSIJEK</item>
      <item>Z.G. TRANSPORTI jednostavno društvo s ograničenom odgovornošću za prijevoz i usluge</item>
    </derivirana_varijabla>
  </DomainObject.Predmet.SudioniciListNaziv>
  <DomainObject.Predmet.SudioniciListAdressOIB>
    <izvorni_sadrzaj>
      <item>FINA RC OSIJEK, OIB 85821130368</item>
      <item>Z.G. TRANSPORTI jednostavno društvo s ograničenom odgovornošću za prijevoz i usluge, OIB 50491970796, Kralja Petra Svačića 1,31220 Josipovac</item>
    </izvorni_sadrzaj>
    <derivirana_varijabla naziv="DomainObject.Predmet.SudioniciListAdressOIB_1">
      <item>FINA RC OSIJEK, OIB 85821130368</item>
      <item>Z.G. TRANSPORTI jednostavno društvo s ograničenom odgovornošću za prijevoz i usluge, OIB 50491970796, Kralja Petra Svačića 1,31220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50491970796</item>
    </izvorni_sadrzaj>
    <derivirana_varijabla naziv="DomainObject.Predmet.SudioniciListNazivOIB_1">
      <item>, OIB 85821130368</item>
      <item>, OIB 50491970796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76164-6899-4C5B-97C7-E3BAC3664B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5492</properties:Characters>
  <properties:Lines>151</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2017-12-06T12:09:00Z</dcterms:created>
  <dc:creator>hermanj</dc:creator>
  <cp:lastModifiedBy>Snježana Markotić Jurić</cp:lastModifiedBy>
  <cp:lastPrinted>2017-12-06T12:07:00Z</cp:lastPrinted>
  <dcterms:modified xmlns:xsi="http://www.w3.org/2001/XMLSchema-instance" xsi:type="dcterms:W3CDTF">2017-12-06T12:09:00Z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