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0dcf" w14:paraId="9f80dcf" w:rsidRDefault="00F56070" w:rsidP="00F56070" w:rsidR="00D25BFE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</w:p>
    <w:p w:rsidRDefault="006E1517" w:rsidP="00424429" w:rsidR="00424429">
      <w:pPr>
        <w:jc w:val="right"/>
      </w:pPr>
      <w:r>
        <w:t>6 St-</w:t>
      </w:r>
      <w:r w:rsidR="005C5EAE">
        <w:t>1400</w:t>
      </w:r>
      <w:r>
        <w:t>/15-</w:t>
      </w:r>
      <w:r w:rsidR="005C5EAE">
        <w:t>23</w:t>
      </w:r>
    </w:p>
    <w:p w:rsidRDefault="00424429" w:rsidP="00424429" w:rsidR="00424429">
      <w:r>
        <w:rPr>
          <w:rStyle w:val="Naglaeno"/>
        </w:rPr>
        <w:t xml:space="preserve">             </w:t>
      </w:r>
      <w:r w:rsidR="005C5EAE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429" w:rsidP="00424429" w:rsidR="00424429" w:rsidRPr="00D21A2C"/>
    <w:p w:rsidRDefault="00424429" w:rsidP="00424429" w:rsidR="0042442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24429" w:rsidP="00A87F02" w:rsidR="0042442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92E67" w:rsidP="00A87F02" w:rsidR="00392E67" w:rsidRPr="00136DBD">
      <w:pPr>
        <w:ind w:hanging="720" w:left="360"/>
        <w:rPr>
          <w:sz w:val="22"/>
          <w:szCs w:val="22"/>
        </w:rPr>
      </w:pPr>
    </w:p>
    <w:p w:rsidRDefault="00424429" w:rsidP="00424429" w:rsidR="00424429">
      <w:pPr>
        <w:jc w:val="both"/>
      </w:pPr>
    </w:p>
    <w:p w:rsidRDefault="00392E67" w:rsidP="00424429" w:rsidR="00424429">
      <w:pPr>
        <w:jc w:val="center"/>
      </w:pPr>
      <w:r>
        <w:t xml:space="preserve">U  I M E  </w:t>
      </w:r>
      <w:r w:rsidR="00424429">
        <w:t xml:space="preserve">R E P U B L I K </w:t>
      </w:r>
      <w:r>
        <w:t>E</w:t>
      </w:r>
      <w:r w:rsidR="00424429">
        <w:t xml:space="preserve">  H R V A T S K</w:t>
      </w:r>
      <w:r>
        <w:t>E</w:t>
      </w:r>
    </w:p>
    <w:p w:rsidRDefault="00424429" w:rsidP="00424429" w:rsidR="00424429" w:rsidRPr="007F3265">
      <w:pPr>
        <w:jc w:val="center"/>
      </w:pPr>
    </w:p>
    <w:p w:rsidRDefault="00424429" w:rsidP="00A87F02" w:rsidR="00424429" w:rsidRPr="00A87F02">
      <w:pPr>
        <w:jc w:val="center"/>
      </w:pPr>
      <w:r w:rsidRPr="007F3265">
        <w:t>R J E Š E N J E</w:t>
      </w:r>
    </w:p>
    <w:p w:rsidRDefault="00424429" w:rsidP="00424429" w:rsidR="00424429">
      <w:pPr>
        <w:jc w:val="center"/>
        <w:rPr>
          <w:b/>
        </w:rPr>
      </w:pPr>
    </w:p>
    <w:p w:rsidRDefault="00424429" w:rsidP="00424429" w:rsidR="00424429">
      <w:pPr>
        <w:jc w:val="center"/>
        <w:rPr>
          <w:b/>
        </w:rPr>
      </w:pPr>
    </w:p>
    <w:p w:rsidRDefault="00424429" w:rsidP="00424429" w:rsidR="00424429">
      <w:pPr>
        <w:jc w:val="both"/>
      </w:pPr>
      <w:r>
        <w:tab/>
      </w:r>
      <w:r w:rsidRPr="00454B5F">
        <w:t xml:space="preserve">Trgovački sud u Osijeku, po </w:t>
      </w:r>
      <w:r w:rsidR="006E1517">
        <w:t>stečajno</w:t>
      </w:r>
      <w:r w:rsidR="005C5EAE">
        <w:t>j sutkinji</w:t>
      </w:r>
      <w:r w:rsidR="006E1517">
        <w:t xml:space="preserve"> Nadi</w:t>
      </w:r>
      <w:r w:rsidRPr="00454B5F">
        <w:t xml:space="preserve"> Roso, </w:t>
      </w:r>
      <w:r w:rsidR="006E1517" w:rsidRPr="006E1517">
        <w:t xml:space="preserve">povodom prijedloga predlagatelja: </w:t>
      </w:r>
      <w:r w:rsidR="005C5EAE" w:rsidRPr="005C5EAE">
        <w:t xml:space="preserve">FINA RC Osijek, Podružnica Osijek za otvaranje stečajnog postupka nad dužnikom </w:t>
      </w:r>
      <w:r w:rsidR="005C5EAE" w:rsidRPr="005C5EAE">
        <w:rPr>
          <w:b/>
        </w:rPr>
        <w:t>AGROPLOD d.o.o. Županja, M. Gupca 103, OIB: 56144254682, MBS: 030061293</w:t>
      </w:r>
      <w:r w:rsidRPr="00717882">
        <w:rPr>
          <w:b/>
        </w:rPr>
        <w:t xml:space="preserve">, </w:t>
      </w:r>
      <w:r w:rsidRPr="00454B5F">
        <w:t xml:space="preserve">dana </w:t>
      </w:r>
      <w:r w:rsidR="00647242">
        <w:t>27</w:t>
      </w:r>
      <w:r w:rsidR="005C5EAE">
        <w:t>. prosinca 2016. g.,</w:t>
      </w:r>
    </w:p>
    <w:p w:rsidRDefault="00454B5F" w:rsidP="00CC0773" w:rsidR="00454B5F">
      <w:pPr>
        <w:jc w:val="both"/>
      </w:pPr>
    </w:p>
    <w:p w:rsidRDefault="00F56070" w:rsidP="00CC0773" w:rsidR="00D25BFE" w:rsidRPr="007F3265">
      <w:pPr>
        <w:jc w:val="center"/>
      </w:pPr>
      <w:r w:rsidRPr="007F3265">
        <w:t>r i j e š i o    j e</w:t>
      </w:r>
    </w:p>
    <w:p w:rsidRDefault="00D25BFE" w:rsidP="00CC0773" w:rsidR="00D25BFE">
      <w:pPr>
        <w:jc w:val="center"/>
        <w:rPr>
          <w:b/>
        </w:rPr>
      </w:pPr>
    </w:p>
    <w:p w:rsidRDefault="00717882" w:rsidP="00CC0773" w:rsidR="00717882">
      <w:pPr>
        <w:jc w:val="center"/>
        <w:rPr>
          <w:b/>
        </w:rPr>
      </w:pPr>
    </w:p>
    <w:p w:rsidRDefault="00B8207C" w:rsidP="00B8207C" w:rsidR="00F56070">
      <w:pPr>
        <w:jc w:val="both"/>
      </w:pPr>
      <w:r>
        <w:tab/>
        <w:t>I</w:t>
      </w:r>
      <w:r>
        <w:tab/>
        <w:t xml:space="preserve">ODBIJA SE </w:t>
      </w:r>
      <w:r w:rsidR="006E1517">
        <w:t xml:space="preserve">prijedlog </w:t>
      </w:r>
      <w:r w:rsidR="005C5EAE">
        <w:t>FINE RC Osijek od 8. prosinca 2015. g.</w:t>
      </w:r>
      <w:r w:rsidR="00742897">
        <w:t xml:space="preserve"> za otvaranje stečajnog postupka nad </w:t>
      </w:r>
      <w:r w:rsidR="005C5EAE" w:rsidRPr="005C5EAE">
        <w:rPr>
          <w:b/>
        </w:rPr>
        <w:t>AGROPLOD d.o.o. Županja</w:t>
      </w:r>
      <w:r w:rsidR="00D214A7">
        <w:t>,</w:t>
      </w:r>
      <w:r w:rsidR="00E37484">
        <w:t xml:space="preserve"> </w:t>
      </w:r>
      <w:r w:rsidR="00DC2C4D" w:rsidRPr="00DC2C4D">
        <w:rPr>
          <w:b/>
        </w:rPr>
        <w:t>M. Gupca 103</w:t>
      </w:r>
      <w:r w:rsidR="00DC2C4D">
        <w:t xml:space="preserve">, </w:t>
      </w:r>
      <w:r w:rsidR="00E37484">
        <w:t>kao neosnovan.</w:t>
      </w:r>
    </w:p>
    <w:p w:rsidRDefault="0074446F" w:rsidP="00CC0773" w:rsidR="0074446F" w:rsidRPr="005C4D54">
      <w:pPr>
        <w:jc w:val="both"/>
      </w:pPr>
    </w:p>
    <w:p w:rsidRDefault="00D25BFE" w:rsidP="00CC0773" w:rsidR="00D25BFE">
      <w:pPr>
        <w:jc w:val="both"/>
      </w:pPr>
    </w:p>
    <w:p w:rsidRDefault="00F56070" w:rsidP="00CC0773" w:rsidR="00F56070" w:rsidRPr="007F3265">
      <w:pPr>
        <w:jc w:val="center"/>
      </w:pPr>
      <w:r w:rsidRPr="007F3265">
        <w:t>Obrazloženje</w:t>
      </w:r>
    </w:p>
    <w:p w:rsidRDefault="00D25BFE" w:rsidP="00CC0773" w:rsidR="00D25BFE">
      <w:pPr>
        <w:jc w:val="center"/>
        <w:rPr>
          <w:b/>
        </w:rPr>
      </w:pPr>
    </w:p>
    <w:p w:rsidRDefault="00DC2C4D" w:rsidP="00CC0773" w:rsidR="00DC2C4D">
      <w:pPr>
        <w:jc w:val="center"/>
        <w:rPr>
          <w:b/>
        </w:rPr>
      </w:pPr>
    </w:p>
    <w:p w:rsidRDefault="00DC2C4D" w:rsidP="00DC2C4D" w:rsidR="005C4D54">
      <w:pPr>
        <w:jc w:val="both"/>
      </w:pPr>
      <w:r>
        <w:tab/>
      </w:r>
      <w:r w:rsidR="00647242">
        <w:t xml:space="preserve">Prijedlog </w:t>
      </w:r>
      <w:r>
        <w:t xml:space="preserve">za otvaranje stečajnog postupka za dužnika </w:t>
      </w:r>
      <w:proofErr w:type="spellStart"/>
      <w:r>
        <w:t>Agroplod</w:t>
      </w:r>
      <w:proofErr w:type="spellEnd"/>
      <w:r>
        <w:t xml:space="preserve"> d.o.o. Županja </w:t>
      </w:r>
      <w:r w:rsidR="00647242">
        <w:t xml:space="preserve"> podnijela je </w:t>
      </w:r>
      <w:r>
        <w:t>FINA</w:t>
      </w:r>
      <w:r w:rsidR="00647242">
        <w:t xml:space="preserve"> dana 8. prosinca 2015. g. </w:t>
      </w:r>
      <w:r>
        <w:t xml:space="preserve"> navod</w:t>
      </w:r>
      <w:r w:rsidR="00647242">
        <w:t>eći</w:t>
      </w:r>
      <w:r>
        <w:t xml:space="preserve"> da dužnik na dan 8. listopad 2015. g. u Očevidniku redoslijeda osnova za plaćanje ima evidentirane neizvršene osnove za plaćanje u neprekinutom razdoblju od 120 dana u uk</w:t>
      </w:r>
      <w:r w:rsidR="00647242">
        <w:t>upnom iznosu od 2.260.454,53 kn u koji iznos je uračunata kamata i naknada FINE za provedbu ovrhe na novčanim sredstvima te da dužnik ima 5 zaposlenika.</w:t>
      </w:r>
    </w:p>
    <w:p w:rsidRDefault="00DC2C4D" w:rsidP="00DC2C4D" w:rsidR="00DC2C4D">
      <w:pPr>
        <w:ind w:firstLine="708"/>
        <w:jc w:val="both"/>
      </w:pPr>
      <w:r>
        <w:t>Rješenjem ovoga suda od 18. prosinca 2015. g. pokrenut je prethodni postupak radi utvrđivanja uvjeta za otvaranje stečajnog postupka nad dužnikom te je zakazano ročište za izjašnjenje o prijedlogu a za privremenog stečajnog upravitelja, automatskim odabirom imenovan je Vinko Dukić iz Osijeka.</w:t>
      </w:r>
    </w:p>
    <w:p w:rsidRDefault="00647242" w:rsidP="00DC2C4D" w:rsidR="00647242">
      <w:pPr>
        <w:ind w:firstLine="708"/>
        <w:jc w:val="both"/>
      </w:pPr>
      <w:r>
        <w:t xml:space="preserve">Podneskom od 5. siječnja 2016. g. privremeni stečajni upravitelj Vinko Dukić predložio je odgodu ročišta navodeći da je dužnik u pregovorima s bankom o realizaciji kredita kojim će podmiriti svoje dugovanje a koje navode je i potvrdio na održanom ročištu od 19. siječnja 2016. g. te su se s odgodom suglasili zakonski zastupnik dužnika, zamjenica ŽDO te </w:t>
      </w:r>
      <w:proofErr w:type="spellStart"/>
      <w:r>
        <w:t>razlučni</w:t>
      </w:r>
      <w:proofErr w:type="spellEnd"/>
      <w:r>
        <w:t xml:space="preserve"> vjerovnik H-</w:t>
      </w:r>
      <w:proofErr w:type="spellStart"/>
      <w:r>
        <w:t>Abduco</w:t>
      </w:r>
      <w:proofErr w:type="spellEnd"/>
      <w:r>
        <w:t xml:space="preserve"> d.o.o.</w:t>
      </w:r>
    </w:p>
    <w:p w:rsidRDefault="00647242" w:rsidP="00647242" w:rsidR="00647242">
      <w:pPr>
        <w:ind w:firstLine="708"/>
        <w:jc w:val="both"/>
      </w:pPr>
      <w:r>
        <w:t>Podneskom od 19. prosinca 2016. g. dužnik je obavijestio sud da je pripojen društvu M-PACK d.o.o. Županja na temelju Rješenja o pripajanju od 18. studenog 2016. g.  slijedom čega više ne postoje uvjeti za pokretanje stečaja nad dužnikom te predlaže odgodu ročišta.</w:t>
      </w:r>
    </w:p>
    <w:p w:rsidRDefault="00647242" w:rsidP="00DC2C4D" w:rsidR="00647242">
      <w:pPr>
        <w:ind w:firstLine="708"/>
        <w:jc w:val="both"/>
      </w:pPr>
    </w:p>
    <w:p w:rsidRDefault="00EC2FC2" w:rsidP="00EC2FC2" w:rsidR="00EC2FC2">
      <w:pPr>
        <w:jc w:val="right"/>
      </w:pPr>
      <w:r>
        <w:lastRenderedPageBreak/>
        <w:t>6 St-1400/15-23</w:t>
      </w:r>
    </w:p>
    <w:p w:rsidRDefault="00EC2FC2" w:rsidP="00DC2C4D" w:rsidR="00EC2FC2">
      <w:pPr>
        <w:ind w:firstLine="708"/>
        <w:jc w:val="both"/>
      </w:pPr>
    </w:p>
    <w:p w:rsidRDefault="00EC2FC2" w:rsidP="00DC2C4D" w:rsidR="00EC2FC2">
      <w:pPr>
        <w:ind w:firstLine="708"/>
        <w:jc w:val="both"/>
      </w:pPr>
    </w:p>
    <w:p w:rsidRDefault="00EC2FC2" w:rsidP="00DC2C4D" w:rsidR="00EC2FC2">
      <w:pPr>
        <w:ind w:firstLine="708"/>
        <w:jc w:val="both"/>
      </w:pPr>
    </w:p>
    <w:p w:rsidRDefault="00DC2C4D" w:rsidP="00DC2C4D" w:rsidR="00DC2C4D">
      <w:pPr>
        <w:ind w:firstLine="708"/>
        <w:jc w:val="both"/>
      </w:pPr>
      <w:r>
        <w:t xml:space="preserve">Rješenjem Trgovačkog suda u Osijeku </w:t>
      </w:r>
      <w:proofErr w:type="spellStart"/>
      <w:r>
        <w:t>Tt</w:t>
      </w:r>
      <w:proofErr w:type="spellEnd"/>
      <w:r>
        <w:t xml:space="preserve">-16/8167 od 18. studenog 2016. g. i </w:t>
      </w:r>
      <w:proofErr w:type="spellStart"/>
      <w:r>
        <w:t>Tt</w:t>
      </w:r>
      <w:proofErr w:type="spellEnd"/>
      <w:r>
        <w:t xml:space="preserve">-16/8170 od 18. studenog 2016. g. određeno je pripajanje </w:t>
      </w:r>
      <w:proofErr w:type="spellStart"/>
      <w:r>
        <w:t>Agroplod</w:t>
      </w:r>
      <w:proofErr w:type="spellEnd"/>
      <w:r>
        <w:t xml:space="preserve"> d.o.o. Županja tvrtki M-PACK d.o.o. Županja</w:t>
      </w:r>
      <w:r w:rsidR="001C196F">
        <w:t>.</w:t>
      </w:r>
    </w:p>
    <w:p w:rsidRDefault="001C196F" w:rsidP="001C196F" w:rsidR="001C196F">
      <w:pPr>
        <w:ind w:firstLine="708"/>
        <w:jc w:val="both"/>
      </w:pPr>
      <w:r>
        <w:t>Sukladno čl. 466 Zakon o trgovačkim društvima (NN br. 111/93, 34/99, 121/99, 52/00, 118/03, 107/07, 146/08, 137/09, 152/11, 111/12, 144/12, 68/13 i 110/15 u daljnjem tekstu ZTD) u st. 1 t. 3 razlozi za prestanak društva jesu pripajanje društva drugome društvu i spajanje s drugim društvom.</w:t>
      </w:r>
    </w:p>
    <w:p w:rsidRDefault="001C196F" w:rsidP="001C196F" w:rsidR="001C196F">
      <w:pPr>
        <w:ind w:firstLine="708"/>
        <w:jc w:val="both"/>
      </w:pPr>
    </w:p>
    <w:p w:rsidRDefault="001C196F" w:rsidP="001C196F" w:rsidR="001C196F">
      <w:pPr>
        <w:ind w:firstLine="708"/>
        <w:jc w:val="both"/>
      </w:pPr>
      <w:r>
        <w:t xml:space="preserve">Budući da je Rješenjem Trgovačkog suda u Osijeku </w:t>
      </w:r>
      <w:proofErr w:type="spellStart"/>
      <w:r>
        <w:t>Tt</w:t>
      </w:r>
      <w:proofErr w:type="spellEnd"/>
      <w:r>
        <w:t xml:space="preserve">-16/8167 od 18. studenog 2016. g. i </w:t>
      </w:r>
      <w:proofErr w:type="spellStart"/>
      <w:r>
        <w:t>Tt</w:t>
      </w:r>
      <w:proofErr w:type="spellEnd"/>
      <w:r>
        <w:t>-16/8170 od 18. studenog 2016. g. (str. 34 i 35 spisa) dužnik prestao postojati pripajanjem društvu M-</w:t>
      </w:r>
      <w:proofErr w:type="spellStart"/>
      <w:r>
        <w:t>Pack</w:t>
      </w:r>
      <w:proofErr w:type="spellEnd"/>
      <w:r>
        <w:t xml:space="preserve"> d.o.o. Županja valjalo je odlučiti kao u izreci.</w:t>
      </w:r>
    </w:p>
    <w:p w:rsidRDefault="001C196F" w:rsidP="00DC2C4D" w:rsidR="001C196F">
      <w:pPr>
        <w:ind w:firstLine="708"/>
        <w:jc w:val="both"/>
      </w:pPr>
    </w:p>
    <w:p w:rsidRDefault="00367219" w:rsidP="00CC0773" w:rsidR="00367219">
      <w:pPr>
        <w:jc w:val="both"/>
      </w:pPr>
    </w:p>
    <w:p w:rsidRDefault="00ED0B63" w:rsidP="00ED0B63" w:rsidR="005F1DCE">
      <w:pPr>
        <w:tabs>
          <w:tab w:pos="4536" w:val="center"/>
          <w:tab w:pos="6315" w:val="left"/>
        </w:tabs>
      </w:pPr>
      <w:r>
        <w:tab/>
      </w:r>
      <w:r w:rsidR="00CE0431">
        <w:t>U Osijeku</w:t>
      </w:r>
      <w:r w:rsidR="009B13D6">
        <w:t xml:space="preserve"> </w:t>
      </w:r>
      <w:r w:rsidR="00647242">
        <w:t>27</w:t>
      </w:r>
      <w:r>
        <w:t>. prosinca 2016. g.</w:t>
      </w:r>
    </w:p>
    <w:p w:rsidRDefault="003B2D61" w:rsidP="00CC0773" w:rsidR="003B2D61">
      <w:pPr>
        <w:jc w:val="center"/>
      </w:pPr>
    </w:p>
    <w:p w:rsidRDefault="00D25BFE" w:rsidP="00A87F02" w:rsidR="00D25BFE"/>
    <w:p w:rsidRDefault="005F1DCE" w:rsidP="00CC0773" w:rsidR="00D25BFE">
      <w:r>
        <w:t xml:space="preserve">Zapisničar: </w:t>
      </w:r>
      <w:r w:rsidR="009B13D6">
        <w:t>Danijela Sekulić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                                    </w:t>
      </w:r>
      <w:r w:rsidR="00ED0B63">
        <w:t>STEČAJNA SUTKINJA</w:t>
      </w:r>
    </w:p>
    <w:p w:rsidRDefault="005F1DCE" w:rsidP="00CC12C2" w:rsidR="00CC0773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3B2D61" w:rsidP="00CC12C2" w:rsidR="003B2D61" w:rsidRPr="00CC12C2">
      <w:pPr>
        <w:jc w:val="center"/>
      </w:pPr>
    </w:p>
    <w:p w:rsidRDefault="00F56070" w:rsidP="00CC0773" w:rsidR="00F56070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5F1DCE" w:rsidP="00CC0773" w:rsidR="005F1DCE">
      <w:pPr>
        <w:jc w:val="both"/>
      </w:pPr>
    </w:p>
    <w:p w:rsidRDefault="003B2D61" w:rsidP="00CC0773" w:rsidR="003B2D61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5C4D54" w:rsidP="005A6D5F" w:rsidR="00A87F02">
      <w:pPr>
        <w:numPr>
          <w:ilvl w:val="0"/>
          <w:numId w:val="2"/>
        </w:numPr>
        <w:jc w:val="both"/>
      </w:pPr>
      <w:r>
        <w:t xml:space="preserve">Privremena st. uprav. </w:t>
      </w:r>
      <w:r w:rsidR="001C196F">
        <w:t>Vinko Dukić</w:t>
      </w:r>
    </w:p>
    <w:p w:rsidRDefault="003B2D61" w:rsidP="005A6D5F" w:rsidR="003B2D61">
      <w:pPr>
        <w:numPr>
          <w:ilvl w:val="0"/>
          <w:numId w:val="2"/>
        </w:numPr>
        <w:jc w:val="both"/>
      </w:pPr>
      <w:r>
        <w:t xml:space="preserve">ŽDO </w:t>
      </w:r>
      <w:r w:rsidR="00EC2FC2">
        <w:t>Vukovar</w:t>
      </w:r>
    </w:p>
    <w:p w:rsidRDefault="00EC2FC2" w:rsidP="005A6D5F" w:rsidR="00EC2FC2">
      <w:pPr>
        <w:numPr>
          <w:ilvl w:val="0"/>
          <w:numId w:val="2"/>
        </w:numPr>
        <w:jc w:val="both"/>
      </w:pPr>
      <w:r>
        <w:t>dužnik</w:t>
      </w:r>
    </w:p>
    <w:p w:rsidRDefault="00EC2FC2" w:rsidP="005A6D5F" w:rsidR="00EC2FC2">
      <w:pPr>
        <w:numPr>
          <w:ilvl w:val="0"/>
          <w:numId w:val="2"/>
        </w:numPr>
        <w:jc w:val="both"/>
      </w:pPr>
      <w:r>
        <w:t>FINA</w:t>
      </w:r>
    </w:p>
    <w:p w:rsidRDefault="00EC2FC2" w:rsidP="005A6D5F" w:rsidR="003B2D61">
      <w:pPr>
        <w:numPr>
          <w:ilvl w:val="0"/>
          <w:numId w:val="2"/>
        </w:numPr>
        <w:jc w:val="both"/>
      </w:pPr>
      <w:r>
        <w:t>e-</w:t>
      </w:r>
      <w:proofErr w:type="spellStart"/>
      <w:r w:rsidR="003B2D61">
        <w:t>ogl</w:t>
      </w:r>
      <w:proofErr w:type="spellEnd"/>
      <w:r w:rsidR="003B2D61">
        <w:t>. pl.</w:t>
      </w:r>
      <w:r>
        <w:t xml:space="preserve"> uz podnesak dužnika s prilozima (str. 33-35 spisa)</w:t>
      </w:r>
    </w:p>
    <w:p w:rsidRDefault="00EC2FC2" w:rsidP="005A6D5F" w:rsidR="00EC2FC2">
      <w:pPr>
        <w:numPr>
          <w:ilvl w:val="0"/>
          <w:numId w:val="2"/>
        </w:numPr>
        <w:jc w:val="both"/>
      </w:pPr>
      <w:r>
        <w:t>riješeno odbijanjem</w:t>
      </w:r>
    </w:p>
    <w:p w:rsidRDefault="003B2D61" w:rsidP="005A6D5F" w:rsidR="00144E85">
      <w:pPr>
        <w:numPr>
          <w:ilvl w:val="0"/>
          <w:numId w:val="2"/>
        </w:numPr>
        <w:jc w:val="both"/>
      </w:pPr>
      <w:r>
        <w:t>K-</w:t>
      </w:r>
      <w:r w:rsidR="00EC2FC2">
        <w:t>27.1.</w:t>
      </w:r>
    </w:p>
    <w:p w:rsidRDefault="00144E85" w:rsidP="00144E85" w:rsidR="00144E85">
      <w:pPr>
        <w:jc w:val="both"/>
      </w:pP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3B2D61" w:rsidP="00144E85" w:rsidR="003B2D61">
      <w:pPr>
        <w:jc w:val="both"/>
      </w:pPr>
    </w:p>
    <w:p w:rsidRDefault="003B2D61" w:rsidP="00144E85" w:rsidR="003B2D61">
      <w:pPr>
        <w:jc w:val="both"/>
      </w:pPr>
    </w:p>
    <w:p w:rsidRDefault="003B2D61" w:rsidP="00144E85" w:rsidR="003B2D61">
      <w:pPr>
        <w:jc w:val="both"/>
      </w:pPr>
    </w:p>
    <w:p w:rsidRDefault="003B2D61" w:rsidP="00144E85" w:rsidR="003B2D61">
      <w:pPr>
        <w:jc w:val="both"/>
      </w:pPr>
    </w:p>
    <w:p w:rsidRDefault="003B2D61" w:rsidP="00144E85" w:rsidR="003B2D61">
      <w:pPr>
        <w:jc w:val="both"/>
      </w:pPr>
    </w:p>
    <w:p w:rsidRDefault="003B2D61" w:rsidP="00144E85" w:rsidR="003B2D61">
      <w:pPr>
        <w:jc w:val="both"/>
      </w:pPr>
    </w:p>
    <w:p w:rsidRDefault="003B2D61" w:rsidP="00144E85" w:rsidR="003B2D61">
      <w:pPr>
        <w:jc w:val="both"/>
      </w:pPr>
    </w:p>
    <w:p w:rsidRDefault="003B2D61" w:rsidP="00144E85" w:rsidR="003B2D61">
      <w:pPr>
        <w:jc w:val="both"/>
      </w:pPr>
    </w:p>
    <w:p w:rsidRDefault="003B2D61" w:rsidP="00144E85" w:rsidR="003B2D61">
      <w:pPr>
        <w:jc w:val="both"/>
      </w:pPr>
    </w:p>
    <w:p w:rsidRDefault="003B2D61" w:rsidP="00144E85" w:rsidR="003B2D61">
      <w:pPr>
        <w:jc w:val="both"/>
      </w:pPr>
    </w:p>
    <w:p w:rsidRDefault="007F3265" w:rsidP="00144E85" w:rsidR="007F3265">
      <w:pPr>
        <w:jc w:val="both"/>
      </w:pPr>
    </w:p>
    <w:p w:rsidRDefault="00EC2FC2" w:rsidP="008351AC" w:rsidR="007F3265">
      <w:pPr>
        <w:ind w:firstLine="708" w:left="4956"/>
        <w:jc w:val="center"/>
      </w:pPr>
      <w:r>
        <w:t xml:space="preserve">                </w:t>
      </w:r>
      <w:bookmarkStart w:name="_GoBack" w:id="0"/>
      <w:bookmarkEnd w:id="0"/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144E85" w:rsidP="00144E85" w:rsidR="00144E85">
      <w:pPr>
        <w:jc w:val="both"/>
      </w:pPr>
    </w:p>
    <w:sectPr w:rsidR="00144E8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32D" w:rsidP="00E5585D" w:rsidR="00F1432D">
      <w:r>
        <w:separator/>
      </w:r>
    </w:p>
  </w:endnote>
  <w:endnote w:id="0" w:type="continuationSeparator">
    <w:p w:rsidRDefault="00F1432D" w:rsidP="00E5585D" w:rsidR="00F14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32D" w:rsidP="00E5585D" w:rsidR="00F1432D">
      <w:r>
        <w:separator/>
      </w:r>
    </w:p>
  </w:footnote>
  <w:footnote w:id="0" w:type="continuationSeparator">
    <w:p w:rsidRDefault="00F1432D" w:rsidP="00E5585D" w:rsidR="00F14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6A8" w:rsidR="002F06A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351AC">
      <w:rPr>
        <w:noProof/>
      </w:rPr>
      <w:t>3</w:t>
    </w:r>
    <w:r>
      <w:fldChar w:fldCharType="end"/>
    </w:r>
  </w:p>
  <w:p w:rsidRDefault="002F06A8" w:rsidR="002F06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815E2"/>
    <w:multiLevelType w:val="hybridMultilevel"/>
    <w:tmpl w:val="B28C2E20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6FBA"/>
    <w:rsid w:val="00053A54"/>
    <w:rsid w:val="00086B16"/>
    <w:rsid w:val="000A3EB4"/>
    <w:rsid w:val="000D67CF"/>
    <w:rsid w:val="000F27DE"/>
    <w:rsid w:val="000F748C"/>
    <w:rsid w:val="00144E85"/>
    <w:rsid w:val="001B0E15"/>
    <w:rsid w:val="001C196F"/>
    <w:rsid w:val="002124EE"/>
    <w:rsid w:val="002133C0"/>
    <w:rsid w:val="00223D66"/>
    <w:rsid w:val="00234854"/>
    <w:rsid w:val="002607B5"/>
    <w:rsid w:val="00260DE1"/>
    <w:rsid w:val="002E33BC"/>
    <w:rsid w:val="002F06A8"/>
    <w:rsid w:val="0034238C"/>
    <w:rsid w:val="0036209B"/>
    <w:rsid w:val="0036637D"/>
    <w:rsid w:val="00367219"/>
    <w:rsid w:val="00383660"/>
    <w:rsid w:val="00392E67"/>
    <w:rsid w:val="003B2D61"/>
    <w:rsid w:val="003C0950"/>
    <w:rsid w:val="003C6CFC"/>
    <w:rsid w:val="003C73CA"/>
    <w:rsid w:val="003D1B3D"/>
    <w:rsid w:val="003F07BC"/>
    <w:rsid w:val="003F7BCA"/>
    <w:rsid w:val="00424429"/>
    <w:rsid w:val="00444289"/>
    <w:rsid w:val="00454B5F"/>
    <w:rsid w:val="00473224"/>
    <w:rsid w:val="00483421"/>
    <w:rsid w:val="004A4D12"/>
    <w:rsid w:val="004C15F5"/>
    <w:rsid w:val="0052195A"/>
    <w:rsid w:val="00574743"/>
    <w:rsid w:val="005A6BE4"/>
    <w:rsid w:val="005A6D5F"/>
    <w:rsid w:val="005C4D54"/>
    <w:rsid w:val="005C5EAE"/>
    <w:rsid w:val="005C7A24"/>
    <w:rsid w:val="005F1DCE"/>
    <w:rsid w:val="00615654"/>
    <w:rsid w:val="00647242"/>
    <w:rsid w:val="006E047C"/>
    <w:rsid w:val="006E1517"/>
    <w:rsid w:val="007021EE"/>
    <w:rsid w:val="007101CC"/>
    <w:rsid w:val="00717882"/>
    <w:rsid w:val="00721081"/>
    <w:rsid w:val="0074283B"/>
    <w:rsid w:val="00742897"/>
    <w:rsid w:val="0074446F"/>
    <w:rsid w:val="007A5C21"/>
    <w:rsid w:val="007F3265"/>
    <w:rsid w:val="00820759"/>
    <w:rsid w:val="00832977"/>
    <w:rsid w:val="008351AC"/>
    <w:rsid w:val="00841077"/>
    <w:rsid w:val="008441FC"/>
    <w:rsid w:val="008470CC"/>
    <w:rsid w:val="008C42BB"/>
    <w:rsid w:val="008F734B"/>
    <w:rsid w:val="00946F5A"/>
    <w:rsid w:val="00986915"/>
    <w:rsid w:val="00992BAB"/>
    <w:rsid w:val="009B13D6"/>
    <w:rsid w:val="009B675F"/>
    <w:rsid w:val="009C2C80"/>
    <w:rsid w:val="00A24DA1"/>
    <w:rsid w:val="00A450CC"/>
    <w:rsid w:val="00A5714A"/>
    <w:rsid w:val="00A663FF"/>
    <w:rsid w:val="00A87F02"/>
    <w:rsid w:val="00AF5B80"/>
    <w:rsid w:val="00B121FD"/>
    <w:rsid w:val="00B1413E"/>
    <w:rsid w:val="00B23F29"/>
    <w:rsid w:val="00B56458"/>
    <w:rsid w:val="00B80B15"/>
    <w:rsid w:val="00B8207C"/>
    <w:rsid w:val="00BC0D4D"/>
    <w:rsid w:val="00BD69E9"/>
    <w:rsid w:val="00BF5CCD"/>
    <w:rsid w:val="00C633F3"/>
    <w:rsid w:val="00CA4BCD"/>
    <w:rsid w:val="00CB5EF6"/>
    <w:rsid w:val="00CB70CA"/>
    <w:rsid w:val="00CC0773"/>
    <w:rsid w:val="00CC12C2"/>
    <w:rsid w:val="00CC1AB4"/>
    <w:rsid w:val="00CE0431"/>
    <w:rsid w:val="00CF4D85"/>
    <w:rsid w:val="00D214A7"/>
    <w:rsid w:val="00D25BFE"/>
    <w:rsid w:val="00D30820"/>
    <w:rsid w:val="00D37E5E"/>
    <w:rsid w:val="00D42213"/>
    <w:rsid w:val="00D57645"/>
    <w:rsid w:val="00DB3EED"/>
    <w:rsid w:val="00DC1FD9"/>
    <w:rsid w:val="00DC2C4D"/>
    <w:rsid w:val="00DE3046"/>
    <w:rsid w:val="00E00282"/>
    <w:rsid w:val="00E17FAB"/>
    <w:rsid w:val="00E26A1D"/>
    <w:rsid w:val="00E37484"/>
    <w:rsid w:val="00E50896"/>
    <w:rsid w:val="00E5585D"/>
    <w:rsid w:val="00E72AD7"/>
    <w:rsid w:val="00EC0557"/>
    <w:rsid w:val="00EC2FC2"/>
    <w:rsid w:val="00ED0B63"/>
    <w:rsid w:val="00ED3055"/>
    <w:rsid w:val="00EF0D5F"/>
    <w:rsid w:val="00F1432D"/>
    <w:rsid w:val="00F56070"/>
    <w:rsid w:val="00F5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2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F5B8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424429"/>
    <w:rPr>
      <w:b/>
      <w:bCs/>
    </w:rPr>
  </w:style>
  <w:style w:styleId="Tijeloteksta2" w:type="paragraph">
    <w:name w:val="Body Text 2"/>
    <w:basedOn w:val="Normal"/>
    <w:link w:val="Tijeloteksta2Char"/>
    <w:uiPriority w:val="99"/>
    <w:rsid w:val="00A450CC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uiPriority w:val="99"/>
    <w:rsid w:val="00A450CC"/>
    <w:rPr>
      <w:rFonts w:cs="Tahoma" w:hAnsi="Tahoma" w:ascii="Tahoma"/>
      <w:noProof/>
      <w:sz w:val="24"/>
    </w:rPr>
  </w:style>
  <w:style w:styleId="Odlomakpopisa" w:type="paragraph">
    <w:name w:val="List Paragraph"/>
    <w:basedOn w:val="Normal"/>
    <w:uiPriority w:val="34"/>
    <w:qFormat/>
    <w:rsid w:val="00A450CC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2E33B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51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51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1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1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1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F5B8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424429"/>
    <w:rPr>
      <w:b/>
      <w:bCs/>
    </w:rPr>
  </w:style>
  <w:style w:styleId="Tijeloteksta2" w:type="paragraph">
    <w:name w:val="Body Text 2"/>
    <w:basedOn w:val="Normal"/>
    <w:link w:val="Tijeloteksta2Char"/>
    <w:uiPriority w:val="99"/>
    <w:rsid w:val="00A450CC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uiPriority w:val="99"/>
    <w:rsid w:val="00A450CC"/>
    <w:rPr>
      <w:rFonts w:ascii="Tahoma" w:cs="Tahoma" w:hAnsi="Tahoma"/>
      <w:noProof/>
      <w:sz w:val="24"/>
    </w:rPr>
  </w:style>
  <w:style w:styleId="Odlomakpopisa" w:type="paragraph">
    <w:name w:val="List Paragraph"/>
    <w:basedOn w:val="Normal"/>
    <w:uiPriority w:val="34"/>
    <w:qFormat/>
    <w:rsid w:val="00A450CC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2E33B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51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51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1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1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1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St-1400/2015</izvorni_sadrzaj>
    <derivirana_varijabla naziv="DomainObject.Predmet.OznakaBroj_1">St-1400/2015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AGROPLOD društvo s ograničenom odgovornošću za unutarnju i vanjsku trgovinu</izvorni_sadrzaj>
    <derivirana_varijabla naziv="DomainObject.Predmet.ProtustrankaFormated_1">  AGROPLOD društvo s ograničenom odgovornošću za unutarnju i vanjsku trgovinu</derivirana_varijabla>
  </DomainObject.Predmet.ProtustrankaFormated>
  <DomainObject.Predmet.ProtustrankaFormatedOIB>
    <izvorni_sadrzaj>  AGROPLOD društvo s ograničenom odgovornošću za unutarnju i vanjsku trgovinu, OIB 56144254682</izvorni_sadrzaj>
    <derivirana_varijabla naziv="DomainObject.Predmet.ProtustrankaFormatedOIB_1">  AGROPLOD društvo s ograničenom odgovornošću za unutarnju i vanjsku trgovinu, OIB 56144254682</derivirana_varijabla>
  </DomainObject.Predmet.ProtustrankaFormatedOIB>
  <DomainObject.Predmet.ProtustrankaFormatedWithAdress>
    <izvorni_sadrzaj> AGROPLOD društvo s ograničenom odgovornošću za unutarnju i vanjsku trgovinu, Matije Gupca 103, 32270 Županja</izvorni_sadrzaj>
    <derivirana_varijabla naziv="DomainObject.Predmet.ProtustrankaFormatedWithAdress_1"> AGROPLOD društvo s ograničenom odgovornošću za unutarnju i vanjsku trgovinu, Matije Gupca 103, 32270 Županja</derivirana_varijabla>
  </DomainObject.Predmet.ProtustrankaFormatedWithAdress>
  <DomainObject.Predmet.ProtustrankaFormatedWithAdressOIB>
    <izvorni_sadrzaj> AGROPLOD društvo s ograničenom odgovornošću za unutarnju i vanjsku trgovinu, OIB 56144254682, Matije Gupca 103, 32270 Županja</izvorni_sadrzaj>
    <derivirana_varijabla naziv="DomainObject.Predmet.ProtustrankaFormatedWithAdressOIB_1"> AGROPLOD društvo s ograničenom odgovornošću za unutarnju i vanjsku trgovinu, OIB 56144254682, Matije Gupca 103, 32270 Županja</derivirana_varijabla>
  </DomainObject.Predmet.ProtustrankaFormatedWithAdressOIB>
  <DomainObject.Predmet.ProtustrankaWithAdress>
    <izvorni_sadrzaj>AGROPLOD društvo s ograničenom odgovornošću za unutarnju i vanjsku trgovinu Matije Gupca 103, 32270 Županja</izvorni_sadrzaj>
    <derivirana_varijabla naziv="DomainObject.Predmet.ProtustrankaWithAdress_1">AGROPLOD društvo s ograničenom odgovornošću za unutarnju i vanjsku trgovinu Matije Gupca 103, 32270 Županja</derivirana_varijabla>
  </DomainObject.Predmet.ProtustrankaWithAdress>
  <DomainObject.Predmet.ProtustrankaWithAdressOIB>
    <izvorni_sadrzaj>AGROPLOD društvo s ograničenom odgovornošću za unutarnju i vanjsku trgovinu, OIB 56144254682, Matije Gupca 103, 32270 Županja</izvorni_sadrzaj>
    <derivirana_varijabla naziv="DomainObject.Predmet.ProtustrankaWithAdressOIB_1">AGROPLOD društvo s ograničenom odgovornošću za unutarnju i vanjsku trgovinu, OIB 56144254682, Matije Gupca 103, 32270 Županja</derivirana_varijabla>
  </DomainObject.Predmet.ProtustrankaWithAdressOIB>
  <DomainObject.Predmet.ProtustrankaNazivFormated>
    <izvorni_sadrzaj>AGROPLOD društvo s ograničenom odgovornošću za unutarnju i vanjsku trgovinu</izvorni_sadrzaj>
    <derivirana_varijabla naziv="DomainObject.Predmet.ProtustrankaNazivFormated_1">AGROPLOD društvo s ograničenom odgovornošću za unutarnju i vanjsku trgovinu</derivirana_varijabla>
  </DomainObject.Predmet.ProtustrankaNazivFormated>
  <DomainObject.Predmet.ProtustrankaNazivFormatedOIB>
    <izvorni_sadrzaj>AGROPLOD društvo s ograničenom odgovornošću za unutarnju i vanjsku trgovinu, OIB 56144254682</izvorni_sadrzaj>
    <derivirana_varijabla naziv="DomainObject.Predmet.ProtustrankaNazivFormatedOIB_1">AGROPLOD društvo s ograničenom odgovornošću za unutarnju i vanjsku trgovinu, OIB 56144254682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AGROPLOD društvo s ograničenom odgovornošću za unutarnju i vanjsku trgovinu</item>
    </izvorni_sadrzaj>
    <derivirana_varijabla naziv="DomainObject.Predmet.ProtuStrankaListFormated_1">
      <item>AGROPLOD društvo s ograničenom odgovornošću za unutarnju i vanjsku trgovinu</item>
    </derivirana_varijabla>
  </DomainObject.Predmet.ProtuStrankaListFormated>
  <DomainObject.Predmet.ProtuStrankaListFormatedOIB>
    <izvorni_sadrzaj>
      <item>AGROPLOD društvo s ograničenom odgovornošću za unutarnju i vanjsku trgovinu, OIB 56144254682</item>
    </izvorni_sadrzaj>
    <derivirana_varijabla naziv="DomainObject.Predmet.ProtuStrankaListFormatedOIB_1">
      <item>AGROPLOD društvo s ograničenom odgovornošću za unutarnju i vanjsku trgovinu, OIB 56144254682</item>
    </derivirana_varijabla>
  </DomainObject.Predmet.ProtuStrankaListFormatedOIB>
  <DomainObject.Predmet.ProtuStrankaListFormatedWithAdress>
    <izvorni_sadrzaj>
      <item>AGROPLOD društvo s ograničenom odgovornošću za unutarnju i vanjsku trgovinu, Matije Gupca 103, 32270 Županja</item>
    </izvorni_sadrzaj>
    <derivirana_varijabla naziv="DomainObject.Predmet.ProtuStrankaListFormatedWithAdress_1">
      <item>AGROPLOD društvo s ograničenom odgovornošću za unutarnju i vanjsku trgovinu, Matije Gupca 103, 32270 Županja</item>
    </derivirana_varijabla>
  </DomainObject.Predmet.ProtuStrankaListFormatedWithAdress>
  <DomainObject.Predmet.ProtuStrankaListFormatedWithAdressOIB>
    <izvorni_sadrzaj>
      <item>AGROPLOD društvo s ograničenom odgovornošću za unutarnju i vanjsku trgovinu, OIB 56144254682, Matije Gupca 103, 32270 Županja</item>
    </izvorni_sadrzaj>
    <derivirana_varijabla naziv="DomainObject.Predmet.ProtuStrankaListFormatedWithAdressOIB_1">
      <item>AGROPLOD društvo s ograničenom odgovornošću za unutarnju i vanjsku trgovinu, OIB 56144254682, Matije Gupca 103, 32270 Županja</item>
    </derivirana_varijabla>
  </DomainObject.Predmet.ProtuStrankaListFormatedWithAdressOIB>
  <DomainObject.Predmet.ProtuStrankaListNazivFormated>
    <izvorni_sadrzaj>
      <item>AGROPLOD društvo s ograničenom odgovornošću za unutarnju i vanjsku trgovinu</item>
    </izvorni_sadrzaj>
    <derivirana_varijabla naziv="DomainObject.Predmet.ProtuStrankaListNazivFormated_1">
      <item>AGROPLOD društvo s ograničenom odgovornošću za unutarnju i vanjsku trgovinu</item>
    </derivirana_varijabla>
  </DomainObject.Predmet.ProtuStrankaListNazivFormated>
  <DomainObject.Predmet.ProtuStrankaListNazivFormatedOIB>
    <izvorni_sadrzaj>
      <item>AGROPLOD društvo s ograničenom odgovornošću za unutarnju i vanjsku trgovinu, OIB 56144254682</item>
    </izvorni_sadrzaj>
    <derivirana_varijabla naziv="DomainObject.Predmet.ProtuStrankaListNazivFormatedOIB_1">
      <item>AGROPLOD društvo s ograničenom odgovornošću za unutarnju i vanjsku trgovinu, OIB 56144254682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AGROPLOD društvo s ograničenom odgovornošću za unutarnju i vanjsku trgovinu</izvorni_sadrzaj>
    <derivirana_varijabla naziv="DomainObject.Predmet.ProtustrankaIDrugi_1">AGROPLOD društvo s ograničenom odgovornošću za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AGROPLOD društvo s ograničenom odgovornošću za unutarnju i vanjsku trgovinu, OIB 56144254682, Matije Gupca 103, 32270 Županja</izvorni_sadrzaj>
    <derivirana_varijabla naziv="DomainObject.Predmet.ProtustrankaIDrugiAdressOIB_1">AGROPLOD društvo s ograničenom odgovornošću za unutarnju i vanjsku trgovinu, OIB 56144254682, Matije Gupca 103,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AGROPLOD društvo s ograničenom odgovornošću za unutarnju i vanjsku trgovinu</item>
    </izvorni_sadrzaj>
    <derivirana_varijabla naziv="DomainObject.Predmet.SudioniciListNaziv_1">
      <item>FINA RC OSIJEK</item>
      <item>AGROPLOD društvo s ograničenom odgovornošću za unutarnju i vanjsku trgovinu</item>
    </derivirana_varijabla>
  </DomainObject.Predmet.SudioniciListNaziv>
  <DomainObject.Predmet.SudioniciListAdressOIB>
    <izvorni_sadrzaj>
      <item>FINA RC OSIJEK, OIB 85821130368</item>
      <item>AGROPLOD društvo s ograničenom odgovornošću za unutarnju i vanjsku trgovinu, OIB 56144254682, Matije Gupca 103,32270 Županja</item>
    </izvorni_sadrzaj>
    <derivirana_varijabla naziv="DomainObject.Predmet.SudioniciListAdressOIB_1">
      <item>FINA RC OSIJEK, OIB 85821130368</item>
      <item>AGROPLOD društvo s ograničenom odgovornošću za unutarnju i vanjsku trgovinu, OIB 56144254682, Matije Gupca 103,32270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56144254682</item>
    </izvorni_sadrzaj>
    <derivirana_varijabla naziv="DomainObject.Predmet.SudioniciListNazivOIB_1">
      <item>, OIB 85821130368</item>
      <item>, OIB 56144254682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22A3E3-6373-48A2-9E57-9EDA936818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516</properties:Words>
  <properties:Characters>2649</properties:Characters>
  <properties:Lines>101</properties:Lines>
  <properties:Paragraphs>31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2016-12-22T09:19:00Z</dcterms:created>
  <dc:creator>grgicv</dc:creator>
  <cp:lastModifiedBy>Danijela Sekulić</cp:lastModifiedBy>
  <cp:lastPrinted>2016-12-27T10:22:00Z</cp:lastPrinted>
  <dcterms:modified xmlns:xsi="http://www.w3.org/2001/XMLSchema-instance" xsi:type="dcterms:W3CDTF">2016-12-27T10:24:00Z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