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737c" w14:paraId="6cb737c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5F638F" w:rsidRPr="005F638F">
        <w:rPr>
          <w:b/>
          <w:sz w:val="24"/>
        </w:rPr>
        <w:t>JEMS j.d.o.o.</w:t>
      </w:r>
      <w:r w:rsidR="00842007">
        <w:rPr>
          <w:b/>
          <w:sz w:val="24"/>
        </w:rPr>
        <w:t xml:space="preserve">, </w:t>
      </w:r>
      <w:r w:rsidR="005F638F" w:rsidRPr="005F638F">
        <w:rPr>
          <w:b/>
          <w:sz w:val="24"/>
        </w:rPr>
        <w:t>Vukovar</w:t>
      </w:r>
      <w:r w:rsidRPr="009C396C">
        <w:rPr>
          <w:b/>
          <w:sz w:val="24"/>
        </w:rPr>
        <w:t xml:space="preserve">, </w:t>
      </w:r>
      <w:r w:rsidR="005F638F" w:rsidRPr="005F638F">
        <w:rPr>
          <w:b/>
          <w:sz w:val="24"/>
        </w:rPr>
        <w:t>Matice Hrvatske 21</w:t>
      </w:r>
      <w:r w:rsidRPr="009C396C">
        <w:rPr>
          <w:b/>
          <w:sz w:val="24"/>
        </w:rPr>
        <w:t xml:space="preserve">, OIB: </w:t>
      </w:r>
      <w:r w:rsidR="005F638F" w:rsidRPr="005F638F">
        <w:rPr>
          <w:b/>
          <w:sz w:val="24"/>
        </w:rPr>
        <w:t>38924656143</w:t>
      </w:r>
      <w:r w:rsidRPr="009C396C">
        <w:rPr>
          <w:b/>
          <w:sz w:val="24"/>
        </w:rPr>
        <w:t xml:space="preserve">, MBS: </w:t>
      </w:r>
      <w:r w:rsidR="005F638F" w:rsidRPr="005F638F">
        <w:rPr>
          <w:b/>
          <w:sz w:val="24"/>
        </w:rPr>
        <w:t>030164418</w:t>
      </w:r>
      <w:r w:rsidRPr="009C396C">
        <w:rPr>
          <w:sz w:val="24"/>
        </w:rPr>
        <w:t xml:space="preserve">, dana </w:t>
      </w:r>
      <w:r w:rsidR="005F638F">
        <w:rPr>
          <w:sz w:val="24"/>
        </w:rPr>
        <w:t>15.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5F638F" w:rsidRPr="005F638F">
        <w:t xml:space="preserve">Dražen </w:t>
      </w:r>
      <w:proofErr w:type="spellStart"/>
      <w:r w:rsidR="005F638F" w:rsidRPr="005F638F">
        <w:t>Alibegović</w:t>
      </w:r>
      <w:proofErr w:type="spellEnd"/>
      <w:r w:rsidR="005F638F" w:rsidRPr="005F638F">
        <w:t>, OIB: 19292125332</w:t>
      </w:r>
      <w:r w:rsidR="00926738" w:rsidRPr="009C396C">
        <w:t xml:space="preserve">, </w:t>
      </w:r>
      <w:r w:rsidR="005F638F" w:rsidRPr="005F638F">
        <w:t xml:space="preserve">Osijek, </w:t>
      </w:r>
      <w:proofErr w:type="spellStart"/>
      <w:r w:rsidR="005F638F" w:rsidRPr="005F638F">
        <w:t>Alanska</w:t>
      </w:r>
      <w:proofErr w:type="spellEnd"/>
      <w:r w:rsidR="005F638F" w:rsidRPr="005F638F">
        <w:t xml:space="preserve"> 7</w:t>
      </w:r>
      <w:r w:rsidR="00926738" w:rsidRPr="009C396C">
        <w:t xml:space="preserve">, da u roku od 8 dana od dana primitka ovog zaključka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5F638F" w:rsidRPr="005F638F">
        <w:rPr>
          <w:b/>
        </w:rPr>
        <w:t>JEMS j.d.o.o.</w:t>
      </w:r>
      <w:r w:rsidR="005F638F">
        <w:rPr>
          <w:b/>
        </w:rPr>
        <w:t xml:space="preserve">, </w:t>
      </w:r>
      <w:r w:rsidR="005F638F" w:rsidRPr="005F638F">
        <w:rPr>
          <w:b/>
        </w:rPr>
        <w:t>Vukovar</w:t>
      </w:r>
      <w:r w:rsidR="005F638F" w:rsidRPr="009C396C">
        <w:rPr>
          <w:b/>
        </w:rPr>
        <w:t xml:space="preserve">, </w:t>
      </w:r>
      <w:r w:rsidR="005F638F" w:rsidRPr="005F638F">
        <w:rPr>
          <w:b/>
        </w:rPr>
        <w:t>Matice Hrvatske 21</w:t>
      </w:r>
      <w:r w:rsidR="005F638F" w:rsidRPr="009C396C">
        <w:rPr>
          <w:b/>
        </w:rPr>
        <w:t xml:space="preserve">, OIB: </w:t>
      </w:r>
      <w:r w:rsidR="005F638F" w:rsidRPr="005F638F">
        <w:rPr>
          <w:b/>
        </w:rPr>
        <w:t>38924656143</w:t>
      </w:r>
      <w:r w:rsidR="005F638F" w:rsidRPr="009C396C">
        <w:rPr>
          <w:b/>
        </w:rPr>
        <w:t xml:space="preserve">, MBS: </w:t>
      </w:r>
      <w:r w:rsidR="005F638F" w:rsidRPr="005F638F">
        <w:rPr>
          <w:b/>
        </w:rPr>
        <w:t>030164418</w:t>
      </w:r>
      <w:r w:rsidR="005F638F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5F638F" w:rsidRPr="005F638F">
        <w:t xml:space="preserve">Dražen </w:t>
      </w:r>
      <w:proofErr w:type="spellStart"/>
      <w:r w:rsidR="005F638F" w:rsidRPr="005F638F">
        <w:t>Alibegović</w:t>
      </w:r>
      <w:proofErr w:type="spellEnd"/>
      <w:r w:rsidR="005F638F" w:rsidRPr="005F638F">
        <w:t xml:space="preserve">, Osijek, </w:t>
      </w:r>
      <w:proofErr w:type="spellStart"/>
      <w:r w:rsidR="005F638F" w:rsidRPr="005F638F">
        <w:t>Alanska</w:t>
      </w:r>
      <w:proofErr w:type="spellEnd"/>
      <w:r w:rsidR="005F638F" w:rsidRPr="005F638F">
        <w:t xml:space="preserve"> 7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5F638F" w:rsidRPr="005F638F">
        <w:t xml:space="preserve">Dražen </w:t>
      </w:r>
      <w:proofErr w:type="spellStart"/>
      <w:r w:rsidR="005F638F" w:rsidRPr="005F638F">
        <w:t>Alibegović</w:t>
      </w:r>
      <w:proofErr w:type="spellEnd"/>
      <w:r w:rsidR="005F638F" w:rsidRPr="005F638F">
        <w:t xml:space="preserve">, Osijek, </w:t>
      </w:r>
      <w:proofErr w:type="spellStart"/>
      <w:r w:rsidR="005F638F" w:rsidRPr="005F638F">
        <w:t>Alanska</w:t>
      </w:r>
      <w:proofErr w:type="spellEnd"/>
      <w:r w:rsidR="005F638F" w:rsidRPr="005F638F">
        <w:t xml:space="preserve"> 7</w:t>
      </w:r>
      <w:r w:rsidRPr="009C396C">
        <w:t xml:space="preserve">, da u roku od 8 dana od dana primitka ovog zaključka preda sudu, pozivom na gornji broj predmeta, pisano izvješće o financijsko-gospodarskom stanju dužnika </w:t>
      </w:r>
      <w:r w:rsidR="005F638F">
        <w:rPr>
          <w:b/>
        </w:rPr>
        <w:t xml:space="preserve">te da se očituje i u odnosu na 3 zaposlenika,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5F638F">
        <w:t xml:space="preserve">Dražen </w:t>
      </w:r>
      <w:proofErr w:type="spellStart"/>
      <w:r w:rsidR="005F638F">
        <w:t>Alibegović</w:t>
      </w:r>
      <w:proofErr w:type="spellEnd"/>
      <w:r w:rsidR="005F638F">
        <w:t xml:space="preserve">, Osijek, </w:t>
      </w:r>
      <w:proofErr w:type="spellStart"/>
      <w:r w:rsidR="005F638F">
        <w:t>Alanska</w:t>
      </w:r>
      <w:proofErr w:type="spellEnd"/>
      <w:r w:rsidR="005F638F">
        <w:t xml:space="preserve"> 7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 st. 3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F638F">
        <w:rPr>
          <w:sz w:val="24"/>
        </w:rPr>
        <w:t>15.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E3E1D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082CCB">
        <w:t xml:space="preserve">Dražen </w:t>
      </w:r>
      <w:proofErr w:type="spellStart"/>
      <w:r w:rsidR="00082CCB">
        <w:t>Alibegović</w:t>
      </w:r>
      <w:proofErr w:type="spellEnd"/>
      <w:r w:rsidR="00082CCB">
        <w:t xml:space="preserve">, Osijek, </w:t>
      </w:r>
      <w:proofErr w:type="spellStart"/>
      <w:r w:rsidR="00082CCB">
        <w:t>Alanska</w:t>
      </w:r>
      <w:proofErr w:type="spellEnd"/>
      <w:r w:rsidR="00082CCB">
        <w:t xml:space="preserve"> 7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082CCB">
        <w:t>29.9</w:t>
      </w:r>
      <w:r w:rsidR="00F2248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156" w:rsidR="00CB2156">
      <w:r>
        <w:separator/>
      </w:r>
    </w:p>
  </w:endnote>
  <w:endnote w:id="0" w:type="continuationSeparator">
    <w:p w:rsidRDefault="00CB2156" w:rsidR="00CB2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156" w:rsidR="00CB2156">
      <w:r>
        <w:separator/>
      </w:r>
    </w:p>
  </w:footnote>
  <w:footnote w:id="0" w:type="continuationSeparator">
    <w:p w:rsidRDefault="00CB2156" w:rsidR="00CB21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7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442C0" w:rsidR="00A35A50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6E6C5C">
      <w:t>6 St-2120/16-3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6E6C5C">
      <w:t>2120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776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156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C3F8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7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F677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677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77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77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C3F8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7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F677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677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77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77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2120</izvorni_sadrzaj>
    <derivirana_varijabla naziv="DomainObject.Predmet.Broj_1">2120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St-2120/2016</izvorni_sadrzaj>
    <derivirana_varijabla naziv="DomainObject.Predmet.OznakaBroj_1">St-2120/2016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JEMS jednostavno društvo s ograničenom odgovornošću za trgovinu i usluge</izvorni_sadrzaj>
    <derivirana_varijabla naziv="DomainObject.Predmet.ProtustrankaFormated_1">  JEMS jednostavno društvo s ograničenom odgovornošću za trgovinu i usluge</derivirana_varijabla>
  </DomainObject.Predmet.ProtustrankaFormated>
  <DomainObject.Predmet.ProtustrankaFormatedOIB>
    <izvorni_sadrzaj>  JEMS jednostavno društvo s ograničenom odgovornošću za trgovinu i usluge, OIB 38924656143</izvorni_sadrzaj>
    <derivirana_varijabla naziv="DomainObject.Predmet.ProtustrankaFormatedOIB_1">  JEMS jednostavno društvo s ograničenom odgovornošću za trgovinu i usluge, OIB 38924656143</derivirana_varijabla>
  </DomainObject.Predmet.ProtustrankaFormatedOIB>
  <DomainObject.Predmet.ProtustrankaFormatedWithAdress>
    <izvorni_sadrzaj> JEMS jednostavno društvo s ograničenom odgovornošću za trgovinu i usluge, Matice Hrvatske 21, 32000 Vukovar</izvorni_sadrzaj>
    <derivirana_varijabla naziv="DomainObject.Predmet.ProtustrankaFormatedWithAdress_1"> JEMS jednostavno društvo s ograničenom odgovornošću za trgovinu i usluge, Matice Hrvatske 21, 32000 Vukovar</derivirana_varijabla>
  </DomainObject.Predmet.ProtustrankaFormatedWithAdress>
  <DomainObject.Predmet.ProtustrankaFormatedWithAdressOIB>
    <izvorni_sadrzaj> JEMS jednostavno društvo s ograničenom odgovornošću za trgovinu i usluge, OIB 38924656143, Matice Hrvatske 21, 32000 Vukovar</izvorni_sadrzaj>
    <derivirana_varijabla naziv="DomainObject.Predmet.ProtustrankaFormatedWithAdressOIB_1"> JEMS jednostavno društvo s ograničenom odgovornošću za trgovinu i usluge, OIB 38924656143, Matice Hrvatske 21, 32000 Vukovar</derivirana_varijabla>
  </DomainObject.Predmet.ProtustrankaFormatedWithAdressOIB>
  <DomainObject.Predmet.ProtustrankaWithAdress>
    <izvorni_sadrzaj>JEMS jednostavno društvo s ograničenom odgovornošću za trgovinu i usluge Matice Hrvatske 21, 32000 Vukovar</izvorni_sadrzaj>
    <derivirana_varijabla naziv="DomainObject.Predmet.ProtustrankaWithAdress_1">JEMS jednostavno društvo s ograničenom odgovornošću za trgovinu i usluge Matice Hrvatske 21, 32000 Vukovar</derivirana_varijabla>
  </DomainObject.Predmet.ProtustrankaWithAdress>
  <DomainObject.Predmet.ProtustrankaWithAdressOIB>
    <izvorni_sadrzaj>JEMS jednostavno društvo s ograničenom odgovornošću za trgovinu i usluge, OIB 38924656143, Matice Hrvatske 21, 32000 Vukovar</izvorni_sadrzaj>
    <derivirana_varijabla naziv="DomainObject.Predmet.ProtustrankaWithAdressOIB_1">JEMS jednostavno društvo s ograničenom odgovornošću za trgovinu i usluge, OIB 38924656143, Matice Hrvatske 21, 32000 Vukovar</derivirana_varijabla>
  </DomainObject.Predmet.ProtustrankaWithAdressOIB>
  <DomainObject.Predmet.ProtustrankaNazivFormated>
    <izvorni_sadrzaj>JEMS jednostavno društvo s ograničenom odgovornošću za trgovinu i usluge</izvorni_sadrzaj>
    <derivirana_varijabla naziv="DomainObject.Predmet.ProtustrankaNazivFormated_1">JEMS jednostavno društvo s ograničenom odgovornošću za trgovinu i usluge</derivirana_varijabla>
  </DomainObject.Predmet.ProtustrankaNazivFormated>
  <DomainObject.Predmet.ProtustrankaNazivFormatedOIB>
    <izvorni_sadrzaj>JEMS jednostavno društvo s ograničenom odgovornošću za trgovinu i usluge, OIB 38924656143</izvorni_sadrzaj>
    <derivirana_varijabla naziv="DomainObject.Predmet.ProtustrankaNazivFormatedOIB_1">JEMS jednostavno društvo s ograničenom odgovornošću za trgovinu i usluge, OIB 38924656143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JEMS jednostavno društvo s ograničenom odgovornošću za trgovinu i usluge</item>
    </izvorni_sadrzaj>
    <derivirana_varijabla naziv="DomainObject.Predmet.ProtuStrankaListFormated_1">
      <item>JEMS jednostavno društvo s ograničenom odgovornošću za trgovinu i usluge</item>
    </derivirana_varijabla>
  </DomainObject.Predmet.ProtuStrankaListFormated>
  <DomainObject.Predmet.ProtuStrankaListFormatedOIB>
    <izvorni_sadrzaj>
      <item>JEMS jednostavno društvo s ograničenom odgovornošću za trgovinu i usluge, OIB 38924656143</item>
    </izvorni_sadrzaj>
    <derivirana_varijabla naziv="DomainObject.Predmet.ProtuStrankaListFormatedOIB_1">
      <item>JEMS jednostavno društvo s ograničenom odgovornošću za trgovinu i usluge, OIB 38924656143</item>
    </derivirana_varijabla>
  </DomainObject.Predmet.ProtuStrankaListFormatedOIB>
  <DomainObject.Predmet.ProtuStrankaListFormatedWithAdress>
    <izvorni_sadrzaj>
      <item>JEMS jednostavno društvo s ograničenom odgovornošću za trgovinu i usluge, Matice Hrvatske 21, 32000 Vukovar</item>
    </izvorni_sadrzaj>
    <derivirana_varijabla naziv="DomainObject.Predmet.ProtuStrankaListFormatedWithAdress_1">
      <item>JEMS jednostavno društvo s ograničenom odgovornošću za trgovinu i usluge, Matice Hrvatske 21, 32000 Vukovar</item>
    </derivirana_varijabla>
  </DomainObject.Predmet.ProtuStrankaListFormatedWithAdress>
  <DomainObject.Predmet.ProtuStrankaListFormatedWithAdressOIB>
    <izvorni_sadrzaj>
      <item>JEMS jednostavno društvo s ograničenom odgovornošću za trgovinu i usluge, OIB 38924656143, Matice Hrvatske 21, 32000 Vukovar</item>
    </izvorni_sadrzaj>
    <derivirana_varijabla naziv="DomainObject.Predmet.ProtuStrankaListFormatedWithAdressOIB_1">
      <item>JEMS jednostavno društvo s ograničenom odgovornošću za trgovinu i usluge, OIB 38924656143, Matice Hrvatske 21, 32000 Vukovar</item>
    </derivirana_varijabla>
  </DomainObject.Predmet.ProtuStrankaListFormatedWithAdressOIB>
  <DomainObject.Predmet.ProtuStrankaListNazivFormated>
    <izvorni_sadrzaj>
      <item>JEMS jednostavno društvo s ograničenom odgovornošću za trgovinu i usluge</item>
    </izvorni_sadrzaj>
    <derivirana_varijabla naziv="DomainObject.Predmet.ProtuStrankaListNazivFormated_1">
      <item>JEMS jednostavno društvo s ograničenom odgovornošću za trgovinu i usluge</item>
    </derivirana_varijabla>
  </DomainObject.Predmet.ProtuStrankaListNazivFormated>
  <DomainObject.Predmet.ProtuStrankaListNazivFormatedOIB>
    <izvorni_sadrzaj>
      <item>JEMS jednostavno društvo s ograničenom odgovornošću za trgovinu i usluge, OIB 38924656143</item>
    </izvorni_sadrzaj>
    <derivirana_varijabla naziv="DomainObject.Predmet.ProtuStrankaListNazivFormatedOIB_1">
      <item>JEMS jednostavno društvo s ograničenom odgovornošću za trgovinu i usluge, OIB 38924656143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JEMS jednostavno društvo s ograničenom odgovornošću za trgovinu i usluge</izvorni_sadrzaj>
    <derivirana_varijabla naziv="DomainObject.Predmet.ProtustrankaIDrugi_1">JEMS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JEMS jednostavno društvo s ograničenom odgovornošću za trgovinu i usluge, OIB 38924656143, Matice Hrvatske 21, 32000 Vukovar</izvorni_sadrzaj>
    <derivirana_varijabla naziv="DomainObject.Predmet.ProtustrankaIDrugiAdressOIB_1">JEMS jednostavno društvo s ograničenom odgovornošću za trgovinu i usluge, OIB 38924656143, Matice Hrvatske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JEMS jednostavno društvo s ograničenom odgovornošću za trgovinu i usluge</item>
    </izvorni_sadrzaj>
    <derivirana_varijabla naziv="DomainObject.Predmet.SudioniciListNaziv_1">
      <item>FINA RC OSIJEK</item>
      <item>JEMS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JEMS jednostavno društvo s ograničenom odgovornošću za trgovinu i usluge, OIB 38924656143, Matice Hrvatske 21,32000 Vukovar</item>
    </izvorni_sadrzaj>
    <derivirana_varijabla naziv="DomainObject.Predmet.SudioniciListAdressOIB_1">
      <item>FINA RC OSIJEK, OIB 85821130368</item>
      <item>JEMS jednostavno društvo s ograničenom odgovornošću za trgovinu i usluge, OIB 38924656143, Matice Hrvatske 21,32000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38924656143</item>
    </izvorni_sadrzaj>
    <derivirana_varijabla naziv="DomainObject.Predmet.SudioniciListNazivOIB_1">
      <item>, OIB 85821130368</item>
      <item>, OIB 38924656143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B2791-A62D-4C07-9846-6B2FE2540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438</properties:Words>
  <properties:Characters>2161</properties:Characters>
  <properties:Lines>100</properties:Lines>
  <properties:Paragraphs>23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2016-09-15T07:29:00Z</dcterms:modified>
  <cp:revision>84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