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E6EBB" w:rsidR="00AE6EBB">
        <w:tc>
          <w:tcPr>
            <w:tcW w:type="dxa" w:w="2985"/>
            <w:hideMark/>
          </w:tcPr>
          <w:p w:rsidRDefault="00AE6EBB" w:rsidP="00AE6EBB" w:rsidR="00AE6EBB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E6EBB" w:rsidP="00AE6EBB" w:rsidR="00AE6EBB">
            <w:pPr>
              <w:spacing w:after="0"/>
              <w:jc w:val="center"/>
            </w:pPr>
            <w:r>
              <w:t>Republika Hrvatska</w:t>
            </w:r>
          </w:p>
          <w:p w:rsidRDefault="00AE6EBB" w:rsidP="00AE6EBB" w:rsidR="00AE6EBB">
            <w:pPr>
              <w:spacing w:after="0"/>
              <w:jc w:val="center"/>
            </w:pPr>
            <w:r>
              <w:t>Trgovački sud u Varaždinu</w:t>
            </w:r>
          </w:p>
          <w:p w:rsidRDefault="00AE6EBB" w:rsidP="00AE6EBB" w:rsidR="00AE6EBB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bce1148" w14:paraId="bce1148" w:rsidRDefault="00AE6EBB" w:rsidP="00AE6EBB" w:rsidR="00AE6EBB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AE6EBB" w:rsidP="00AE6EBB" w:rsidR="00AE6EBB">
      <w:pPr>
        <w:spacing w:after="0"/>
        <w:jc w:val="both"/>
      </w:pPr>
      <w:r>
        <w:t xml:space="preserve">                                                                                                Poslovni broj: 3 St-112/2015-238</w:t>
      </w:r>
    </w:p>
    <w:p w:rsidRDefault="00AE6EBB" w:rsidP="00AE6EBB" w:rsidR="00AE6EBB">
      <w:pPr>
        <w:spacing w:after="0"/>
        <w:jc w:val="both"/>
      </w:pPr>
    </w:p>
    <w:p w:rsidRDefault="00AE6EBB" w:rsidP="00AE6EBB" w:rsidR="00AE6EBB">
      <w:pPr>
        <w:spacing w:after="0"/>
      </w:pPr>
    </w:p>
    <w:p w:rsidRDefault="00AE6EBB" w:rsidP="00AE6EBB" w:rsidR="00AE6EBB">
      <w:pPr>
        <w:spacing w:after="0"/>
        <w:jc w:val="right"/>
      </w:pPr>
    </w:p>
    <w:p w:rsidRDefault="00AE6EBB" w:rsidP="00AE6EBB" w:rsidR="00AE6EBB">
      <w:pPr>
        <w:spacing w:after="0"/>
        <w:jc w:val="center"/>
      </w:pPr>
      <w:r>
        <w:t>R E P U B L I K A   H R V A T S K A</w:t>
      </w:r>
    </w:p>
    <w:p w:rsidRDefault="00AE6EBB" w:rsidP="00AE6EBB" w:rsidR="00AE6EBB">
      <w:pPr>
        <w:spacing w:after="0"/>
        <w:jc w:val="right"/>
      </w:pPr>
    </w:p>
    <w:p w:rsidRDefault="00AE6EBB" w:rsidP="00AE6EBB" w:rsidR="00AE6EBB">
      <w:pPr>
        <w:spacing w:after="0"/>
        <w:jc w:val="center"/>
      </w:pPr>
      <w:r>
        <w:t>R J E Š E N J E</w:t>
      </w:r>
    </w:p>
    <w:p w:rsidRDefault="00AE6EBB" w:rsidP="00AE6EBB" w:rsidR="00AE6EBB">
      <w:pPr>
        <w:spacing w:after="0"/>
        <w:jc w:val="center"/>
      </w:pPr>
    </w:p>
    <w:p w:rsidRDefault="00AE6EBB" w:rsidP="00AE6EBB" w:rsidR="00AE6EBB">
      <w:pPr>
        <w:spacing w:after="0"/>
        <w:jc w:val="center"/>
      </w:pPr>
    </w:p>
    <w:p w:rsidRDefault="00AE6EBB" w:rsidP="00AE6EBB" w:rsidR="00AE6EBB">
      <w:pPr>
        <w:spacing w:after="0"/>
        <w:jc w:val="both"/>
      </w:pPr>
      <w:r>
        <w:tab/>
        <w:t>Trgovački sud u Varaždinu, po sucu toga suda Jasni Lekić, u stečajnom postupku nad stečajnim dužnikom PPI VARAŽDINKA d.o.o. "u stečaju", Varaždin, Optujska 184, MBS: 070009251, OIB: 32603561404, dana 29. listopada 2018. godine,</w:t>
      </w:r>
    </w:p>
    <w:p w:rsidRDefault="00AE6EBB" w:rsidP="00AE6EBB" w:rsidR="00AE6EBB">
      <w:pPr>
        <w:spacing w:after="0"/>
        <w:jc w:val="both"/>
      </w:pPr>
    </w:p>
    <w:p w:rsidRDefault="00AE6EBB" w:rsidP="00AE6EBB" w:rsidR="00AE6EBB">
      <w:pPr>
        <w:spacing w:after="0"/>
        <w:jc w:val="both"/>
      </w:pPr>
    </w:p>
    <w:p w:rsidRDefault="00AE6EBB" w:rsidP="00AE6EBB" w:rsidR="00AE6EBB">
      <w:pPr>
        <w:spacing w:after="0"/>
        <w:jc w:val="center"/>
      </w:pPr>
      <w:r>
        <w:t>r i j e š i o   j e</w:t>
      </w:r>
      <w:r>
        <w:rPr>
          <w:sz w:val="32"/>
          <w:szCs w:val="32"/>
        </w:rPr>
        <w:t xml:space="preserve"> </w:t>
      </w:r>
    </w:p>
    <w:p w:rsidRDefault="00AE6EBB" w:rsidP="00AE6EBB" w:rsidR="00AE6EBB">
      <w:pPr>
        <w:spacing w:after="0"/>
      </w:pPr>
    </w:p>
    <w:p w:rsidRDefault="00AE6EBB" w:rsidP="00AE6EBB" w:rsidR="00AE6EBB">
      <w:pPr>
        <w:spacing w:after="0"/>
        <w:jc w:val="both"/>
      </w:pPr>
      <w:r>
        <w:tab/>
        <w:t>I/ Određuje se sjednica Odbora vjerovnika za dan</w:t>
      </w:r>
    </w:p>
    <w:p w:rsidRDefault="00AE6EBB" w:rsidP="00AE6EBB" w:rsidR="00AE6EBB">
      <w:pPr>
        <w:spacing w:after="0"/>
        <w:jc w:val="both"/>
      </w:pPr>
    </w:p>
    <w:p w:rsidRDefault="00AE6EBB" w:rsidP="00AE6EBB" w:rsidR="00AE6EBB">
      <w:pPr>
        <w:spacing w:after="0"/>
        <w:jc w:val="center"/>
        <w:rPr>
          <w:b/>
          <w:i/>
        </w:rPr>
      </w:pPr>
      <w:r>
        <w:rPr>
          <w:b/>
          <w:i/>
        </w:rPr>
        <w:t xml:space="preserve">09. studenog 2018. u 13,00 sati </w:t>
      </w:r>
    </w:p>
    <w:p w:rsidRDefault="00AE6EBB" w:rsidP="00AE6EBB" w:rsidR="00AE6EBB">
      <w:pPr>
        <w:spacing w:after="0"/>
        <w:jc w:val="center"/>
        <w:rPr>
          <w:b/>
          <w:i/>
        </w:rPr>
      </w:pPr>
      <w:r>
        <w:rPr>
          <w:b/>
          <w:i/>
        </w:rPr>
        <w:t>kod Trgovačkog suda u Varaždinu, Braće Radić2 , soba 226/II kat</w:t>
      </w:r>
    </w:p>
    <w:p w:rsidRDefault="00AE6EBB" w:rsidP="00AE6EBB" w:rsidR="00AE6EBB">
      <w:pPr>
        <w:spacing w:after="0"/>
        <w:jc w:val="center"/>
      </w:pPr>
    </w:p>
    <w:p w:rsidRDefault="00AE6EBB" w:rsidP="00AE6EBB" w:rsidR="00AE6EBB">
      <w:pPr>
        <w:spacing w:after="0"/>
        <w:jc w:val="both"/>
      </w:pPr>
      <w:r>
        <w:tab/>
        <w:t>II/ Dnevni red:</w:t>
      </w:r>
    </w:p>
    <w:p w:rsidRDefault="00AE6EBB" w:rsidP="00AE6EBB" w:rsidR="00AE6EBB">
      <w:pPr>
        <w:spacing w:after="0"/>
        <w:jc w:val="both"/>
      </w:pPr>
    </w:p>
    <w:p w:rsidRDefault="00AE6EBB" w:rsidP="00AE6EBB" w:rsidR="00AE6EBB">
      <w:pPr>
        <w:numPr>
          <w:ilvl w:val="0"/>
          <w:numId w:val="47"/>
        </w:numPr>
        <w:spacing w:after="0"/>
        <w:jc w:val="both"/>
      </w:pPr>
      <w:r>
        <w:t>Pribava mišljenja Odbora vjerovnika o načinu unovčenja stečajne mase, posebno s osvrtom na status razlučnog vjerovnika pok. Ivana Hudoletnjak vezano na pokrenute parnice P-135/16 i P-241/17</w:t>
      </w:r>
    </w:p>
    <w:p w:rsidRDefault="00AE6EBB" w:rsidP="00AE6EBB" w:rsidR="00AE6EBB">
      <w:pPr>
        <w:numPr>
          <w:ilvl w:val="0"/>
          <w:numId w:val="47"/>
        </w:numPr>
        <w:spacing w:after="0"/>
        <w:jc w:val="both"/>
      </w:pPr>
      <w:r>
        <w:t>Odobravanje predračuna troškova stečajnog postupka te odobravanje poduzetih radnji stečajnog upravitelja</w:t>
      </w:r>
    </w:p>
    <w:p w:rsidRDefault="00AE6EBB" w:rsidP="00AE6EBB" w:rsidR="00AE6EBB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AE6EBB" w:rsidP="00AE6EBB" w:rsidR="00AE6EBB">
      <w:pPr>
        <w:spacing w:after="0"/>
        <w:jc w:val="both"/>
      </w:pPr>
    </w:p>
    <w:p w:rsidRDefault="00AE6EBB" w:rsidP="00AE6EBB" w:rsidR="00AE6EBB">
      <w:pPr>
        <w:spacing w:after="0"/>
        <w:jc w:val="both"/>
      </w:pPr>
    </w:p>
    <w:p w:rsidRDefault="00AE6EBB" w:rsidP="00AE6EBB" w:rsidR="00AE6EBB">
      <w:pPr>
        <w:spacing w:after="0"/>
        <w:jc w:val="center"/>
      </w:pPr>
      <w:r>
        <w:t xml:space="preserve">Varaždin, 29. listopada 2018. </w:t>
      </w:r>
    </w:p>
    <w:p w:rsidRDefault="00AE6EBB" w:rsidP="00AE6EBB" w:rsidR="00AE6EBB">
      <w:pPr>
        <w:spacing w:after="0"/>
        <w:jc w:val="center"/>
      </w:pPr>
    </w:p>
    <w:p w:rsidRDefault="00AE6EBB" w:rsidP="00AE6EBB" w:rsidR="00AE6EBB">
      <w:pPr>
        <w:spacing w:after="0"/>
        <w:jc w:val="center"/>
      </w:pPr>
    </w:p>
    <w:p w:rsidRDefault="00AE6EBB" w:rsidP="00AE6EBB" w:rsidR="00AE6EBB">
      <w:pPr>
        <w:spacing w:after="0"/>
        <w:jc w:val="both"/>
      </w:pPr>
      <w:r>
        <w:t xml:space="preserve">                                                                                                                   Sudac:</w:t>
      </w:r>
    </w:p>
    <w:p w:rsidRDefault="00AE6EBB" w:rsidP="00AE6EBB" w:rsidR="00AE6EBB">
      <w:pPr>
        <w:spacing w:after="0"/>
        <w:jc w:val="both"/>
      </w:pPr>
    </w:p>
    <w:p w:rsidRDefault="00AE6EBB" w:rsidP="00AE6EBB" w:rsidR="00AE6EBB">
      <w:pPr>
        <w:spacing w:after="0"/>
        <w:jc w:val="both"/>
      </w:pPr>
      <w:r>
        <w:t xml:space="preserve">                                                                                                           Jasna Lekić, v. r.</w:t>
      </w:r>
    </w:p>
    <w:p w:rsidRDefault="00AE6EBB" w:rsidP="00AE6EBB" w:rsidR="00AE6EBB">
      <w:pPr>
        <w:spacing w:after="0"/>
        <w:jc w:val="both"/>
      </w:pPr>
    </w:p>
    <w:p w:rsidRDefault="00AE6EBB" w:rsidP="00AE6EBB" w:rsidR="00AE6EBB">
      <w:pPr>
        <w:spacing w:after="0"/>
        <w:jc w:val="both"/>
      </w:pPr>
    </w:p>
    <w:p w:rsidRDefault="00AE6EBB" w:rsidP="00AE6EBB" w:rsidR="00AE6EBB">
      <w:pPr>
        <w:spacing w:after="0"/>
        <w:jc w:val="both"/>
      </w:pPr>
      <w:r>
        <w:t xml:space="preserve">                                                                                     Za točnost otpravka-ovlašteni službenik:</w:t>
      </w:r>
    </w:p>
    <w:p w:rsidRDefault="00AE6EBB" w:rsidP="00AE6EBB" w:rsidR="00AE6EBB">
      <w:pPr>
        <w:spacing w:after="0"/>
        <w:jc w:val="both"/>
      </w:pPr>
    </w:p>
    <w:p w:rsidRDefault="00AE6EBB" w:rsidP="00AE6EBB" w:rsidR="00AE6EBB">
      <w:pPr>
        <w:spacing w:after="0"/>
        <w:jc w:val="both"/>
      </w:pPr>
    </w:p>
    <w:p w:rsidRDefault="00AE6EBB" w:rsidP="00AE6EBB" w:rsidR="00AE6EBB">
      <w:pPr>
        <w:spacing w:after="0"/>
        <w:jc w:val="both"/>
      </w:pPr>
      <w:r>
        <w:t>POUKA O PRAVNOM LIJEKU:</w:t>
      </w:r>
    </w:p>
    <w:p w:rsidRDefault="00AE6EBB" w:rsidP="00AE6EBB" w:rsidR="00AE6EBB">
      <w:pPr>
        <w:spacing w:after="0"/>
        <w:jc w:val="both"/>
      </w:pPr>
    </w:p>
    <w:p w:rsidRDefault="00AE6EBB" w:rsidP="00AE6EBB" w:rsidR="00AE6EBB">
      <w:pPr>
        <w:spacing w:after="0"/>
        <w:jc w:val="both"/>
      </w:pPr>
      <w:r>
        <w:tab/>
        <w:t>Protiv ovog rješenja posebna žalba nije dopuštena.</w:t>
      </w:r>
    </w:p>
    <w:p w:rsidRDefault="00AE6EBB" w:rsidP="00AE6EBB" w:rsidR="00AE6EBB">
      <w:pPr>
        <w:spacing w:after="0"/>
        <w:jc w:val="both"/>
      </w:pPr>
    </w:p>
    <w:p w:rsidRDefault="00AE6EBB" w:rsidP="00AE6EBB" w:rsidR="00AE6EBB">
      <w:pPr>
        <w:spacing w:after="0"/>
        <w:jc w:val="both"/>
      </w:pPr>
    </w:p>
    <w:p w:rsidRDefault="00AE6EBB" w:rsidP="00AE6EBB" w:rsidR="00AE6EBB">
      <w:pPr>
        <w:spacing w:after="0"/>
        <w:jc w:val="both"/>
      </w:pPr>
    </w:p>
    <w:p w:rsidRDefault="00AE6EBB" w:rsidP="00AE6EBB" w:rsidR="00AE6EBB">
      <w:pPr>
        <w:spacing w:after="0"/>
        <w:jc w:val="both"/>
      </w:pPr>
    </w:p>
    <w:p w:rsidRDefault="00AE6EBB" w:rsidP="00AE6EBB" w:rsidR="00AE6EBB">
      <w:pPr>
        <w:spacing w:after="0"/>
        <w:jc w:val="both"/>
      </w:pPr>
      <w:r>
        <w:t>DNA: 1. Stečajni upravitelj Stanko Makar, dipl. oec. iz Ludbrega, Petra Zrinskog 3</w:t>
      </w:r>
    </w:p>
    <w:p w:rsidRDefault="00AE6EBB" w:rsidP="00AE6EBB" w:rsidR="00AE6EBB">
      <w:pPr>
        <w:spacing w:after="0"/>
        <w:jc w:val="both"/>
      </w:pPr>
      <w:r>
        <w:t xml:space="preserve">           2. svim članovima odbora vjerovnika:</w:t>
      </w:r>
    </w:p>
    <w:p w:rsidRDefault="00AE6EBB" w:rsidP="00AE6EBB" w:rsidR="00AE6EBB">
      <w:pPr>
        <w:spacing w:after="0"/>
        <w:jc w:val="both"/>
      </w:pPr>
      <w:r>
        <w:tab/>
        <w:t xml:space="preserve">   - RH Ministarstvo financija, Porezna uprava Područni ured Varaždin</w:t>
      </w:r>
    </w:p>
    <w:p w:rsidRDefault="00AE6EBB" w:rsidP="00AE6EBB" w:rsidR="00AE6EBB">
      <w:pPr>
        <w:spacing w:after="0"/>
        <w:jc w:val="both"/>
      </w:pPr>
      <w:r>
        <w:t xml:space="preserve">                 - Dubravko Pokorny</w:t>
      </w:r>
    </w:p>
    <w:p w:rsidRDefault="00AE6EBB" w:rsidP="00AE6EBB" w:rsidR="00AE6EBB">
      <w:pPr>
        <w:spacing w:after="0"/>
        <w:jc w:val="both"/>
      </w:pPr>
      <w:r>
        <w:tab/>
        <w:t xml:space="preserve">  - Sanja Mihalić, odvjetnica iz Varaždina, Stepinčeva 1</w:t>
      </w:r>
    </w:p>
    <w:p w:rsidRDefault="00AE6EBB" w:rsidP="00AE6EBB" w:rsidR="00AE6EBB">
      <w:pPr>
        <w:spacing w:after="0"/>
        <w:jc w:val="both"/>
      </w:pPr>
      <w:r>
        <w:tab/>
        <w:t xml:space="preserve">  - Vesna Ožinger</w:t>
      </w:r>
    </w:p>
    <w:p w:rsidRDefault="00AE6EBB" w:rsidP="00AE6EBB" w:rsidR="00AE6EBB">
      <w:pPr>
        <w:spacing w:after="0"/>
        <w:jc w:val="both"/>
      </w:pPr>
      <w:r>
        <w:t xml:space="preserve">           3. E-Oglasna ploča ovoga suda</w:t>
      </w:r>
    </w:p>
    <w:p w:rsidRDefault="00AE6EBB" w:rsidP="00AE6EBB" w:rsidR="00AE6EBB">
      <w:pPr>
        <w:spacing w:after="0"/>
        <w:jc w:val="both"/>
      </w:pPr>
      <w:r>
        <w:t xml:space="preserve">           </w:t>
      </w:r>
    </w:p>
    <w:p w:rsidRDefault="00AE6EBB" w:rsidP="00AE6EBB" w:rsidR="00AE6EBB">
      <w:pPr>
        <w:spacing w:after="0"/>
        <w:jc w:val="both"/>
      </w:pPr>
    </w:p>
    <w:p w:rsidRDefault="00AE6EBB" w:rsidP="00AE6EBB" w:rsidR="00AE6EBB">
      <w:pPr>
        <w:spacing w:after="0"/>
        <w:jc w:val="both"/>
      </w:pPr>
    </w:p>
    <w:p w:rsidRDefault="00AE649C" w:rsidP="00AE6EBB" w:rsidR="00AE649C" w:rsidRPr="00B76F3C">
      <w:pPr>
        <w:pStyle w:val="NormaleSPIS"/>
        <w:spacing w:after="0"/>
      </w:pPr>
    </w:p>
    <w:p w:rsidRDefault="00AB4602" w:rsidP="00AE6EBB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E6EBB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5D1" w:rsidP="00537B78" w:rsidR="000145D1">
      <w:r>
        <w:separator/>
      </w:r>
    </w:p>
  </w:endnote>
  <w:endnote w:id="0" w:type="continuationSeparator">
    <w:p w:rsidRDefault="000145D1" w:rsidP="00537B78" w:rsidR="00014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5D1" w:rsidP="00537B78" w:rsidR="000145D1">
      <w:r>
        <w:separator/>
      </w:r>
    </w:p>
  </w:footnote>
  <w:footnote w:id="0" w:type="continuationSeparator">
    <w:p w:rsidRDefault="000145D1" w:rsidP="00537B78" w:rsidR="000145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B235AD"/>
    <w:multiLevelType w:val="hybridMultilevel"/>
    <w:tmpl w:val="E8D844BC"/>
    <w:lvl w:tplc="32820A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45D1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6EBB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36B9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426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St-112/2015-238</izvorni_sadrzaj>
    <derivirana_varijabla naziv="DomainObject.Oznaka_1">St-112/2015-238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2015.</izvorni_sadrzaj>
    <derivirana_varijabla naziv="DomainObject.Predmet.DatumOsnivanja_1">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ISPLATA PLAĆA</izvorni_sadrzaj>
    <derivirana_varijabla naziv="DomainObject.Predmet.Opis_1">ISPLATA PLAĆA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St-112/2015</izvorni_sadrzaj>
    <derivirana_varijabla naziv="DomainObject.Predmet.OznakaBroj_1">St-112/2015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Ovr-24/18 od 17.10.2018.
ŽALBE 21.03.2017; 23.3.2017
ŽALBA 24.8.2018, 30.8.2018,</izvorni_sadrzaj>
    <derivirana_varijabla naziv="DomainObject.Predmet.PrimjedbaSuca_1">Prileži Ovr-24/18 od 17.10.2018.
ŽALBE 21.03.2017; 23.3.2017
ŽALBA 24.8.2018, 30.8.2018,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Poljoprivreda i prehrambena industrija VARAŽDINKA društvo s ograničenom odgovornošću</izvorni_sadrzaj>
    <derivirana_varijabla naziv="DomainObject.Predmet.ProtustrankaFormated_1">  Poljoprivreda i prehrambena industrija VARAŽDINKA društvo s ograničenom odgovornošću</derivirana_varijabla>
  </DomainObject.Predmet.ProtustrankaFormated>
  <DomainObject.Predmet.ProtustrankaFormatedOIB>
    <izvorni_sadrzaj>  Poljoprivreda i prehrambena industrija VARAŽDINKA društvo s ograničenom odgovornošću, OIB 32603561404</izvorni_sadrzaj>
    <derivirana_varijabla naziv="DomainObject.Predmet.ProtustrankaFormatedOIB_1">  Poljoprivreda i prehrambena industrija VARAŽDINKA društvo s ograničenom odgovornošću, OIB 32603561404</derivirana_varijabla>
  </DomainObject.Predmet.ProtustrankaFormatedOIB>
  <DomainObject.Predmet.ProtustrankaFormatedWithAdress>
    <izvorni_sadrzaj> Poljoprivreda i prehrambena industrija VARAŽDINKA društvo s ograničenom odgovornošću, Optujska 184, 42000 Varaždin</izvorni_sadrzaj>
    <derivirana_varijabla naziv="DomainObject.Predmet.ProtustrankaFormatedWithAdress_1"> Poljoprivreda i prehrambena industrija VARAŽDINKA društvo s ograničenom odgovornošću, Optujska 184, 42000 Varaždin</derivirana_varijabla>
  </DomainObject.Predmet.ProtustrankaFormatedWithAdress>
  <DomainObject.Predmet.ProtustrankaFormatedWithAdressOIB>
    <izvorni_sadrzaj> Poljoprivreda i prehrambena industrija VARAŽDINKA društvo s ograničenom odgovornošću, OIB 32603561404, Optujska 184, 42000 Varaždin</izvorni_sadrzaj>
    <derivirana_varijabla naziv="DomainObject.Predmet.ProtustrankaFormatedWithAdressOIB_1"> Poljoprivreda i prehrambena industrija VARAŽDINKA društvo s ograničenom odgovornošću, OIB 32603561404, Optujska 184, 42000 Varaždin</derivirana_varijabla>
  </DomainObject.Predmet.ProtustrankaFormatedWithAdressOIB>
  <DomainObject.Predmet.ProtustrankaWithAdress>
    <izvorni_sadrzaj>Poljoprivreda i prehrambena industrija VARAŽDINKA društvo s ograničenom odgovornošću Optujska 184, 42000 Varaždin</izvorni_sadrzaj>
    <derivirana_varijabla naziv="DomainObject.Predmet.ProtustrankaWithAdress_1">Poljoprivreda i prehrambena industrija VARAŽDINKA društvo s ograničenom odgovornošću Optujska 184, 42000 Varaždin</derivirana_varijabla>
  </DomainObject.Predmet.ProtustrankaWithAdress>
  <DomainObject.Predmet.ProtustrankaWithAdressOIB>
    <izvorni_sadrzaj>Poljoprivreda i prehrambena industrija VARAŽDINKA društvo s ograničenom odgovornošću, OIB 32603561404, Optujska 184, 42000 Varaždin</izvorni_sadrzaj>
    <derivirana_varijabla naziv="DomainObject.Predmet.ProtustrankaWithAdressOIB_1">Poljoprivreda i prehrambena industrija VARAŽDINKA društvo s ograničenom odgovornošću, OIB 32603561404, Optujska 184, 42000 Varaždin</derivirana_varijabla>
  </DomainObject.Predmet.ProtustrankaWithAdressOIB>
  <DomainObject.Predmet.ProtustrankaNazivFormated>
    <izvorni_sadrzaj>Poljoprivreda i prehrambena industrija VARAŽDINKA društvo s ograničenom odgovornošću</izvorni_sadrzaj>
    <derivirana_varijabla naziv="DomainObject.Predmet.ProtustrankaNazivFormated_1">Poljoprivreda i prehrambena industrija VARAŽDINKA društvo s ograničenom odgovornošću</derivirana_varijabla>
  </DomainObject.Predmet.ProtustrankaNazivFormated>
  <DomainObject.Predmet.ProtustrankaNazivFormatedOIB>
    <izvorni_sadrzaj>Poljoprivreda i prehrambena industrija VARAŽDINKA društvo s ograničenom odgovornošću, OIB 32603561404</izvorni_sadrzaj>
    <derivirana_varijabla naziv="DomainObject.Predmet.ProtustrankaNazivFormatedOIB_1">Poljoprivreda i prehrambena industrija VARAŽDINKA društvo s ograničenom odgovornošću, OIB 32603561404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Sodar; Suzana Zrinjski Sodar</izvorni_sadrzaj>
    <derivirana_varijabla naziv="DomainObject.Predmet.StrankaFormated_1">  Goran Sodar; Suzana Zrinjski Sodar</derivirana_varijabla>
  </DomainObject.Predmet.StrankaFormated>
  <DomainObject.Predmet.StrankaFormatedOIB>
    <izvorni_sadrzaj>  Goran Sodar, OIB 25947241101; Suzana Zrinjski Sodar, OIB 17906857361</izvorni_sadrzaj>
    <derivirana_varijabla naziv="DomainObject.Predmet.StrankaFormatedOIB_1">  Goran Sodar, OIB 25947241101; Suzana Zrinjski Sodar, OIB 17906857361</derivirana_varijabla>
  </DomainObject.Predmet.StrankaFormatedOIB>
  <DomainObject.Predmet.StrankaFormatedWithAdress>
    <izvorni_sadrzaj> Goran Sodar, Ulica Zagrebačka 25, 42204 Križanec; Suzana Zrinjski Sodar, Ulica Zagrebačka 25, 42204 Križanec</izvorni_sadrzaj>
    <derivirana_varijabla naziv="DomainObject.Predmet.StrankaFormatedWithAdress_1"> Goran Sodar, Ulica Zagrebačka 25, 42204 Križanec; Suzana Zrinjski Sodar, Ulica Zagrebačka 25, 42204 Križanec</derivirana_varijabla>
  </DomainObject.Predmet.StrankaFormatedWithAdress>
  <DomainObject.Predmet.StrankaFormatedWithAdressOIB>
    <izvorni_sadrzaj> Goran Sodar, OIB 25947241101, Ulica Zagrebačka 25, 42204 Križanec; Suzana Zrinjski Sodar, OIB 17906857361, Ulica Zagrebačka 25, 42204 Križanec</izvorni_sadrzaj>
    <derivirana_varijabla naziv="DomainObject.Predmet.StrankaFormatedWithAdressOIB_1"> Goran Sodar, OIB 25947241101, Ulica Zagrebačka 25, 42204 Križanec; Suzana Zrinjski Sodar, OIB 17906857361, Ulica Zagrebačka 25, 42204 Križanec</derivirana_varijabla>
  </DomainObject.Predmet.StrankaFormatedWithAdressOIB>
  <DomainObject.Predmet.StrankaWithAdress>
    <izvorni_sadrzaj>Goran Sodar Ulica Zagrebačka 25,42204 Križanec,Suzana Zrinjski Sodar Ulica Zagrebačka 25,42204 Križanec</izvorni_sadrzaj>
    <derivirana_varijabla naziv="DomainObject.Predmet.StrankaWithAdress_1">Goran Sodar Ulica Zagrebačka 25,42204 Križanec,Suzana Zrinjski Sodar Ulica Zagrebačka 25,42204 Križanec</derivirana_varijabla>
  </DomainObject.Predmet.StrankaWithAdress>
  <DomainObject.Predmet.StrankaWithAdressOIB>
    <izvorni_sadrzaj>Goran Sodar, OIB 25947241101, Ulica Zagrebačka 25,42204 Križanec,Suzana Zrinjski Sodar, OIB 17906857361, Ulica Zagrebačka 25,42204 Križanec</izvorni_sadrzaj>
    <derivirana_varijabla naziv="DomainObject.Predmet.StrankaWithAdressOIB_1">Goran Sodar, OIB 25947241101, Ulica Zagrebačka 25,42204 Križanec,Suzana Zrinjski Sodar, OIB 17906857361, Ulica Zagrebačka 25,42204 Križanec</derivirana_varijabla>
  </DomainObject.Predmet.StrankaWithAdressOIB>
  <DomainObject.Predmet.StrankaNazivFormated>
    <izvorni_sadrzaj>Goran Sodar,Suzana Zrinjski Sodar</izvorni_sadrzaj>
    <derivirana_varijabla naziv="DomainObject.Predmet.StrankaNazivFormated_1">Goran Sodar,Suzana Zrinjski Sodar</derivirana_varijabla>
  </DomainObject.Predmet.StrankaNazivFormated>
  <DomainObject.Predmet.StrankaNazivFormatedOIB>
    <izvorni_sadrzaj>Goran Sodar, OIB 25947241101,Suzana Zrinjski Sodar, OIB 17906857361</izvorni_sadrzaj>
    <derivirana_varijabla naziv="DomainObject.Predmet.StrankaNazivFormatedOIB_1">Goran Sodar, OIB 25947241101,Suzana Zrinjski Sodar, OIB 17906857361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Goran Sodar</item>
      <item>Suzana Zrinjski Sodar</item>
    </izvorni_sadrzaj>
    <derivirana_varijabla naziv="DomainObject.Predmet.StrankaListFormated_1">
      <item>Goran Sodar</item>
      <item>Suzana Zrinjski Sodar</item>
    </derivirana_varijabla>
  </DomainObject.Predmet.StrankaListFormated>
  <DomainObject.Predmet.StrankaListFormatedOIB>
    <izvorni_sadrzaj>
      <item>Goran Sodar, OIB 25947241101</item>
      <item>Suzana Zrinjski Sodar, OIB 17906857361</item>
    </izvorni_sadrzaj>
    <derivirana_varijabla naziv="DomainObject.Predmet.StrankaListFormatedOIB_1">
      <item>Goran Sodar, OIB 25947241101</item>
      <item>Suzana Zrinjski Sodar, OIB 17906857361</item>
    </derivirana_varijabla>
  </DomainObject.Predmet.StrankaListFormatedOIB>
  <DomainObject.Predmet.StrankaListFormatedWithAdress>
    <izvorni_sadrzaj>
      <item>Goran Sodar, Ulica Zagrebačka 25, 42204 Križanec</item>
      <item>Suzana Zrinjski Sodar, Ulica Zagrebačka 25, 42204 Križanec</item>
    </izvorni_sadrzaj>
    <derivirana_varijabla naziv="DomainObject.Predmet.StrankaListFormatedWithAdress_1">
      <item>Goran Sodar, Ulica Zagrebačka 25, 42204 Križanec</item>
      <item>Suzana Zrinjski Sodar, Ulica Zagrebačka 25, 42204 Križanec</item>
    </derivirana_varijabla>
  </DomainObject.Predmet.StrankaListFormatedWithAdress>
  <DomainObject.Predmet.StrankaListFormatedWithAdressOIB>
    <izvorni_sadrzaj>
      <item>Goran Sodar, OIB 25947241101, Ulica Zagrebačka 25, 42204 Križanec</item>
      <item>Suzana Zrinjski Sodar, OIB 17906857361, Ulica Zagrebačka 25, 42204 Križanec</item>
    </izvorni_sadrzaj>
    <derivirana_varijabla naziv="DomainObject.Predmet.StrankaListFormatedWithAdressOIB_1">
      <item>Goran Sodar, OIB 25947241101, Ulica Zagrebačka 25, 42204 Križanec</item>
      <item>Suzana Zrinjski Sodar, OIB 17906857361, Ulica Zagrebačka 25, 42204 Križanec</item>
    </derivirana_varijabla>
  </DomainObject.Predmet.StrankaListFormatedWithAdressOIB>
  <DomainObject.Predmet.StrankaListNazivFormated>
    <izvorni_sadrzaj>
      <item>Goran Sodar</item>
      <item>Suzana Zrinjski Sodar</item>
    </izvorni_sadrzaj>
    <derivirana_varijabla naziv="DomainObject.Predmet.StrankaListNazivFormated_1">
      <item>Goran Sodar</item>
      <item>Suzana Zrinjski Sodar</item>
    </derivirana_varijabla>
  </DomainObject.Predmet.StrankaListNazivFormated>
  <DomainObject.Predmet.StrankaListNazivFormatedOIB>
    <izvorni_sadrzaj>
      <item>Goran Sodar, OIB 25947241101</item>
      <item>Suzana Zrinjski Sodar, OIB 17906857361</item>
    </izvorni_sadrzaj>
    <derivirana_varijabla naziv="DomainObject.Predmet.StrankaListNazivFormatedOIB_1">
      <item>Goran Sodar, OIB 25947241101</item>
      <item>Suzana Zrinjski Sodar, OIB 17906857361</item>
    </derivirana_varijabla>
  </DomainObject.Predmet.StrankaListNazivFormatedOIB>
  <DomainObject.Predmet.ProtuStrankaListFormated>
    <izvorni_sadrzaj>
      <item>Poljoprivreda i prehrambena industrija VARAŽDINKA društvo s ograničenom odgovornošću</item>
    </izvorni_sadrzaj>
    <derivirana_varijabla naziv="DomainObject.Predmet.ProtuStrankaListFormated_1">
      <item>Poljoprivreda i prehrambena industrija VARAŽDINKA društvo s ograničenom odgovornošću</item>
    </derivirana_varijabla>
  </DomainObject.Predmet.ProtuStrankaListFormated>
  <DomainObject.Predmet.ProtuStrankaListFormatedOIB>
    <izvorni_sadrzaj>
      <item>Poljoprivreda i prehrambena industrija VARAŽDINKA društvo s ograničenom odgovornošću, OIB 32603561404</item>
    </izvorni_sadrzaj>
    <derivirana_varijabla naziv="DomainObject.Predmet.ProtuStrankaListFormatedOIB_1">
      <item>Poljoprivreda i prehrambena industrija VARAŽDINKA društvo s ograničenom odgovornošću, OIB 32603561404</item>
    </derivirana_varijabla>
  </DomainObject.Predmet.ProtuStrankaListFormatedOIB>
  <DomainObject.Predmet.ProtuStrankaListFormatedWithAdress>
    <izvorni_sadrzaj>
      <item>Poljoprivreda i prehrambena industrija VARAŽDINKA društvo s ograničenom odgovornošću, Optujska 184, 42000 Varaždin</item>
    </izvorni_sadrzaj>
    <derivirana_varijabla naziv="DomainObject.Predmet.ProtuStrankaListFormatedWithAdress_1">
      <item>Poljoprivreda i prehrambena industrija VARAŽDINKA društvo s ograničenom odgovornošću, Optujska 184, 42000 Varaždin</item>
    </derivirana_varijabla>
  </DomainObject.Predmet.ProtuStrankaListFormatedWithAdress>
  <DomainObject.Predmet.ProtuStrankaListFormatedWithAdressOIB>
    <izvorni_sadrzaj>
      <item>Poljoprivreda i prehrambena industrija VARAŽDINKA društvo s ograničenom odgovornošću, OIB 32603561404, Optujska 184, 42000 Varaždin</item>
    </izvorni_sadrzaj>
    <derivirana_varijabla naziv="DomainObject.Predmet.ProtuStrankaListFormatedWithAdressOIB_1">
      <item>Poljoprivreda i prehrambena industrija VARAŽDINKA društvo s ograničenom odgovornošću, OIB 32603561404, Optujska 184, 42000 Varaždin</item>
    </derivirana_varijabla>
  </DomainObject.Predmet.ProtuStrankaListFormatedWithAdressOIB>
  <DomainObject.Predmet.ProtuStrankaListNazivFormated>
    <izvorni_sadrzaj>
      <item>Poljoprivreda i prehrambena industrija VARAŽDINKA društvo s ograničenom odgovornošću</item>
    </izvorni_sadrzaj>
    <derivirana_varijabla naziv="DomainObject.Predmet.ProtuStrankaListNazivFormated_1">
      <item>Poljoprivreda i prehrambena industrija VARAŽDINKA društvo s ograničenom odgovornošću</item>
    </derivirana_varijabla>
  </DomainObject.Predmet.ProtuStrankaListNazivFormated>
  <DomainObject.Predmet.ProtuStrankaListNazivFormatedOIB>
    <izvorni_sadrzaj>
      <item>Poljoprivreda i prehrambena industrija VARAŽDINKA društvo s ograničenom odgovornošću, OIB 32603561404</item>
    </izvorni_sadrzaj>
    <derivirana_varijabla naziv="DomainObject.Predmet.ProtuStrankaListNazivFormatedOIB_1">
      <item>Poljoprivreda i prehrambena industrija VARAŽDINKA društvo s ograničenom odgovornošću, OIB 32603561404</item>
    </derivirana_varijabla>
  </DomainObject.Predmet.ProtuStrankaListNazivFormatedOIB>
  <DomainObject.Predmet.OstaliListFormated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</izvorni_sadrzaj>
    <derivirana_varijabla naziv="DomainObject.Predmet.OstaliListFormated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</derivirana_varijabla>
  </DomainObject.Predmet.OstaliListFormated>
  <DomainObject.Predmet.OstaliListFormatedOIB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</item>
      <item>Kristijan Horvat, odvjetnik</item>
      <item>Tihomir Zebec,odvjetnik</item>
      <item>Kristina Bajsić Bogović,odvjetnica, OIB 80538607135</item>
      <item>AKTIVA KAPITAL društvo s ograničenom odgovornošću za trgovinu i usluge i turistička agencija, OIB 60869680078</item>
      <item>prof. dr. sc. Miroslav Bača</item>
    </izvorni_sadrzaj>
    <derivirana_varijabla naziv="DomainObject.Predmet.OstaliListFormatedOIB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</item>
      <item>Kristijan Horvat, odvjetnik</item>
      <item>Tihomir Zebec,odvjetnik</item>
      <item>Kristina Bajsić Bogović,odvjetnica, OIB 80538607135</item>
      <item>AKTIVA KAPITAL društvo s ograničenom odgovornošću za trgovinu i usluge i turistička agencija, OIB 60869680078</item>
      <item>prof. dr. sc. Miroslav Bača</item>
    </derivirana_varijabla>
  </DomainObject.Predmet.OstaliListFormatedOIB>
  <DomainObject.Predmet.OstaliListFormatedWithAdress>
    <izvorni_sadrzaj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Petra Zrinskog 3, 42230 Ludbreg</item>
      <item>Neven Cmrečki</item>
      <item>Županijsko državno odvjetništvo u Varaždinu</item>
      <item>OD Grubeša i partneri, Iblerov trg 10/V, 10000 Zagreb</item>
      <item>Mirjana Sajko, Gupčeva Zvijezda 3, 10000 Zagreb</item>
      <item>Ljubomir Valković</item>
      <item>Agencija za osiguranje radničkih potraživanja u slučaju stečaja poslodavca, Frankopanska 11, 10000 Zagreb</item>
      <item>OPĆINA CESTICA, Dravska 1, 42208 Cestica</item>
      <item>Ivan Majhen, Križovljangrad 4, 42208 Cestica</item>
      <item>Željko Notersberg, Križovljangrad 6, 42208 Cestica</item>
      <item>Domagoj Krpina,odvjetnik, Petra Preradovića 17/III, 42000 Varaždin</item>
      <item>Odvjetničko društvo BRLEČIĆ &amp; partneri, javno trgovačko društvo za obavljanje odvjetničkih poslova, Optujska ulica 25/1, 42000 Varaždin</item>
      <item>Ivan Hudoletnjak, Ulica Katarine Zrinski 18, 48000 Koprivnica</item>
      <item>RH Varaždinska županija - Župan, p.p. 165, 42000 Varaždin</item>
      <item>RH Varaždinska županija, Franjevački trg 7, 42000 Varaždin</item>
      <item>Mirko Ramušćak, odvjetnik</item>
      <item>Kristijan Horvat, odvjetnik, Supilova 7/B, 42000 Varaždin</item>
      <item>Tihomir Zebec,odvjetnik, Supilova 7/B, 42000 Varaždin</item>
      <item>Kristina Bajsić Bogović,odvjetnica, Ulica Tina Ujevića 39, 42000 Varaždin</item>
      <item>AKTIVA KAPITAL društvo s ograničenom odgovornošću za trgovinu i usluge i turistička agencija, Marcani 131/c, 52403 Gračišće</item>
      <item>prof. dr. sc. Miroslav Bača, Bana Josipa Jelačića 13, 35400 Nova Gradiška</item>
    </izvorni_sadrzaj>
    <derivirana_varijabla naziv="DomainObject.Predmet.OstaliListFormatedWithAdress_1"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Petra Zrinskog 3, 42230 Ludbreg</item>
      <item>Neven Cmrečki</item>
      <item>Županijsko državno odvjetništvo u Varaždinu</item>
      <item>OD Grubeša i partneri, Iblerov trg 10/V, 10000 Zagreb</item>
      <item>Mirjana Sajko, Gupčeva Zvijezda 3, 10000 Zagreb</item>
      <item>Ljubomir Valković</item>
      <item>Agencija za osiguranje radničkih potraživanja u slučaju stečaja poslodavca, Frankopanska 11, 10000 Zagreb</item>
      <item>OPĆINA CESTICA, Dravska 1, 42208 Cestica</item>
      <item>Ivan Majhen, Križovljangrad 4, 42208 Cestica</item>
      <item>Željko Notersberg, Križovljangrad 6, 42208 Cestica</item>
      <item>Domagoj Krpina,odvjetnik, Petra Preradovića 17/III, 42000 Varaždin</item>
      <item>Odvjetničko društvo BRLEČIĆ &amp; partneri, javno trgovačko društvo za obavljanje odvjetničkih poslova, Optujska ulica 25/1, 42000 Varaždin</item>
      <item>Ivan Hudoletnjak, Ulica Katarine Zrinski 18, 48000 Koprivnica</item>
      <item>RH Varaždinska županija - Župan, p.p. 165, 42000 Varaždin</item>
      <item>RH Varaždinska županija, Franjevački trg 7, 42000 Varaždin</item>
      <item>Mirko Ramušćak, odvjetnik</item>
      <item>Kristijan Horvat, odvjetnik, Supilova 7/B, 42000 Varaždin</item>
      <item>Tihomir Zebec,odvjetnik, Supilova 7/B, 42000 Varaždin</item>
      <item>Kristina Bajsić Bogović,odvjetnica, Ulica Tina Ujevića 39, 42000 Varaždin</item>
      <item>AKTIVA KAPITAL društvo s ograničenom odgovornošću za trgovinu i usluge i turistička agencija, Marcani 131/c, 52403 Gračišće</item>
      <item>prof. dr. sc. Miroslav Bača, Bana Josipa Jelačića 13, 35400 Nova Gradiška</item>
    </derivirana_varijabla>
  </DomainObject.Predmet.OstaliListFormatedWithAdress>
  <DomainObject.Predmet.OstaliListFormatedWithAdressOIB>
    <izvorni_sadrzaj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OIB 49218337993, Petra Zrinskog 3, 42230 Ludbreg</item>
      <item>Neven Cmrečki</item>
      <item>Županijsko državno odvjetništvo u Varaždinu</item>
      <item>OD Grubeša i partneri, Iblerov trg 10/V, 10000 Zagreb</item>
      <item>Mirjana Sajko, OIB 81279096708, Gupčeva Zvijezda 3, 10000 Zagreb</item>
      <item>Ljubomir Valković</item>
      <item>Agencija za osiguranje radničkih potraživanja u slučaju stečaja poslodavca, Frankopanska 11, 10000 Zagreb</item>
      <item>OPĆINA CESTICA, OIB 92031563169, Dravska 1, 42208 Cestica</item>
      <item>Ivan Majhen, OIB 86534455118, Križovljangrad 4, 42208 Cestica</item>
      <item>Željko Notersberg, OIB 10269856523, Križovljangrad 6, 42208 Cestica</item>
      <item>Domagoj Krpina,odvjetnik, OIB 82326941303, Petra Preradovića 17/III, 42000 Varaždin</item>
      <item>Odvjetničko društvo BRLEČIĆ &amp; partneri, javno trgovačko društvo za obavljanje odvjetničkih poslova, OIB 75277763692, Optujska ulica 25/1, 42000 Varaždin</item>
      <item>Ivan Hudoletnjak, OIB 29908358361, Ulica Katarine Zrinski 18, 48000 Koprivnica</item>
      <item>RH Varaždinska županija - Župan, p.p. 165, 42000 Varaždin</item>
      <item>RH Varaždinska županija, OIB 15877210917, Franjevački trg 7, 42000 Varaždin</item>
      <item>Mirko Ramušćak, odvjetnik</item>
      <item>Kristijan Horvat, odvjetnik, Supilova 7/B, 42000 Varaždin</item>
      <item>Tihomir Zebec,odvjetnik, Supilova 7/B, 42000 Varaždin</item>
      <item>Kristina Bajsić Bogović,odvjetnica, OIB 80538607135, Ulica Tina Ujevića 39, 42000 Varaždin</item>
      <item>AKTIVA KAPITAL društvo s ograničenom odgovornošću za trgovinu i usluge i turistička agencija, OIB 60869680078, Marcani 131/c, 52403 Gračišće</item>
      <item>prof. dr. sc. Miroslav Bača, Bana Josipa Jelačića 13, 35400 Nova Gradiška</item>
    </izvorni_sadrzaj>
    <derivirana_varijabla naziv="DomainObject.Predmet.OstaliListFormatedWithAdressOIB_1"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OIB 49218337993, Petra Zrinskog 3, 42230 Ludbreg</item>
      <item>Neven Cmrečki</item>
      <item>Županijsko državno odvjetništvo u Varaždinu</item>
      <item>OD Grubeša i partneri, Iblerov trg 10/V, 10000 Zagreb</item>
      <item>Mirjana Sajko, OIB 81279096708, Gupčeva Zvijezda 3, 10000 Zagreb</item>
      <item>Ljubomir Valković</item>
      <item>Agencija za osiguranje radničkih potraživanja u slučaju stečaja poslodavca, Frankopanska 11, 10000 Zagreb</item>
      <item>OPĆINA CESTICA, OIB 92031563169, Dravska 1, 42208 Cestica</item>
      <item>Ivan Majhen, OIB 86534455118, Križovljangrad 4, 42208 Cestica</item>
      <item>Željko Notersberg, OIB 10269856523, Križovljangrad 6, 42208 Cestica</item>
      <item>Domagoj Krpina,odvjetnik, OIB 82326941303, Petra Preradovića 17/III, 42000 Varaždin</item>
      <item>Odvjetničko društvo BRLEČIĆ &amp; partneri, javno trgovačko društvo za obavljanje odvjetničkih poslova, OIB 75277763692, Optujska ulica 25/1, 42000 Varaždin</item>
      <item>Ivan Hudoletnjak, OIB 29908358361, Ulica Katarine Zrinski 18, 48000 Koprivnica</item>
      <item>RH Varaždinska županija - Župan, p.p. 165, 42000 Varaždin</item>
      <item>RH Varaždinska županija, OIB 15877210917, Franjevački trg 7, 42000 Varaždin</item>
      <item>Mirko Ramušćak, odvjetnik</item>
      <item>Kristijan Horvat, odvjetnik, Supilova 7/B, 42000 Varaždin</item>
      <item>Tihomir Zebec,odvjetnik, Supilova 7/B, 42000 Varaždin</item>
      <item>Kristina Bajsić Bogović,odvjetnica, OIB 80538607135, Ulica Tina Ujevića 39, 42000 Varaždin</item>
      <item>AKTIVA KAPITAL društvo s ograničenom odgovornošću za trgovinu i usluge i turistička agencija, OIB 60869680078, Marcani 131/c, 52403 Gračišće</item>
      <item>prof. dr. sc. Miroslav Bača, Bana Josipa Jelačića 13, 35400 Nova Gradiška</item>
    </derivirana_varijabla>
  </DomainObject.Predmet.OstaliListFormatedWithAdressOIB>
  <DomainObject.Predmet.OstaliListNazivFormated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</izvorni_sadrzaj>
    <derivirana_varijabla naziv="DomainObject.Predmet.OstaliListNazivFormated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</derivirana_varijabla>
  </DomainObject.Predmet.OstaliListNazivFormated>
  <DomainObject.Predmet.OstaliListNazivFormatedOIB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</item>
      <item>Kristijan Horvat, odvjetnik</item>
      <item>Tihomir Zebec,odvjetnik</item>
      <item>Kristina Bajsić Bogović,odvjetnica, OIB 80538607135</item>
      <item>AKTIVA KAPITAL društvo s ograničenom odgovornošću za trgovinu i usluge i turistička agencija, OIB 60869680078</item>
      <item>prof. dr. sc. Miroslav Bača</item>
    </izvorni_sadrzaj>
    <derivirana_varijabla naziv="DomainObject.Predmet.OstaliListNazivFormatedOIB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</item>
      <item>Kristijan Horvat, odvjetnik</item>
      <item>Tihomir Zebec,odvjetnik</item>
      <item>Kristina Bajsić Bogović,odvjetnica, OIB 80538607135</item>
      <item>AKTIVA KAPITAL društvo s ograničenom odgovornošću za trgovinu i usluge i turistička agencija, OIB 60869680078</item>
      <item>prof. dr. sc. Miroslav Bača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St-112/2015-238</izvorni_sadrzaj>
    <derivirana_varijabla naziv="DomainObject.PoslovniBrojDokumenta_1">St-112/2015-238</derivirana_varijabla>
  </DomainObject.PoslovniBrojDokumenta>
  <DomainObject.Predmet.StrankaIDrugi>
    <izvorni_sadrzaj>Goran Sodar i dr.</izvorni_sadrzaj>
    <derivirana_varijabla naziv="DomainObject.Predmet.StrankaIDrugi_1">Goran Sodar i dr.</derivirana_varijabla>
  </DomainObject.Predmet.StrankaIDrugi>
  <DomainObject.Predmet.ProtustrankaIDrugi>
    <izvorni_sadrzaj>Poljoprivreda i prehrambena industrija VARAŽDINKA društvo s ograničenom odgovornošću</izvorni_sadrzaj>
    <derivirana_varijabla naziv="DomainObject.Predmet.ProtustrankaIDrugi_1">Poljoprivreda i prehrambena industrija VARAŽDINKA društvo s ograničenom odgovornošću</derivirana_varijabla>
  </DomainObject.Predmet.ProtustrankaIDrugi>
  <DomainObject.Predmet.StrankaIDrugiAdressOIB>
    <izvorni_sadrzaj>Goran Sodar, OIB 25947241101, Ulica Zagrebačka 25, 42204 Križanec i dr.</izvorni_sadrzaj>
    <derivirana_varijabla naziv="DomainObject.Predmet.StrankaIDrugiAdressOIB_1">Goran Sodar, OIB 25947241101, Ulica Zagrebačka 25, 42204 Križanec i dr.</derivirana_varijabla>
  </DomainObject.Predmet.StrankaIDrugiAdressOIB>
  <DomainObject.Predmet.ProtustrankaIDrugiAdressOIB>
    <izvorni_sadrzaj>Poljoprivreda i prehrambena industrija VARAŽDINKA društvo s ograničenom odgovornošću, OIB 32603561404, Optujska 184, 42000 Varaždin</izvorni_sadrzaj>
    <derivirana_varijabla naziv="DomainObject.Predmet.ProtustrankaIDrugiAdressOIB_1">Poljoprivreda i prehrambena industrija VARAŽDINKA društvo s ograničenom odgovornošću, OIB 32603561404, Optujska 184,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Sodar</item>
      <item>Suzana Zrinjski Sodar</item>
      <item>Poljoprivreda i prehrambena industrija VARAŽDINKA društvo s ograničenom odgovornošću</item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</izvorni_sadrzaj>
    <derivirana_varijabla naziv="DomainObject.Predmet.SudioniciListNaziv_1">
      <item>Goran Sodar</item>
      <item>Suzana Zrinjski Sodar</item>
      <item>Poljoprivreda i prehrambena industrija VARAŽDINKA društvo s ograničenom odgovornošću</item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</derivirana_varijabla>
  </DomainObject.Predmet.SudioniciListNaziv>
  <DomainObject.Predmet.SudioniciListAdressOIB>
    <izvorni_sadrzaj>
      <item>Goran Sodar, OIB 25947241101, Ulica Zagrebačka 25,42204 Križanec</item>
      <item>Suzana Zrinjski Sodar, OIB 17906857361, Ulica Zagrebačka 25,42204 Križanec</item>
      <item>Poljoprivreda i prehrambena industrija VARAŽDINKA društvo s ograničenom odgovornošću, OIB 32603561404, Optujska 184,42000 Varaždin</item>
      <item>Državna geodetska uprava, Ured za katastar, Stanka Vraza 4,42000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1,42000 Varaždin</item>
      <item>Stanko Makar, OIB 49218337993, Petra Zrinskog 3,42230 Ludbreg</item>
      <item>Neven Cmrečki</item>
      <item>Županijsko državno odvjetništvo u Varaždinu</item>
      <item>OD Grubeša i partneri, Iblerov trg 10/V,10000 Zagreb</item>
      <item>Mirjana Sajko, OIB 81279096708, Gupčeva Zvijezda 3,10000 Zagreb</item>
      <item>Ljubomir Valković</item>
      <item>Agencija za osiguranje radničkih potraživanja u slučaju stečaja poslodavca, Frankopanska 11,10000 Zagreb</item>
      <item>OPĆINA CESTICA, OIB 92031563169, Dravska 1,42208 Cestica</item>
      <item>Ivan Majhen, OIB 86534455118, Križovljangrad 4,42208 Cestica</item>
      <item>Željko Notersberg, OIB 10269856523, Križovljangrad 6,42208 Cestica</item>
      <item>Domagoj Krpina,odvjetnik, OIB 82326941303, Petra Preradovića 17/III,42000 Varaždin</item>
      <item>Odvjetničko društvo BRLEČIĆ &amp; partneri, javno trgovačko društvo za obavljanje odvjetničkih poslova, OIB 75277763692, Optujska ulica 25/1,42000 Varaždin</item>
      <item>Ivan Hudoletnjak, OIB 29908358361, Ulica Katarine Zrinski 18,48000 Koprivnica</item>
      <item>RH Varaždinska županija - Župan, p.p. 165,42000 Varaždin</item>
      <item>RH Varaždinska županija, OIB 15877210917, Franjevački trg 7,42000 Varaždin</item>
      <item>Mirko Ramušćak, odvjetnik</item>
      <item>Kristijan Horvat, odvjetnik, Supilova 7/B,42000 Varaždin</item>
      <item>Tihomir Zebec,odvjetnik, Supilova 7/B,42000 Varaždin</item>
      <item>Kristina Bajsić Bogović,odvjetnica, OIB 80538607135, Ulica Tina Ujevića 39,42000 Varaždin</item>
      <item>AKTIVA KAPITAL društvo s ograničenom odgovornošću za trgovinu i usluge i turistička agencija, OIB 60869680078, Marcani 131/c,52403 Gračišće</item>
      <item>prof. dr. sc. Miroslav Bača, Bana Josipa Jelačića 13,35400 Nova Gradiška</item>
    </izvorni_sadrzaj>
    <derivirana_varijabla naziv="DomainObject.Predmet.SudioniciListAdressOIB_1">
      <item>Goran Sodar, OIB 25947241101, Ulica Zagrebačka 25,42204 Križanec</item>
      <item>Suzana Zrinjski Sodar, OIB 17906857361, Ulica Zagrebačka 25,42204 Križanec</item>
      <item>Poljoprivreda i prehrambena industrija VARAŽDINKA društvo s ograničenom odgovornošću, OIB 32603561404, Optujska 184,42000 Varaždin</item>
      <item>Državna geodetska uprava, Ured za katastar, Stanka Vraza 4,42000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1,42000 Varaždin</item>
      <item>Stanko Makar, OIB 49218337993, Petra Zrinskog 3,42230 Ludbreg</item>
      <item>Neven Cmrečki</item>
      <item>Županijsko državno odvjetništvo u Varaždinu</item>
      <item>OD Grubeša i partneri, Iblerov trg 10/V,10000 Zagreb</item>
      <item>Mirjana Sajko, OIB 81279096708, Gupčeva Zvijezda 3,10000 Zagreb</item>
      <item>Ljubomir Valković</item>
      <item>Agencija za osiguranje radničkih potraživanja u slučaju stečaja poslodavca, Frankopanska 11,10000 Zagreb</item>
      <item>OPĆINA CESTICA, OIB 92031563169, Dravska 1,42208 Cestica</item>
      <item>Ivan Majhen, OIB 86534455118, Križovljangrad 4,42208 Cestica</item>
      <item>Željko Notersberg, OIB 10269856523, Križovljangrad 6,42208 Cestica</item>
      <item>Domagoj Krpina,odvjetnik, OIB 82326941303, Petra Preradovića 17/III,42000 Varaždin</item>
      <item>Odvjetničko društvo BRLEČIĆ &amp; partneri, javno trgovačko društvo za obavljanje odvjetničkih poslova, OIB 75277763692, Optujska ulica 25/1,42000 Varaždin</item>
      <item>Ivan Hudoletnjak, OIB 29908358361, Ulica Katarine Zrinski 18,48000 Koprivnica</item>
      <item>RH Varaždinska županija - Župan, p.p. 165,42000 Varaždin</item>
      <item>RH Varaždinska županija, OIB 15877210917, Franjevački trg 7,42000 Varaždin</item>
      <item>Mirko Ramušćak, odvjetnik</item>
      <item>Kristijan Horvat, odvjetnik, Supilova 7/B,42000 Varaždin</item>
      <item>Tihomir Zebec,odvjetnik, Supilova 7/B,42000 Varaždin</item>
      <item>Kristina Bajsić Bogović,odvjetnica, OIB 80538607135, Ulica Tina Ujevića 39,42000 Varaždin</item>
      <item>AKTIVA KAPITAL društvo s ograničenom odgovornošću za trgovinu i usluge i turistička agencija, OIB 60869680078, Marcani 131/c,52403 Gračišće</item>
      <item>prof. dr. sc. Miroslav Bača, Bana Josipa Jelačića 13,35400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81E232-1300-4338-8276-45041DBA40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220</properties:Words>
  <properties:Characters>1129</properties:Characters>
  <properties:Lines>66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2018-10-29T11:25:00Z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St-112/2015-238 / Odluka - Rješenje o određivanju ročišta (odluka_St-112_2015-238.docx)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