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1d6d" w14:paraId="2e31d6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92898">
        <w:t>3522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92898">
        <w:t xml:space="preserve">DRVOREZ ALAN d.o.o., Križnog puta 20, Zagreb </w:t>
      </w:r>
      <w:r w:rsidR="008C3477">
        <w:t>(</w:t>
      </w:r>
      <w:r w:rsidR="00C92898">
        <w:t>OIB:41498758072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92898">
        <w:t>153.668,08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3DE5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3522</izvorni_sadrzaj>
    <derivirana_varijabla naziv="DomainObject.Predmet.Broj_1">3522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St-3522/2015</izvorni_sadrzaj>
    <derivirana_varijabla naziv="DomainObject.Predmet.OznakaBroj_1">St-3522/2015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DRVOREZ ALAN d.o.o. zastupanog po punomoćniku Ramadan Obradovac</izvorni_sadrzaj>
    <derivirana_varijabla naziv="DomainObject.Predmet.ProtustrankaFormated_1">  DRVOREZ ALAN d.o.o. zastupanog po punomoćniku Ramadan Obradovac</derivirana_varijabla>
  </DomainObject.Predmet.ProtustrankaFormated>
  <DomainObject.Predmet.ProtustrankaFormatedOIB>
    <izvorni_sadrzaj>  DRVOREZ ALAN d.o.o., OIB 41498758072 zastupanog po punomoćniku Ramadan Obradovac</izvorni_sadrzaj>
    <derivirana_varijabla naziv="DomainObject.Predmet.ProtustrankaFormatedOIB_1">  DRVOREZ ALAN d.o.o., OIB 41498758072 zastupanog po punomoćniku Ramadan Obradovac</derivirana_varijabla>
  </DomainObject.Predmet.ProtustrankaFormatedOIB>
  <DomainObject.Predmet.ProtustrankaFormatedWithAdress>
    <izvorni_sadrzaj> DRVOREZ ALAN d.o.o., Križnog puta 20, 10000 Zagreb zastupanog po punomoćniku Ramadan Obradovac</izvorni_sadrzaj>
    <derivirana_varijabla naziv="DomainObject.Predmet.ProtustrankaFormatedWithAdress_1"> DRVOREZ ALAN d.o.o., Križnog puta 20, 10000 Zagreb zastupanog po punomoćniku Ramadan Obradovac</derivirana_varijabla>
  </DomainObject.Predmet.ProtustrankaFormatedWithAdress>
  <DomainObject.Predmet.ProtustrankaFormatedWithAdressOIB>
    <izvorni_sadrzaj> DRVOREZ ALAN d.o.o., OIB 41498758072, Križnog puta 20, 10000 Zagreb zastupanog po punomoćniku Ramadan Obradovac</izvorni_sadrzaj>
    <derivirana_varijabla naziv="DomainObject.Predmet.ProtustrankaFormatedWithAdressOIB_1"> DRVOREZ ALAN d.o.o., OIB 41498758072, Križnog puta 20, 10000 Zagreb zastupanog po punomoćniku Ramadan Obradovac</derivirana_varijabla>
  </DomainObject.Predmet.ProtustrankaFormatedWithAdressOIB>
  <DomainObject.Predmet.ProtustrankaWithAdress>
    <izvorni_sadrzaj>DRVOREZ ALAN d.o.o. Križnog puta 20, 10000 Zagreb</izvorni_sadrzaj>
    <derivirana_varijabla naziv="DomainObject.Predmet.ProtustrankaWithAdress_1">DRVOREZ ALAN d.o.o. Križnog puta 20, 10000 Zagreb</derivirana_varijabla>
  </DomainObject.Predmet.ProtustrankaWithAdress>
  <DomainObject.Predmet.ProtustrankaWithAdressOIB>
    <izvorni_sadrzaj>DRVOREZ ALAN d.o.o., OIB 41498758072, Križnog puta 20, 10000 Zagreb</izvorni_sadrzaj>
    <derivirana_varijabla naziv="DomainObject.Predmet.ProtustrankaWithAdressOIB_1">DRVOREZ ALAN d.o.o., OIB 41498758072, Križnog puta 20, 10000 Zagreb</derivirana_varijabla>
  </DomainObject.Predmet.ProtustrankaWithAdressOIB>
  <DomainObject.Predmet.ProtustrankaNazivFormated>
    <izvorni_sadrzaj>DRVOREZ ALAN d.o.o.</izvorni_sadrzaj>
    <derivirana_varijabla naziv="DomainObject.Predmet.ProtustrankaNazivFormated_1">DRVOREZ ALAN d.o.o.</derivirana_varijabla>
  </DomainObject.Predmet.ProtustrankaNazivFormated>
  <DomainObject.Predmet.ProtustrankaNazivFormatedOIB>
    <izvorni_sadrzaj>DRVOREZ ALAN d.o.o., OIB 41498758072</izvorni_sadrzaj>
    <derivirana_varijabla naziv="DomainObject.Predmet.ProtustrankaNazivFormatedOIB_1">DRVOREZ ALAN d.o.o., OIB 41498758072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 ALAN d.o.o. zastupanog po punomoćniku Ramadan Obradovac</item>
    </izvorni_sadrzaj>
    <derivirana_varijabla naziv="DomainObject.Predmet.ProtuStrankaListFormated_1">
      <item>DRVOREZ ALAN d.o.o. zastupanog po punomoćniku Ramadan Obradovac</item>
    </derivirana_varijabla>
  </DomainObject.Predmet.ProtuStrankaListFormated>
  <DomainObject.Predmet.ProtuStrankaListFormatedOIB>
    <izvorni_sadrzaj>
      <item>DRVOREZ ALAN d.o.o., OIB 41498758072 zastupanog po punomoćniku Ramadan Obradovac</item>
    </izvorni_sadrzaj>
    <derivirana_varijabla naziv="DomainObject.Predmet.ProtuStrankaListFormatedOIB_1">
      <item>DRVOREZ ALAN d.o.o., OIB 41498758072 zastupanog po punomoćniku Ramadan Obradovac</item>
    </derivirana_varijabla>
  </DomainObject.Predmet.ProtuStrankaListFormatedOIB>
  <DomainObject.Predmet.ProtuStrankaListFormatedWithAdress>
    <izvorni_sadrzaj>
      <item>DRVOREZ ALAN d.o.o., Križnog puta 20, 10000 Zagreb zastupanog po punomoćniku Ramadan Obradovac</item>
    </izvorni_sadrzaj>
    <derivirana_varijabla naziv="DomainObject.Predmet.ProtuStrankaListFormatedWithAdress_1">
      <item>DRVOREZ ALAN d.o.o., Križnog puta 20, 10000 Zagreb zastupanog po punomoćniku Ramadan Obradovac</item>
    </derivirana_varijabla>
  </DomainObject.Predmet.ProtuStrankaListFormatedWithAdress>
  <DomainObject.Predmet.ProtuStrankaListFormatedWithAdressOIB>
    <izvorni_sadrzaj>
      <item>DRVOREZ ALAN d.o.o., OIB 41498758072, Križnog puta 20, 10000 Zagreb zastupanog po punomoćniku Ramadan Obradovac</item>
    </izvorni_sadrzaj>
    <derivirana_varijabla naziv="DomainObject.Predmet.ProtuStrankaListFormatedWithAdressOIB_1">
      <item>DRVOREZ ALAN d.o.o., OIB 41498758072, Križnog puta 20, 10000 Zagreb zastupanog po punomoćniku Ramadan Obradovac</item>
    </derivirana_varijabla>
  </DomainObject.Predmet.ProtuStrankaListFormatedWithAdressOIB>
  <DomainObject.Predmet.ProtuStrankaListNazivFormated>
    <izvorni_sadrzaj>
      <item>DRVOREZ ALAN d.o.o.</item>
    </izvorni_sadrzaj>
    <derivirana_varijabla naziv="DomainObject.Predmet.ProtuStrankaListNazivFormated_1">
      <item>DRVOREZ ALAN d.o.o.</item>
    </derivirana_varijabla>
  </DomainObject.Predmet.ProtuStrankaListNazivFormated>
  <DomainObject.Predmet.ProtuStrankaListNazivFormatedOIB>
    <izvorni_sadrzaj>
      <item>DRVOREZ ALAN d.o.o., OIB 41498758072</item>
    </izvorni_sadrzaj>
    <derivirana_varijabla naziv="DomainObject.Predmet.ProtuStrankaListNazivFormatedOIB_1">
      <item>DRVOREZ ALAN d.o.o., OIB 41498758072</item>
    </derivirana_varijabla>
  </DomainObject.Predmet.ProtuStrankaListNazivFormatedOIB>
  <DomainObject.Predmet.OstaliListFormated>
    <izvorni_sadrzaj>
      <item>Ramadan Obradovac punomoćnik sudionika u postupku DRVOREZ ALAN d.o.o.</item>
    </izvorni_sadrzaj>
    <derivirana_varijabla naziv="DomainObject.Predmet.OstaliListFormated_1">
      <item>Ramadan Obradovac punomoćnik sudionika u postupku DRVOREZ ALAN d.o.o.</item>
    </derivirana_varijabla>
  </DomainObject.Predmet.OstaliListFormated>
  <DomainObject.Predmet.OstaliListFormatedOIB>
    <izvorni_sadrzaj>
      <item>Ramadan Obradovac, OIB 21201726990 punomoćnik sudionika u postupku DRVOREZ ALAN d.o.o.</item>
    </izvorni_sadrzaj>
    <derivirana_varijabla naziv="DomainObject.Predmet.OstaliListFormatedOIB_1">
      <item>Ramadan Obradovac, OIB 21201726990 punomoćnik sudionika u postupku DRVOREZ ALAN d.o.o.</item>
    </derivirana_varijabla>
  </DomainObject.Predmet.OstaliListFormatedOIB>
  <DomainObject.Predmet.OstaliListFormatedWithAdress>
    <izvorni_sadrzaj>
      <item>Ramadan Obradovac, Vrtlinovec 4/D, 42223 Vrtlinovec punomoćnik sudionika u postupku DRVOREZ ALAN d.o.o.</item>
    </izvorni_sadrzaj>
    <derivirana_varijabla naziv="DomainObject.Predmet.OstaliListFormatedWithAdress_1">
      <item>Ramadan Obradovac, Vrtlinovec 4/D, 42223 Vrtlinovec punomoćnik sudionika u postupku DRVOREZ ALAN d.o.o.</item>
    </derivirana_varijabla>
  </DomainObject.Predmet.OstaliListFormatedWithAdress>
  <DomainObject.Predmet.OstaliListFormatedWithAdressOIB>
    <izvorni_sadrzaj>
      <item>Ramadan Obradovac, OIB 21201726990, Vrtlinovec 4/D, 42223 Vrtlinovec punomoćnik sudionika u postupku DRVOREZ ALAN d.o.o.</item>
    </izvorni_sadrzaj>
    <derivirana_varijabla naziv="DomainObject.Predmet.OstaliListFormatedWithAdressOIB_1">
      <item>Ramadan Obradovac, OIB 21201726990, Vrtlinovec 4/D, 42223 Vrtlinovec punomoćnik sudionika u postupku DRVOREZ ALAN d.o.o.</item>
    </derivirana_varijabla>
  </DomainObject.Predmet.OstaliListFormatedWithAdressOIB>
  <DomainObject.Predmet.OstaliListNazivFormated>
    <izvorni_sadrzaj>
      <item>Ramadan Obradovac</item>
    </izvorni_sadrzaj>
    <derivirana_varijabla naziv="DomainObject.Predmet.OstaliListNazivFormated_1">
      <item>Ramadan Obradovac</item>
    </derivirana_varijabla>
  </DomainObject.Predmet.OstaliListNazivFormated>
  <DomainObject.Predmet.OstaliListNazivFormatedOIB>
    <izvorni_sadrzaj>
      <item>Ramadan Obradovac, OIB 21201726990</item>
    </izvorni_sadrzaj>
    <derivirana_varijabla naziv="DomainObject.Predmet.OstaliListNazivFormatedOIB_1">
      <item>Ramadan Obradovac, OIB 21201726990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 ALAN d.o.o.</izvorni_sadrzaj>
    <derivirana_varijabla naziv="DomainObject.Predmet.ProtustrankaIDrugi_1">DRVOREZ ALAN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DRVOREZ ALAN d.o.o., OIB 41498758072, Križnog puta 20, 10000 Zagreb</izvorni_sadrzaj>
    <derivirana_varijabla naziv="DomainObject.Predmet.ProtustrankaIDrugiAdressOIB_1">DRVOREZ ALAN d.o.o., OIB 41498758072,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DRVOREZ ALAN d.o.o.</item>
      <item>Ramadan Obradovac</item>
    </izvorni_sadrzaj>
    <derivirana_varijabla naziv="DomainObject.Predmet.SudioniciListNaziv_1">
      <item>FINA Regionalni centar Zagreb</item>
      <item>DRVOREZ ALAN d.o.o.</item>
      <item>Ramadan Obradovac</item>
    </derivirana_varijabla>
  </DomainObject.Predmet.SudioniciListNaziv>
  <DomainObject.Predmet.SudioniciListAdressOIB>
    <izvorni_sadrzaj>
      <item>FINA Regionalni centar Zagreb, OIB 85821130368, Trg svibanjskih žrtava 1995. 1,10000 Zagreb</item>
      <item>DRVOREZ ALAN d.o.o., OIB 41498758072, Križnog puta 20,10000 Zagreb</item>
      <item>Ramadan Obradovac, OIB 21201726990, Vrtlinovec 4/D,42223 Vrtlinovec</item>
    </izvorni_sadrzaj>
    <derivirana_varijabla naziv="DomainObject.Predmet.SudioniciListAdressOIB_1">
      <item>FINA Regionalni centar Zagreb, OIB 85821130368, Trg svibanjskih žrtava 1995. 1,10000 Zagreb</item>
      <item>DRVOREZ ALAN d.o.o., OIB 41498758072, Križnog puta 20,10000 Zagreb</item>
      <item>Ramadan Obradovac, OIB 21201726990, Vrtlinovec 4/D,42223 Vrtlinovec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41498758072</item>
      <item>, OIB 21201726990</item>
    </izvorni_sadrzaj>
    <derivirana_varijabla naziv="DomainObject.Predmet.SudioniciListNazivOIB_1">
      <item>, OIB 85821130368</item>
      <item>, OIB 41498758072</item>
      <item>, OIB 21201726990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44</properties:Lines>
  <properties:Paragraphs>16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2015-11-19T09:56:00Z</cp:lastPrinted>
  <dcterms:modified xmlns:xsi="http://www.w3.org/2001/XMLSchema-instance" xsi:type="dcterms:W3CDTF">2015-11-19T09:59:00Z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