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b99a" w14:paraId="209b99a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</w:t>
      </w:r>
      <w:r w:rsidR="00563B69">
        <w:t xml:space="preserve">     </w:t>
      </w:r>
      <w:r w:rsidR="003B07BE">
        <w:t xml:space="preserve">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3047BD">
        <w:rPr>
          <w:b/>
        </w:rPr>
        <w:t>785/2018-2</w:t>
      </w:r>
      <w:r w:rsidR="000757D1">
        <w:rPr>
          <w:b/>
        </w:rPr>
        <w:t>9</w:t>
      </w: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0757D1" w:rsidP="000757D1" w:rsidR="000757D1" w:rsidRPr="00F5549A">
      <w:pPr>
        <w:jc w:val="center"/>
        <w:rPr>
          <w:b/>
        </w:rPr>
      </w:pPr>
      <w:r w:rsidRPr="00F5549A">
        <w:rPr>
          <w:b/>
        </w:rPr>
        <w:t>R E P U B L I K A   H R V A T S K A</w:t>
      </w:r>
    </w:p>
    <w:p w:rsidRDefault="000757D1" w:rsidP="000757D1" w:rsidR="000757D1" w:rsidRPr="00F5549A">
      <w:pPr>
        <w:jc w:val="center"/>
        <w:rPr>
          <w:b/>
        </w:rPr>
      </w:pPr>
      <w:r w:rsidRPr="00F5549A">
        <w:rPr>
          <w:b/>
        </w:rPr>
        <w:t>R J E Š E N J E</w:t>
      </w:r>
    </w:p>
    <w:p w:rsidRDefault="000757D1" w:rsidP="000757D1" w:rsidR="000757D1">
      <w:pPr>
        <w:jc w:val="center"/>
        <w:rPr>
          <w:b/>
        </w:rPr>
      </w:pPr>
    </w:p>
    <w:p w:rsidRDefault="000757D1" w:rsidP="000757D1" w:rsidR="000757D1">
      <w:pPr>
        <w:jc w:val="center"/>
        <w:rPr>
          <w:b/>
        </w:rPr>
      </w:pPr>
    </w:p>
    <w:p w:rsidRDefault="000757D1" w:rsidP="000757D1" w:rsidR="000757D1" w:rsidRPr="00F5549A">
      <w:pPr>
        <w:jc w:val="both"/>
      </w:pPr>
      <w:r>
        <w:tab/>
      </w:r>
      <w:r w:rsidRPr="00F5549A">
        <w:t xml:space="preserve">TRGOVAČKI SUD U OSIJEKU STALNA SLUŽBA U SLAVONSKOM BRODU, po stečajnoj sutkinji Vesni Vukelić, u postupku stečaja nad dužnikom </w:t>
      </w:r>
      <w:r>
        <w:t>AUTO FRANJA d.o.o. u stečaju Samobor, M. Langa 41, OIB 67646205680,</w:t>
      </w:r>
      <w:r w:rsidRPr="00F5549A">
        <w:t xml:space="preserve"> nakon ispitnog ročišta održanog dana </w:t>
      </w:r>
      <w:r>
        <w:t>03. siječnja 2019.,</w:t>
      </w:r>
      <w:r w:rsidRPr="00F5549A">
        <w:t xml:space="preserve"> a temeljem tablica stečajnog suca o ispitanim tražbinama, </w:t>
      </w:r>
      <w:r>
        <w:t>03. siječnja 2019.</w:t>
      </w:r>
      <w:r w:rsidRPr="00F5549A">
        <w:t>,</w:t>
      </w:r>
    </w:p>
    <w:p w:rsidRDefault="000757D1" w:rsidP="000757D1" w:rsidR="000757D1" w:rsidRPr="00F5549A"/>
    <w:p w:rsidRDefault="000757D1" w:rsidP="000757D1" w:rsidR="000757D1">
      <w:pPr>
        <w:jc w:val="center"/>
      </w:pPr>
      <w:r w:rsidRPr="00F5549A">
        <w:t>r i j e š i o    j e</w:t>
      </w:r>
    </w:p>
    <w:p w:rsidRDefault="000757D1" w:rsidP="000757D1" w:rsidR="000757D1" w:rsidRPr="00F5549A">
      <w:pPr>
        <w:jc w:val="center"/>
      </w:pPr>
    </w:p>
    <w:p w:rsidRDefault="000757D1" w:rsidP="000757D1" w:rsidR="000757D1" w:rsidRPr="00F5549A">
      <w:pPr>
        <w:jc w:val="center"/>
      </w:pPr>
    </w:p>
    <w:p w:rsidRDefault="000757D1" w:rsidP="000757D1" w:rsidR="000757D1" w:rsidRPr="00F5549A">
      <w:pPr>
        <w:jc w:val="both"/>
      </w:pPr>
      <w:r w:rsidRPr="00F5549A">
        <w:tab/>
      </w:r>
      <w:r w:rsidRPr="00F5549A">
        <w:rPr>
          <w:b/>
        </w:rPr>
        <w:t>I –</w:t>
      </w:r>
      <w:r w:rsidRPr="00F5549A">
        <w:t xml:space="preserve"> Utvrđene su, odnosno osporene tražbine vjerovnika u iznosima te isplatnim redovima kako slijedi:</w:t>
      </w:r>
    </w:p>
    <w:p w:rsidRDefault="000757D1" w:rsidP="000757D1" w:rsidR="000757D1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0757D1" w:rsidP="00083574" w:rsidR="000757D1">
      <w:pPr>
        <w:jc w:val="both"/>
      </w:pPr>
    </w:p>
    <w:p w:rsidRDefault="000757D1" w:rsidP="00083574" w:rsidR="000757D1">
      <w:pPr>
        <w:jc w:val="both"/>
      </w:pP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  <w:r w:rsidR="003047BD">
              <w:rPr>
                <w:rFonts w:cs="Arial" w:hAnsi="Arial" w:ascii="Arial"/>
                <w:color w:val="000000"/>
                <w:sz w:val="20"/>
                <w:szCs w:val="20"/>
              </w:rPr>
              <w:t xml:space="preserve"> Zagrebačka županija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35ADF" w:rsidP="003C77D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r w:rsidR="003047BD">
              <w:rPr>
                <w:rFonts w:cs="Arial" w:hAnsi="Arial" w:ascii="Arial"/>
                <w:color w:val="000000"/>
                <w:sz w:val="20"/>
                <w:szCs w:val="20"/>
              </w:rPr>
              <w:t>Av.Dubrovnik 26,</w:t>
            </w:r>
          </w:p>
          <w:p w:rsidRDefault="00435ADF" w:rsidP="003C77DE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12.165,95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B63FA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047BD" w:rsidP="008F29B5" w:rsidR="00435ADF" w:rsidRP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12.165,95</w:t>
            </w:r>
            <w:r w:rsidR="00C7106E" w:rsidRPr="00C7106E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D457EF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B63FA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0757D1" w:rsidR="000757D1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785/2018-29</w:t>
      </w:r>
    </w:p>
    <w:p w:rsidRDefault="000757D1" w:rsidP="000757D1" w:rsidR="000757D1">
      <w:pPr>
        <w:jc w:val="right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0757D1" w:rsidP="00782318" w:rsidR="00412E29">
      <w:pPr>
        <w:jc w:val="center"/>
        <w:rPr>
          <w:b/>
        </w:rPr>
      </w:pPr>
      <w:r>
        <w:rPr>
          <w:b/>
        </w:rPr>
        <w:t>T</w:t>
      </w:r>
      <w:r w:rsidR="00412E29" w:rsidRPr="00352472">
        <w:rPr>
          <w:b/>
        </w:rPr>
        <w:t xml:space="preserve">RAŽBINE </w:t>
      </w:r>
      <w:r w:rsidR="00412E29">
        <w:rPr>
          <w:b/>
        </w:rPr>
        <w:t>DRUGOG</w:t>
      </w:r>
      <w:r w:rsidR="00412E29" w:rsidRPr="00352472">
        <w:rPr>
          <w:b/>
        </w:rPr>
        <w:t xml:space="preserve"> VIŠEG ISPLATNOG REDA</w:t>
      </w:r>
    </w:p>
    <w:p w:rsidRDefault="000757D1" w:rsidP="00782318" w:rsidR="000757D1">
      <w:pPr>
        <w:jc w:val="center"/>
        <w:rPr>
          <w:b/>
        </w:rPr>
      </w:pPr>
    </w:p>
    <w:p w:rsidRDefault="000757D1" w:rsidP="00782318" w:rsidR="000757D1">
      <w:pPr>
        <w:jc w:val="center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AF4EAB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KOMUNALAC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C7106E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Samobor, Ulica 151. samoborske brigade HV 2, OIB 17055681355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2.934,30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8F29B5" w:rsidR="00C7106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Ulica grada Vukovara 271/8,9, OIB 28921383001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6B527B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10.115,98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C7106E" w:rsidRPr="00F816DB">
        <w:trPr>
          <w:trHeight w:val="12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6B527B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 Zagrebačka županija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3047BD" w:rsidR="003047B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Av.Dubrovnik 6,</w:t>
            </w:r>
          </w:p>
          <w:p w:rsidRDefault="003047BD" w:rsidP="003047BD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17.214,67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C7106E" w:rsidP="008F29B5" w:rsidR="00C7106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8F29B5" w:rsidR="00C7106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 ELEKTRA d.o.o.</w:t>
            </w:r>
            <w:r w:rsidR="00C7106E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7106E" w:rsidP="003047BD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r w:rsidR="003047BD">
              <w:rPr>
                <w:rFonts w:cs="Arial" w:hAnsi="Arial" w:ascii="Arial"/>
                <w:color w:val="000000"/>
                <w:sz w:val="20"/>
                <w:szCs w:val="20"/>
              </w:rPr>
              <w:t>Ulica grada Vukovara 37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OIB </w:t>
            </w:r>
            <w:r w:rsidR="003047BD">
              <w:rPr>
                <w:rFonts w:cs="Arial" w:hAnsi="Arial" w:ascii="Arial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C7106E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795,61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3047BD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8F29B5" w:rsidR="003047B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SAMOBOR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3047BD" w:rsidR="003047B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Samobor, Trg kralja Tomislava 5, OIB 33544271925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20.906,61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3047BD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8F29B5" w:rsidR="003047B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EOS MATRIX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047BD" w:rsidP="003047BD" w:rsidR="003047B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Horvatova 82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2.106,13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47BD" w:rsidP="008F29B5" w:rsidR="003047B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047BD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54.073,30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C7106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C7106E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7106E" w:rsidP="008F29B5" w:rsidR="00C7106E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0757D1" w:rsidP="000757D1" w:rsidR="000757D1">
      <w:pPr>
        <w:ind w:firstLine="720"/>
        <w:jc w:val="both"/>
      </w:pPr>
      <w:r>
        <w:t>II - Ovo rješenje bit će objavljeno na mrežnoj stranici e-Oglasna ploča sudova.</w:t>
      </w:r>
    </w:p>
    <w:p w:rsidRDefault="000757D1" w:rsidP="000757D1" w:rsidR="000757D1">
      <w:pPr>
        <w:ind w:firstLine="720"/>
        <w:jc w:val="both"/>
      </w:pPr>
    </w:p>
    <w:p w:rsidRDefault="000757D1" w:rsidP="000757D1" w:rsidR="000757D1">
      <w:pPr>
        <w:ind w:firstLine="720"/>
        <w:jc w:val="both"/>
      </w:pPr>
    </w:p>
    <w:p w:rsidRDefault="000757D1" w:rsidP="000757D1" w:rsidR="000757D1">
      <w:pPr>
        <w:ind w:firstLine="720"/>
        <w:jc w:val="both"/>
      </w:pPr>
    </w:p>
    <w:p w:rsidRDefault="000757D1" w:rsidP="000757D1" w:rsidR="000757D1">
      <w:pPr>
        <w:ind w:firstLine="720"/>
        <w:jc w:val="both"/>
      </w:pPr>
    </w:p>
    <w:p w:rsidRDefault="000757D1" w:rsidP="000757D1" w:rsidR="000757D1">
      <w:pPr>
        <w:jc w:val="both"/>
      </w:pPr>
    </w:p>
    <w:p w:rsidRDefault="004B6916" w:rsidP="004B6916" w:rsidR="004B6916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785/2018-29</w:t>
      </w:r>
    </w:p>
    <w:p w:rsidRDefault="004B6916" w:rsidP="000757D1" w:rsidR="004B6916">
      <w:pPr>
        <w:jc w:val="center"/>
        <w:rPr>
          <w:b/>
        </w:rPr>
      </w:pPr>
    </w:p>
    <w:p w:rsidRDefault="000757D1" w:rsidP="000757D1" w:rsidR="000757D1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0757D1" w:rsidP="000757D1" w:rsidR="000757D1">
      <w:pPr>
        <w:jc w:val="center"/>
        <w:rPr>
          <w:b/>
        </w:rPr>
      </w:pPr>
    </w:p>
    <w:p w:rsidRDefault="000757D1" w:rsidP="000757D1" w:rsidR="000757D1">
      <w:pPr>
        <w:jc w:val="both"/>
      </w:pPr>
    </w:p>
    <w:p w:rsidRDefault="000757D1" w:rsidP="000757D1" w:rsidR="000757D1">
      <w:pPr>
        <w:jc w:val="both"/>
      </w:pPr>
      <w:r>
        <w:tab/>
        <w:t>Rješenjem ovog suda posl.br. 1/St-785/2018-10 od 01. listopada 2018. otvoren je stečajni postupak nad dužnikom AUTO FRANJA d.o.o. u stečaju Samobor.</w:t>
      </w:r>
    </w:p>
    <w:p w:rsidRDefault="000757D1" w:rsidP="000757D1" w:rsidR="000757D1">
      <w:pPr>
        <w:jc w:val="both"/>
      </w:pPr>
    </w:p>
    <w:p w:rsidRDefault="000757D1" w:rsidP="000757D1" w:rsidR="000757D1">
      <w:pPr>
        <w:jc w:val="both"/>
      </w:pPr>
      <w:r>
        <w:tab/>
        <w:t>Na ispitnom ročištu održanom dana 03. siječnja 2019. ispitane su sve prijavljene tražbine.</w:t>
      </w:r>
    </w:p>
    <w:p w:rsidRDefault="000757D1" w:rsidP="000757D1" w:rsidR="000757D1">
      <w:pPr>
        <w:jc w:val="both"/>
      </w:pPr>
    </w:p>
    <w:p w:rsidRDefault="000757D1" w:rsidP="000757D1" w:rsidR="000757D1">
      <w:pPr>
        <w:ind w:firstLine="708"/>
        <w:jc w:val="both"/>
      </w:pPr>
      <w:r>
        <w:t xml:space="preserve">Na temelju prethodnog ispitivanja prijava, te priložene dokumentacije i dokumentacije s kojom raspolaže stečajni dužnik, stečajna upraviteljica određeno se izjasnila o prijavama na način da je sve prijavljene tražbine prvog i drugog višeg isplatnog reda priznala u cijelosti. </w:t>
      </w:r>
    </w:p>
    <w:p w:rsidRDefault="000757D1" w:rsidP="000757D1" w:rsidR="000757D1">
      <w:pPr>
        <w:ind w:firstLine="708"/>
        <w:jc w:val="both"/>
      </w:pPr>
    </w:p>
    <w:p w:rsidRDefault="000757D1" w:rsidP="000757D1" w:rsidR="000757D1">
      <w:pPr>
        <w:ind w:firstLine="708"/>
        <w:jc w:val="both"/>
      </w:pPr>
      <w:r>
        <w:t>Kako na ročištu osporavanja nije bilo, na opisani način određeno je u kojem iznosu i u kom isplatnom redu su pojedine tražbine utvrđene, pa je odlučeno kao u izreci ovog rješenja temeljem čl. 265 Stečajnog zakona (NN br.71/15, 104/17).</w:t>
      </w:r>
    </w:p>
    <w:p w:rsidRDefault="000757D1" w:rsidP="000757D1" w:rsidR="000757D1">
      <w:pPr>
        <w:jc w:val="both"/>
      </w:pPr>
      <w:r>
        <w:tab/>
      </w:r>
    </w:p>
    <w:p w:rsidRDefault="000757D1" w:rsidP="000757D1" w:rsidR="000757D1">
      <w:r>
        <w:tab/>
      </w:r>
      <w:r>
        <w:tab/>
      </w:r>
      <w:r>
        <w:tab/>
      </w:r>
      <w:r>
        <w:tab/>
        <w:t>U Slavonskom Brodu 03. siječnja 2019.</w:t>
      </w:r>
    </w:p>
    <w:p w:rsidRDefault="000757D1" w:rsidP="000757D1" w:rsidR="000757D1"/>
    <w:p w:rsidRDefault="000757D1" w:rsidP="000757D1" w:rsidR="000757D1">
      <w:r>
        <w:t xml:space="preserve">                                                                                                      STEČAJNA SUTKINJA:</w:t>
      </w:r>
    </w:p>
    <w:p w:rsidRDefault="000757D1" w:rsidP="000757D1" w:rsidR="000757D1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0757D1" w:rsidP="000757D1" w:rsidR="000757D1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0757D1" w:rsidP="000757D1" w:rsidR="000757D1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0757D1" w:rsidP="000757D1" w:rsidR="000757D1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0757D1" w:rsidP="000757D1" w:rsidR="000757D1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0757D1" w:rsidP="000757D1" w:rsidR="000757D1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0757D1" w:rsidP="000757D1" w:rsidR="000757D1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0757D1" w:rsidP="000757D1" w:rsidR="000757D1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0757D1" w:rsidP="000757D1" w:rsidR="000757D1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  <w:r>
        <w:rPr>
          <w:sz w:val="20"/>
          <w:szCs w:val="20"/>
        </w:rPr>
        <w:t>.</w:t>
      </w:r>
    </w:p>
    <w:p w:rsidRDefault="000757D1" w:rsidP="000757D1" w:rsidR="000757D1"/>
    <w:p w:rsidRDefault="000757D1" w:rsidP="000757D1" w:rsidR="000757D1"/>
    <w:p w:rsidRDefault="000757D1" w:rsidP="000757D1" w:rsidR="000757D1">
      <w:r>
        <w:t>Dostaviti putem mrežne stranice e-Oglasna ploča:</w:t>
      </w:r>
    </w:p>
    <w:p w:rsidRDefault="000757D1" w:rsidP="000757D1" w:rsidR="000757D1">
      <w:r>
        <w:t>1. stečajna upraviteljica</w:t>
      </w:r>
    </w:p>
    <w:p w:rsidRDefault="000757D1" w:rsidP="000757D1" w:rsidR="000757D1">
      <w:r>
        <w:t>2. stečajni vjerovnici</w:t>
      </w:r>
    </w:p>
    <w:p w:rsidRDefault="000757D1" w:rsidP="000757D1" w:rsidR="000757D1">
      <w:r>
        <w:tab/>
        <w:t xml:space="preserve"> </w:t>
      </w:r>
    </w:p>
    <w:p w:rsidRDefault="000757D1" w:rsidP="000757D1" w:rsidR="000757D1">
      <w:pPr>
        <w:jc w:val="both"/>
      </w:pPr>
    </w:p>
    <w:p w:rsidRDefault="000757D1" w:rsidP="000757D1" w:rsidR="000757D1">
      <w:r>
        <w:tab/>
      </w:r>
      <w:r>
        <w:tab/>
        <w:t xml:space="preserve"> </w:t>
      </w:r>
    </w:p>
    <w:p w:rsidRDefault="000757D1" w:rsidP="000757D1" w:rsidR="000757D1">
      <w:pPr>
        <w:jc w:val="both"/>
      </w:pPr>
    </w:p>
    <w:p w:rsidRDefault="000757D1" w:rsidP="000757D1" w:rsidR="000757D1">
      <w:pPr>
        <w:rPr>
          <w:b/>
          <w:sz w:val="20"/>
          <w:szCs w:val="20"/>
        </w:rPr>
      </w:pPr>
    </w:p>
    <w:p w:rsidRDefault="000757D1" w:rsidP="000757D1" w:rsidR="000757D1">
      <w:r>
        <w:tab/>
      </w:r>
      <w:r>
        <w:tab/>
        <w:t xml:space="preserve"> </w:t>
      </w:r>
    </w:p>
    <w:p w:rsidRDefault="000757D1" w:rsidP="000757D1" w:rsidR="000757D1">
      <w:pPr>
        <w:jc w:val="both"/>
      </w:pPr>
    </w:p>
    <w:p w:rsidRDefault="00905B07" w:rsidP="005A4550" w:rsidR="00905B07"/>
    <w:p w:rsidRDefault="005A4550" w:rsidP="000757D1" w:rsidR="00102297">
      <w:r>
        <w:t xml:space="preserve">                                                                                                      </w:t>
      </w:r>
    </w:p>
    <w:p w:rsidRDefault="009F3548" w:rsidP="00083574" w:rsidR="009F3548">
      <w:pPr>
        <w:jc w:val="both"/>
      </w:pPr>
    </w:p>
    <w:sectPr w:rsidSect="00AC233D" w:rsidR="009F354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0ADB"/>
    <w:rsid w:val="0007154D"/>
    <w:rsid w:val="00072AB2"/>
    <w:rsid w:val="00072F7B"/>
    <w:rsid w:val="000757D1"/>
    <w:rsid w:val="00075CED"/>
    <w:rsid w:val="00083574"/>
    <w:rsid w:val="00083A8E"/>
    <w:rsid w:val="00085D31"/>
    <w:rsid w:val="00086B77"/>
    <w:rsid w:val="00090B5D"/>
    <w:rsid w:val="000A2EAE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1F5BA6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47BD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B6916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63B69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527B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0BC9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A23EE"/>
    <w:rsid w:val="00AA6A6C"/>
    <w:rsid w:val="00AC233D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7106E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76878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59CA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E7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E7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FRANJA d.o.o.</izvorni_sadrzaj>
    <derivirana_varijabla naziv="DomainObject.Predmet.ProtustrankaFormated_1">  AUTO FRANJA d.o.o.</derivirana_varijabla>
  </DomainObject.Predmet.ProtustrankaFormated>
  <DomainObject.Predmet.ProtustrankaFormatedOIB>
    <izvorni_sadrzaj>  AUTO FRANJA d.o.o., OIB 67646205680</izvorni_sadrzaj>
    <derivirana_varijabla naziv="DomainObject.Predmet.ProtustrankaFormatedOIB_1">  AUTO FRANJA d.o.o., OIB 67646205680</derivirana_varijabla>
  </DomainObject.Predmet.ProtustrankaFormatedOIB>
  <DomainObject.Predmet.ProtustrankaFormatedWithAdress>
    <izvorni_sadrzaj> AUTO FRANJA d.o.o., M. Langa 41, 10430 Samobor</izvorni_sadrzaj>
    <derivirana_varijabla naziv="DomainObject.Predmet.ProtustrankaFormatedWithAdress_1"> AUTO FRANJA d.o.o., M. Langa 41, 10430 Samobor</derivirana_varijabla>
  </DomainObject.Predmet.ProtustrankaFormatedWithAdress>
  <DomainObject.Predmet.ProtustrankaFormatedWithAdressOIB>
    <izvorni_sadrzaj> AUTO FRANJA d.o.o., OIB 67646205680, M. Langa 41, 10430 Samobor</izvorni_sadrzaj>
    <derivirana_varijabla naziv="DomainObject.Predmet.ProtustrankaFormatedWithAdressOIB_1"> AUTO FRANJA d.o.o., OIB 67646205680, M. Langa 41, 10430 Samobor</derivirana_varijabla>
  </DomainObject.Predmet.ProtustrankaFormatedWithAdressOIB>
  <DomainObject.Predmet.ProtustrankaWithAdress>
    <izvorni_sadrzaj>AUTO FRANJA d.o.o. M. Langa 41, 10430 Samobor</izvorni_sadrzaj>
    <derivirana_varijabla naziv="DomainObject.Predmet.ProtustrankaWithAdress_1">AUTO FRANJA d.o.o. M. Langa 41, 10430 Samobor</derivirana_varijabla>
  </DomainObject.Predmet.ProtustrankaWithAdress>
  <DomainObject.Predmet.ProtustrankaWithAdressOIB>
    <izvorni_sadrzaj>AUTO FRANJA d.o.o., OIB 67646205680, M. Langa 41, 10430 Samobor</izvorni_sadrzaj>
    <derivirana_varijabla naziv="DomainObject.Predmet.ProtustrankaWithAdressOIB_1">AUTO FRANJA d.o.o., OIB 67646205680, M. Langa 41, 10430 Samobor</derivirana_varijabla>
  </DomainObject.Predmet.ProtustrankaWithAdressOIB>
  <DomainObject.Predmet.ProtustrankaNazivFormated>
    <izvorni_sadrzaj>AUTO FRANJA d.o.o.</izvorni_sadrzaj>
    <derivirana_varijabla naziv="DomainObject.Predmet.ProtustrankaNazivFormated_1">AUTO FRANJA d.o.o.</derivirana_varijabla>
  </DomainObject.Predmet.ProtustrankaNazivFormated>
  <DomainObject.Predmet.ProtustrankaNazivFormatedOIB>
    <izvorni_sadrzaj>AUTO FRANJA d.o.o., OIB 67646205680</izvorni_sadrzaj>
    <derivirana_varijabla naziv="DomainObject.Predmet.ProtustrankaNazivFormatedOIB_1">AUTO FRANJA d.o.o., OIB 67646205680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FRANJA d.o.o.</item>
    </izvorni_sadrzaj>
    <derivirana_varijabla naziv="DomainObject.Predmet.ProtuStrankaListFormated_1">
      <item>AUTO FRANJA d.o.o.</item>
    </derivirana_varijabla>
  </DomainObject.Predmet.ProtuStrankaListFormated>
  <DomainObject.Predmet.ProtuStrankaListFormatedOIB>
    <izvorni_sadrzaj>
      <item>AUTO FRANJA d.o.o., OIB 67646205680</item>
    </izvorni_sadrzaj>
    <derivirana_varijabla naziv="DomainObject.Predmet.ProtuStrankaListFormatedOIB_1">
      <item>AUTO FRANJA d.o.o., OIB 67646205680</item>
    </derivirana_varijabla>
  </DomainObject.Predmet.ProtuStrankaListFormatedOIB>
  <DomainObject.Predmet.ProtuStrankaListFormatedWithAdress>
    <izvorni_sadrzaj>
      <item>AUTO FRANJA d.o.o., M. Langa 41, 10430 Samobor</item>
    </izvorni_sadrzaj>
    <derivirana_varijabla naziv="DomainObject.Predmet.ProtuStrankaListFormatedWithAdress_1">
      <item>AUTO FRANJA d.o.o., M. Langa 41, 10430 Samobor</item>
    </derivirana_varijabla>
  </DomainObject.Predmet.ProtuStrankaListFormatedWithAdress>
  <DomainObject.Predmet.ProtuStrankaListFormatedWithAdressOIB>
    <izvorni_sadrzaj>
      <item>AUTO FRANJA d.o.o., OIB 67646205680, M. Langa 41, 10430 Samobor</item>
    </izvorni_sadrzaj>
    <derivirana_varijabla naziv="DomainObject.Predmet.ProtuStrankaListFormatedWithAdressOIB_1">
      <item>AUTO FRANJA d.o.o., OIB 67646205680, M. Langa 41, 10430 Samobor</item>
    </derivirana_varijabla>
  </DomainObject.Predmet.ProtuStrankaListFormatedWithAdressOIB>
  <DomainObject.Predmet.ProtuStrankaListNazivFormated>
    <izvorni_sadrzaj>
      <item>AUTO FRANJA d.o.o.</item>
    </izvorni_sadrzaj>
    <derivirana_varijabla naziv="DomainObject.Predmet.ProtuStrankaListNazivFormated_1">
      <item>AUTO FRANJA d.o.o.</item>
    </derivirana_varijabla>
  </DomainObject.Predmet.ProtuStrankaListNazivFormated>
  <DomainObject.Predmet.ProtuStrankaListNazivFormatedOIB>
    <izvorni_sadrzaj>
      <item>AUTO FRANJA d.o.o., OIB 67646205680</item>
    </izvorni_sadrzaj>
    <derivirana_varijabla naziv="DomainObject.Predmet.ProtuStrankaListNazivFormatedOIB_1">
      <item>AUTO FRANJA d.o.o., OIB 67646205680</item>
    </derivirana_varijabla>
  </DomainObject.Predmet.ProtuStrankaListNazivFormatedOIB>
  <DomainObject.Predmet.OstaliListFormated>
    <izvorni_sadrzaj>
      <item>Zdenko Franja</item>
      <item>Tatjana Franja</item>
      <item>Vladimir Franja</item>
      <item>Sanja Mišević</item>
      <item>Vesna Lazarić</item>
    </izvorni_sadrzaj>
    <derivirana_varijabla naziv="DomainObject.Predmet.OstaliListFormated_1">
      <item>Zdenko Franja</item>
      <item>Tatjana Franja</item>
      <item>Vladimir Franja</item>
      <item>Sanja Mišević</item>
      <item>Vesna Lazarić</item>
    </derivirana_varijabla>
  </DomainObject.Predmet.OstaliListFormated>
  <DomainObject.Predmet.OstaliListFormatedOIB>
    <izvorni_sadrzaj>
      <item>Zdenko Franja, OIB 73460702877</item>
      <item>Tatjana Franja, OIB 03574417184</item>
      <item>Vladimir Franja, OIB 14697479892</item>
      <item>Sanja Mišević, OIB 17448143522</item>
      <item>Vesna Lazarić, OIB 88903681526</item>
    </izvorni_sadrzaj>
    <derivirana_varijabla naziv="DomainObject.Predmet.OstaliListFormatedOIB_1">
      <item>Zdenko Franja, OIB 73460702877</item>
      <item>Tatjana Franja, OIB 03574417184</item>
      <item>Vladimir Franja, OIB 14697479892</item>
      <item>Sanja Mišević, OIB 17448143522</item>
      <item>Vesna Lazarić, OIB 88903681526</item>
    </derivirana_varijabla>
  </DomainObject.Predmet.OstaliListFormatedOIB>
  <DomainObject.Predmet.OstaliListFormatedWithAdress>
    <izvorni_sadrzaj>
      <item>Zdenko Franja, Frana Hrčića 1/1, 10430 Samobor</item>
      <item>Tatjana Franja, Frana Hrčića 1/1, 10430 Samobor</item>
      <item>Vladimir Franja, Frana Hrčića 1/1, 10430 Samobor</item>
      <item>Sanja Mišević, Reisnerova Ulica 83, 31000 Osijek</item>
      <item>Vesna Lazarić, Naselje Andrije Hebranga 5/12, 35000 Slavonski Brod</item>
    </izvorni_sadrzaj>
    <derivirana_varijabla naziv="DomainObject.Predmet.OstaliListFormatedWithAdress_1">
      <item>Zdenko Franja, Frana Hrčića 1/1, 10430 Samobor</item>
      <item>Tatjana Franja, Frana Hrčića 1/1, 10430 Samobor</item>
      <item>Vladimir Franja, Frana Hrčića 1/1, 10430 Samobor</item>
      <item>Sanja Mišević, Reisnerova Ulica 83, 31000 Osijek</item>
      <item>Vesna Lazarić, Naselje Andrije Hebranga 5/12, 35000 Slavonski Brod</item>
    </derivirana_varijabla>
  </DomainObject.Predmet.OstaliListFormatedWithAdress>
  <DomainObject.Predmet.OstaliListFormatedWithAdressOIB>
    <izvorni_sadrzaj>
      <item>Zdenko Franja, OIB 73460702877, Frana Hrčića 1/1, 10430 Samobor</item>
      <item>Tatjana Franja, OIB 03574417184, Frana Hrčića 1/1, 10430 Samobor</item>
      <item>Vladimir Franja, OIB 14697479892, Frana Hrčića 1/1, 10430 Samobor</item>
      <item>Sanja Mišević, OIB 17448143522, Reisnerova Ulica 83, 31000 Osijek</item>
      <item>Vesna Lazarić, OIB 88903681526, Naselje Andrije Hebranga 5/12, 35000 Slavonski Brod</item>
    </izvorni_sadrzaj>
    <derivirana_varijabla naziv="DomainObject.Predmet.OstaliListFormatedWithAdressOIB_1">
      <item>Zdenko Franja, OIB 73460702877, Frana Hrčića 1/1, 10430 Samobor</item>
      <item>Tatjana Franja, OIB 03574417184, Frana Hrčića 1/1, 10430 Samobor</item>
      <item>Vladimir Franja, OIB 14697479892, Frana Hrčića 1/1, 10430 Samobor</item>
      <item>Sanja Mišević, OIB 17448143522, Reisnerova Ulica 83, 31000 Osijek</item>
      <item>Vesna Lazarić, OIB 88903681526, Naselje Andrije Hebranga 5/12, 35000 Slavonski Brod</item>
    </derivirana_varijabla>
  </DomainObject.Predmet.OstaliListFormatedWithAdressOIB>
  <DomainObject.Predmet.OstaliListNazivFormated>
    <izvorni_sadrzaj>
      <item>Zdenko Franja</item>
      <item>Tatjana Franja</item>
      <item>Vladimir Franja</item>
      <item>Sanja Mišević</item>
      <item>Vesna Lazarić</item>
    </izvorni_sadrzaj>
    <derivirana_varijabla naziv="DomainObject.Predmet.OstaliListNazivFormated_1">
      <item>Zdenko Franja</item>
      <item>Tatjana Franja</item>
      <item>Vladimir Franja</item>
      <item>Sanja Mišević</item>
      <item>Vesna Lazarić</item>
    </derivirana_varijabla>
  </DomainObject.Predmet.OstaliListNazivFormated>
  <DomainObject.Predmet.OstaliListNazivFormatedOIB>
    <izvorni_sadrzaj>
      <item>Zdenko Franja, OIB 73460702877</item>
      <item>Tatjana Franja, OIB 03574417184</item>
      <item>Vladimir Franja, OIB 14697479892</item>
      <item>Sanja Mišević, OIB 17448143522</item>
      <item>Vesna Lazarić, OIB 88903681526</item>
    </izvorni_sadrzaj>
    <derivirana_varijabla naziv="DomainObject.Predmet.OstaliListNazivFormatedOIB_1">
      <item>Zdenko Franja, OIB 73460702877</item>
      <item>Tatjana Franja, OIB 03574417184</item>
      <item>Vladimir Franja, OIB 14697479892</item>
      <item>Sanja Mišević, OIB 17448143522</item>
      <item>Vesna Lazarić, OIB 88903681526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FRANJA d.o.o.</izvorni_sadrzaj>
    <derivirana_varijabla naziv="DomainObject.Predmet.ProtustrankaIDrugi_1">AUTO FRANJA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FRANJA d.o.o., OIB 67646205680, M. Langa 41, 10430 Samobor</izvorni_sadrzaj>
    <derivirana_varijabla naziv="DomainObject.Predmet.ProtustrankaIDrugiAdressOIB_1">AUTO FRANJA d.o.o., OIB 67646205680, M. Langa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FRANJA d.o.o.</item>
      <item>FINA Regionalni centar Zagreb</item>
      <item>Zdenko Franja</item>
      <item>Tatjana Franja</item>
      <item>Vladimir Franja</item>
      <item>Sanja Mišević</item>
      <item>Vesna Lazarić</item>
    </izvorni_sadrzaj>
    <derivirana_varijabla naziv="DomainObject.Predmet.SudioniciListNaziv_1">
      <item>AUTO FRANJA d.o.o.</item>
      <item>FINA Regionalni centar Zagreb</item>
      <item>Zdenko Franja</item>
      <item>Tatjana Franja</item>
      <item>Vladimir Franja</item>
      <item>Sanja Mišević</item>
      <item>Vesna Lazarić</item>
    </derivirana_varijabla>
  </DomainObject.Predmet.SudioniciListNaziv>
  <DomainObject.Predmet.SudioniciListAdressOIB>
    <izvorni_sadrzaj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  <item>Sanja Mišević, OIB 17448143522, Reisnerova Ulica 83,31000 Osijek</item>
      <item>Vesna Lazarić, OIB 88903681526, Naselje Andrije Hebranga 5/12,35000 Slavonski Brod</item>
    </izvorni_sadrzaj>
    <derivirana_varijabla naziv="DomainObject.Predmet.SudioniciListAdressOIB_1">
      <item>AUTO FRANJA d.o.o., OIB 67646205680, M. Langa 41,10430 Samobor</item>
      <item>FINA Regionalni centar Zagreb, OIB 85821130368, Trg svibanjskih žrtava  1995. 1,10000 Zagreb</item>
      <item>Zdenko Franja, OIB 73460702877, Frana Hrčića 1/1,10430 Samobor</item>
      <item>Tatjana Franja, OIB 03574417184, Frana Hrčića 1/1,10430 Samobor</item>
      <item>Vladimir Franja, OIB 14697479892, Frana Hrčića 1/1,10430 Samobor</item>
      <item>Sanja Mišević, OIB 17448143522, Reisnerova Ulica 83,31000 Osijek</item>
      <item>Vesna Lazarić, OIB 88903681526, Naselje Andrije Hebranga 5/12,35000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67646205680</item>
      <item>, OIB 85821130368</item>
      <item>, OIB 73460702877</item>
      <item>, OIB 03574417184</item>
      <item>, OIB 14697479892</item>
      <item>, OIB 17448143522</item>
      <item>, OIB 88903681526</item>
    </izvorni_sadrzaj>
    <derivirana_varijabla naziv="DomainObject.Predmet.SudioniciListNazivOIB_1">
      <item>, OIB 67646205680</item>
      <item>, OIB 85821130368</item>
      <item>, OIB 73460702877</item>
      <item>, OIB 03574417184</item>
      <item>, OIB 14697479892</item>
      <item>, OIB 17448143522</item>
      <item>, OIB 88903681526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St-785/2018-19</izvorni_sadrzaj>
    <derivirana_varijabla naziv="DomainObject.PredzadnjaOdlukaIzPredmeta.Oznaka_1">St-785/2018-19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0B57B-BEF8-4EFD-9414-7F89D21E4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457</properties:Words>
  <properties:Characters>2508</properties:Characters>
  <properties:Lines>214</properties:Lines>
  <properties:Paragraphs>81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2017-07-18T09:19:00Z</dcterms:created>
  <dc:creator>Korisnik</dc:creator>
  <cp:keywords/>
  <cp:lastModifiedBy>wsadmin</cp:lastModifiedBy>
  <cp:lastPrinted>2019-01-03T10:34:00Z</cp:lastPrinted>
  <dcterms:modified xmlns:xsi="http://www.w3.org/2001/XMLSchema-instance" xsi:type="dcterms:W3CDTF">2019-01-03T12:50:00Z</dcterms:modified>
  <cp:revision>15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tražbine AUTO FRANJA.docx)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