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37c0" w14:paraId="5f737c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B137F">
        <w:t>5075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5B137F">
        <w:t>DRUŠTVO SPORTSKE REKREACIJE "NOVI STIL", Zagreb, Risnjački odvojak 3, registarski broj: 21004256, OIB: 60023186306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>je 101.538,42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BF17D9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7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7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7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7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1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7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7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7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7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5075</izvorni_sadrzaj>
    <derivirana_varijabla naziv="DomainObject.Predmet.Broj_1">5075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St-5075/2015</izvorni_sadrzaj>
    <derivirana_varijabla naziv="DomainObject.Predmet.OznakaBroj_1">St-5075/2015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NOVI STIL zastupanog po punomoćniku Dražena Čović</izvorni_sadrzaj>
    <derivirana_varijabla naziv="DomainObject.Predmet.ProtustrankaFormated_1">  Društvo športske rekreacije NOVI STIL zastupanog po punomoćniku Dražena Čović</derivirana_varijabla>
  </DomainObject.Predmet.ProtustrankaFormated>
  <DomainObject.Predmet.ProtustrankaFormatedOIB>
    <izvorni_sadrzaj>  Društvo športske rekreacije NOVI STIL, OIB 60023186306 zastupanog po punomoćniku Dražena Čović</izvorni_sadrzaj>
    <derivirana_varijabla naziv="DomainObject.Predmet.ProtustrankaFormatedOIB_1">  Društvo športske rekreacije NOVI STIL, OIB 60023186306 zastupanog po punomoćniku Dražena Čović</derivirana_varijabla>
  </DomainObject.Predmet.ProtustrankaFormatedOIB>
  <DomainObject.Predmet.ProtustrankaFormatedWithAdress>
    <izvorni_sadrzaj> Društvo športske rekreacije NOVI STIL, Risnjački odvojak 3, 10000 Zagreb zastupanog po punomoćniku Dražena Čović</izvorni_sadrzaj>
    <derivirana_varijabla naziv="DomainObject.Predmet.ProtustrankaFormatedWithAdress_1"> Društvo športske rekreacije NOVI STIL, Risnjački odvojak 3, 10000 Zagreb zastupanog po punomoćniku Dražena Čović</derivirana_varijabla>
  </DomainObject.Predmet.ProtustrankaFormatedWithAdress>
  <DomainObject.Predmet.ProtustrankaFormatedWithAdressOIB>
    <izvorni_sadrzaj> Društvo športske rekreacije NOVI STIL, OIB 60023186306, Risnjački odvojak 3, 10000 Zagreb zastupanog po punomoćniku Dražena Čović</izvorni_sadrzaj>
    <derivirana_varijabla naziv="DomainObject.Predmet.ProtustrankaFormatedWithAdressOIB_1"> Društvo športske rekreacije NOVI STIL, OIB 60023186306, Risnjački odvojak 3, 10000 Zagreb zastupanog po punomoćniku Dražena Čović</derivirana_varijabla>
  </DomainObject.Predmet.ProtustrankaFormatedWithAdressOIB>
  <DomainObject.Predmet.ProtustrankaWithAdress>
    <izvorni_sadrzaj>Društvo športske rekreacije NOVI STIL Risnjački odvojak 3, 10000 Zagreb</izvorni_sadrzaj>
    <derivirana_varijabla naziv="DomainObject.Predmet.ProtustrankaWithAdress_1">Društvo športske rekreacije NOVI STIL Risnjački odvojak 3, 10000 Zagreb</derivirana_varijabla>
  </DomainObject.Predmet.ProtustrankaWithAdress>
  <DomainObject.Predmet.ProtustrankaWithAdressOIB>
    <izvorni_sadrzaj>Društvo športske rekreacije NOVI STIL, OIB 60023186306, Risnjački odvojak 3, 10000 Zagreb</izvorni_sadrzaj>
    <derivirana_varijabla naziv="DomainObject.Predmet.ProtustrankaWithAdressOIB_1">Društvo športske rekreacije NOVI STIL, OIB 60023186306, Risnjački odvojak 3, 10000 Zagreb</derivirana_varijabla>
  </DomainObject.Predmet.ProtustrankaWithAdressOIB>
  <DomainObject.Predmet.ProtustrankaNazivFormated>
    <izvorni_sadrzaj>Društvo športske rekreacije NOVI STIL</izvorni_sadrzaj>
    <derivirana_varijabla naziv="DomainObject.Predmet.ProtustrankaNazivFormated_1">Društvo športske rekreacije NOVI STIL</derivirana_varijabla>
  </DomainObject.Predmet.ProtustrankaNazivFormated>
  <DomainObject.Predmet.ProtustrankaNazivFormatedOIB>
    <izvorni_sadrzaj>Društvo športske rekreacije NOVI STIL, OIB 60023186306</izvorni_sadrzaj>
    <derivirana_varijabla naziv="DomainObject.Predmet.ProtustrankaNazivFormatedOIB_1">Društvo športske rekreacije NOVI STIL, OIB 60023186306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NOVI STIL zastupanog po punomoćniku Dražena Čović</item>
    </izvorni_sadrzaj>
    <derivirana_varijabla naziv="DomainObject.Predmet.ProtuStrankaListFormated_1">
      <item>Društvo športske rekreacije NOVI STIL zastupanog po punomoćniku Dražena Čović</item>
    </derivirana_varijabla>
  </DomainObject.Predmet.ProtuStrankaListFormated>
  <DomainObject.Predmet.ProtuStrankaListFormatedOIB>
    <izvorni_sadrzaj>
      <item>Društvo športske rekreacije NOVI STIL, OIB 60023186306 zastupanog po punomoćniku Dražena Čović</item>
    </izvorni_sadrzaj>
    <derivirana_varijabla naziv="DomainObject.Predmet.ProtuStrankaListFormatedOIB_1">
      <item>Društvo športske rekreacije NOVI STIL, OIB 60023186306 zastupanog po punomoćniku Dražena Čović</item>
    </derivirana_varijabla>
  </DomainObject.Predmet.ProtuStrankaListFormatedOIB>
  <DomainObject.Predmet.ProtuStrankaListFormatedWithAdress>
    <izvorni_sadrzaj>
      <item>Društvo športske rekreacije NOVI STIL, Risnjački odvojak 3, 10000 Zagreb zastupanog po punomoćniku Dražena Čović</item>
    </izvorni_sadrzaj>
    <derivirana_varijabla naziv="DomainObject.Predmet.ProtuStrankaListFormatedWithAdress_1">
      <item>Društvo športske rekreacije NOVI STIL, Risnjački odvojak 3, 10000 Zagreb zastupanog po punomoćniku Dražena Čović</item>
    </derivirana_varijabla>
  </DomainObject.Predmet.ProtuStrankaListFormatedWithAdress>
  <DomainObject.Predmet.ProtuStrankaListFormatedWithAdressOIB>
    <izvorni_sadrzaj>
      <item>Društvo športske rekreacije NOVI STIL, OIB 60023186306, Risnjački odvojak 3, 10000 Zagreb zastupanog po punomoćniku Dražena Čović</item>
    </izvorni_sadrzaj>
    <derivirana_varijabla naziv="DomainObject.Predmet.ProtuStrankaListFormatedWithAdressOIB_1">
      <item>Društvo športske rekreacije NOVI STIL, OIB 60023186306, Risnjački odvojak 3, 10000 Zagreb zastupanog po punomoćniku Dražena Čović</item>
    </derivirana_varijabla>
  </DomainObject.Predmet.ProtuStrankaListFormatedWithAdressOIB>
  <DomainObject.Predmet.ProtuStrankaListNazivFormated>
    <izvorni_sadrzaj>
      <item>Društvo športske rekreacije NOVI STIL</item>
    </izvorni_sadrzaj>
    <derivirana_varijabla naziv="DomainObject.Predmet.ProtuStrankaListNazivFormated_1">
      <item>Društvo športske rekreacije NOVI STIL</item>
    </derivirana_varijabla>
  </DomainObject.Predmet.ProtuStrankaListNazivFormated>
  <DomainObject.Predmet.ProtuStrankaListNazivFormatedOIB>
    <izvorni_sadrzaj>
      <item>Društvo športske rekreacije NOVI STIL, OIB 60023186306</item>
    </izvorni_sadrzaj>
    <derivirana_varijabla naziv="DomainObject.Predmet.ProtuStrankaListNazivFormatedOIB_1">
      <item>Društvo športske rekreacije NOVI STIL, OIB 60023186306</item>
    </derivirana_varijabla>
  </DomainObject.Predmet.ProtuStrankaListNazivFormatedOIB>
  <DomainObject.Predmet.OstaliListFormated>
    <izvorni_sadrzaj>
      <item>Dražena Čović punomoćnik sudionika u postupku Društvo športske rekreacije NOVI STIL</item>
    </izvorni_sadrzaj>
    <derivirana_varijabla naziv="DomainObject.Predmet.OstaliListFormated_1">
      <item>Dražena Čović punomoćnik sudionika u postupku Društvo športske rekreacije NOVI STIL</item>
    </derivirana_varijabla>
  </DomainObject.Predmet.OstaliListFormated>
  <DomainObject.Predmet.OstaliListFormatedOIB>
    <izvorni_sadrzaj>
      <item>Dražena Čović, OIB 60023186306 punomoćnik sudionika u postupku Društvo športske rekreacije NOVI STIL</item>
    </izvorni_sadrzaj>
    <derivirana_varijabla naziv="DomainObject.Predmet.OstaliListFormatedOIB_1">
      <item>Dražena Čović, OIB 60023186306 punomoćnik sudionika u postupku Društvo športske rekreacije NOVI STIL</item>
    </derivirana_varijabla>
  </DomainObject.Predmet.OstaliListFormatedOIB>
  <DomainObject.Predmet.OstaliListFormatedWithAdress>
    <izvorni_sadrzaj>
      <item>Dražena Čović, Risnjački odvojak 3, 10000 Zagreb punomoćnik sudionika u postupku Društvo športske rekreacije NOVI STIL</item>
    </izvorni_sadrzaj>
    <derivirana_varijabla naziv="DomainObject.Predmet.OstaliListFormatedWithAdress_1">
      <item>Dražena Čović, Risnjački odvojak 3, 10000 Zagreb punomoćnik sudionika u postupku Društvo športske rekreacije NOVI STIL</item>
    </derivirana_varijabla>
  </DomainObject.Predmet.OstaliListFormatedWithAdress>
  <DomainObject.Predmet.OstaliListFormatedWithAdressOIB>
    <izvorni_sadrzaj>
      <item>Dražena Čović, OIB 60023186306, Risnjački odvojak 3, 10000 Zagreb punomoćnik sudionika u postupku Društvo športske rekreacije NOVI STIL</item>
    </izvorni_sadrzaj>
    <derivirana_varijabla naziv="DomainObject.Predmet.OstaliListFormatedWithAdressOIB_1">
      <item>Dražena Čović, OIB 60023186306, Risnjački odvojak 3, 10000 Zagreb punomoćnik sudionika u postupku Društvo športske rekreacije NOVI STIL</item>
    </derivirana_varijabla>
  </DomainObject.Predmet.OstaliListFormatedWithAdressOIB>
  <DomainObject.Predmet.OstaliListNazivFormated>
    <izvorni_sadrzaj>
      <item>Dražena Čović</item>
    </izvorni_sadrzaj>
    <derivirana_varijabla naziv="DomainObject.Predmet.OstaliListNazivFormated_1">
      <item>Dražena Čović</item>
    </derivirana_varijabla>
  </DomainObject.Predmet.OstaliListNazivFormated>
  <DomainObject.Predmet.OstaliListNazivFormatedOIB>
    <izvorni_sadrzaj>
      <item>Dražena Čović, OIB 60023186306</item>
    </izvorni_sadrzaj>
    <derivirana_varijabla naziv="DomainObject.Predmet.OstaliListNazivFormatedOIB_1">
      <item>Dražena Čović, OIB 60023186306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NOVI STIL</izvorni_sadrzaj>
    <derivirana_varijabla naziv="DomainObject.Predmet.ProtustrankaIDrugi_1">Društvo športske rekreacije NOVI STIL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NOVI STIL, OIB 60023186306, Risnjački odvojak 3, 10000 Zagreb</izvorni_sadrzaj>
    <derivirana_varijabla naziv="DomainObject.Predmet.ProtustrankaIDrugiAdressOIB_1">Društvo športske rekreacije NOVI STIL, OIB 60023186306, Risnjački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NOVI STIL</item>
      <item>Dražena Čović</item>
    </izvorni_sadrzaj>
    <derivirana_varijabla naziv="DomainObject.Predmet.SudioniciListNaziv_1">
      <item>FINA Regionalni centar Zagreb</item>
      <item>Društvo športske rekreacije NOVI STIL</item>
      <item>Dražena Čović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NOVI STIL, OIB 60023186306, Risnjački odvojak 3,10000 Zagreb</item>
      <item>Dražena Čović, OIB 60023186306, Risnjački odvojak 3,10000 Zagreb</item>
    </izvorni_sadrzaj>
    <derivirana_varijabla naziv="DomainObject.Predmet.SudioniciListAdressOIB_1">
      <item>FINA Regionalni centar Zagreb, OIB 85821130368, Trg svibanjskih žrtava 1995. 1,10000 Zagreb</item>
      <item>Društvo športske rekreacije NOVI STIL, OIB 60023186306, Risnjački odvojak 3,10000 Zagreb</item>
      <item>Dražena Čović, OIB 60023186306, Risnjački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60023186306</item>
      <item>, OIB 60023186306</item>
    </izvorni_sadrzaj>
    <derivirana_varijabla naziv="DomainObject.Predmet.SudioniciListNazivOIB_1">
      <item>, OIB 85821130368</item>
      <item>, OIB 60023186306</item>
      <item>, OIB 60023186306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249</properties:Words>
  <properties:Characters>1374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2016-01-12T06:54:00Z</dcterms:created>
  <dc:creator>ilukac</dc:creator>
  <cp:lastModifiedBy>Višnja Svečak</cp:lastModifiedBy>
  <cp:lastPrinted>2016-01-12T06:54:00Z</cp:lastPrinted>
  <dcterms:modified xmlns:xsi="http://www.w3.org/2001/XMLSchema-instance" xsi:type="dcterms:W3CDTF">2016-01-12T06:55:00Z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