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30ae6" w14:paraId="1530ae6" w:rsidRDefault="00694DA6" w:rsidP="00694DA6" w:rsidR="00694DA6">
      <w:pPr>
        <w:jc w:val="right"/>
        <w:outlineLvl w:val="0"/>
        <w15:collapsed w:val="false"/>
      </w:pPr>
      <w:bookmarkStart w:name="_GoBack" w:id="0"/>
      <w:bookmarkEnd w:id="0"/>
      <w:r>
        <w:t>Poslovni broj: 1 St-639/16-3</w:t>
      </w:r>
    </w:p>
    <w:p w:rsidRDefault="00694DA6" w:rsidP="00113FAC" w:rsidR="00694DA6">
      <w:pPr>
        <w:spacing w:after="0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0595" cx="721995"/>
            <wp:effectExtent b="1905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59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4DA6" w:rsidP="00113FAC" w:rsidR="00694DA6">
      <w:pPr>
        <w:spacing w:after="0"/>
      </w:pPr>
      <w:r>
        <w:t xml:space="preserve">         REPUBLIKA HRVATSKA</w:t>
      </w:r>
    </w:p>
    <w:p w:rsidRDefault="00694DA6" w:rsidP="00113FAC" w:rsidR="00694DA6">
      <w:pPr>
        <w:spacing w:after="0"/>
      </w:pPr>
      <w:r>
        <w:t xml:space="preserve"> TRGOVAČKI SUD U VARAŽDINU</w:t>
      </w:r>
    </w:p>
    <w:p w:rsidRDefault="00694DA6" w:rsidP="00113FAC" w:rsidR="00694DA6">
      <w:pPr>
        <w:spacing w:after="0"/>
        <w:ind w:firstLine="720"/>
      </w:pPr>
      <w:r>
        <w:t xml:space="preserve">         B. Radić 2</w:t>
      </w:r>
    </w:p>
    <w:p w:rsidRDefault="00694DA6" w:rsidP="00113FAC" w:rsidR="00694DA6">
      <w:pPr>
        <w:spacing w:after="0"/>
        <w:jc w:val="center"/>
      </w:pPr>
    </w:p>
    <w:p w:rsidRDefault="00694DA6" w:rsidP="00113FAC" w:rsidR="00694DA6">
      <w:pPr>
        <w:spacing w:after="0"/>
        <w:jc w:val="center"/>
      </w:pPr>
    </w:p>
    <w:p w:rsidRDefault="00694DA6" w:rsidP="00113FAC" w:rsidR="00694DA6">
      <w:pPr>
        <w:spacing w:after="0"/>
        <w:jc w:val="both"/>
        <w:rPr>
          <w:lang w:val="en-US"/>
        </w:rPr>
      </w:pPr>
      <w:r>
        <w:tab/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MEKRA j.d.o.o., OIB: 6117104136</w:t>
      </w:r>
      <w:r w:rsidR="00DE002A">
        <w:t>9</w:t>
      </w:r>
      <w:r>
        <w:t xml:space="preserve"> sa sjedištem u Bratstva i jedinstva 20, Savska Ves, dana 14. travnja 2016. godine, temeljem čl. 430. Stečajnog zakona ("Narodne novine" 71/15, u daljnjem tekstu SZ) objavljuje slijedeći</w:t>
      </w:r>
    </w:p>
    <w:p w:rsidRDefault="00694DA6" w:rsidP="00113FAC" w:rsidR="00694DA6">
      <w:pPr>
        <w:spacing w:after="0"/>
        <w:jc w:val="both"/>
      </w:pPr>
    </w:p>
    <w:p w:rsidRDefault="00694DA6" w:rsidP="00113FAC" w:rsidR="00694DA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694DA6" w:rsidP="00113FAC" w:rsidR="00694DA6">
      <w:pPr>
        <w:spacing w:after="0"/>
        <w:jc w:val="both"/>
      </w:pPr>
    </w:p>
    <w:p w:rsidRDefault="00694DA6" w:rsidP="00113FAC" w:rsidR="00694DA6">
      <w:pPr>
        <w:spacing w:after="0"/>
        <w:jc w:val="both"/>
        <w:rPr>
          <w:lang w:val="en-US"/>
        </w:rPr>
      </w:pPr>
      <w:r>
        <w:tab/>
        <w:t>I/ Utvrđuje se da ukupni iznos evidentiranog duga dužnika MEKRA j.d.o.o., OIB: 6117104136</w:t>
      </w:r>
      <w:r w:rsidR="00DE002A">
        <w:t>9</w:t>
      </w:r>
      <w:r>
        <w:t xml:space="preserve"> sa sjedištem u Bratstva i jedinstva 20, Savska Ves, iznosi 7.463,80 kn.</w:t>
      </w:r>
    </w:p>
    <w:p w:rsidRDefault="00694DA6" w:rsidP="00113FAC" w:rsidR="00694DA6">
      <w:pPr>
        <w:spacing w:after="0"/>
        <w:jc w:val="both"/>
      </w:pPr>
    </w:p>
    <w:p w:rsidRDefault="00694DA6" w:rsidP="00113FAC" w:rsidR="00694DA6">
      <w:pPr>
        <w:spacing w:after="0"/>
        <w:jc w:val="both"/>
      </w:pPr>
      <w:r>
        <w:tab/>
        <w:t>II/ Poziva se osoba ovlaštena za zastupanje dužnika Melita Kralj, OIB: 64649925749, Bratstva i jedinstva 20, Savska Ves,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694DA6" w:rsidP="00113FAC" w:rsidR="00694DA6">
      <w:pPr>
        <w:spacing w:after="0"/>
        <w:jc w:val="both"/>
      </w:pPr>
    </w:p>
    <w:p w:rsidRDefault="00694DA6" w:rsidP="00113FAC" w:rsidR="00694DA6">
      <w:pPr>
        <w:spacing w:after="0"/>
        <w:jc w:val="both"/>
      </w:pPr>
      <w: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694DA6" w:rsidP="00113FAC" w:rsidR="00694DA6">
      <w:pPr>
        <w:spacing w:after="0"/>
        <w:jc w:val="both"/>
      </w:pPr>
    </w:p>
    <w:p w:rsidRDefault="00694DA6" w:rsidP="00113FAC" w:rsidR="00694DA6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694DA6" w:rsidP="00113FAC" w:rsidR="00694DA6">
      <w:pPr>
        <w:spacing w:after="0"/>
        <w:ind w:firstLine="720"/>
        <w:jc w:val="both"/>
      </w:pPr>
    </w:p>
    <w:p w:rsidRDefault="00694DA6" w:rsidP="00113FAC" w:rsidR="00694DA6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694DA6" w:rsidP="00113FAC" w:rsidR="00694DA6">
      <w:pPr>
        <w:spacing w:after="0"/>
        <w:outlineLvl w:val="0"/>
      </w:pPr>
    </w:p>
    <w:p w:rsidRDefault="00694DA6" w:rsidP="00113FAC" w:rsidR="00694DA6">
      <w:pPr>
        <w:spacing w:after="0"/>
        <w:jc w:val="center"/>
        <w:outlineLvl w:val="0"/>
      </w:pPr>
    </w:p>
    <w:p w:rsidRDefault="00694DA6" w:rsidP="00113FAC" w:rsidR="00694DA6">
      <w:pPr>
        <w:spacing w:after="0"/>
        <w:jc w:val="center"/>
        <w:outlineLvl w:val="0"/>
      </w:pPr>
    </w:p>
    <w:p w:rsidRDefault="00694DA6" w:rsidP="00113FAC" w:rsidR="00694DA6">
      <w:pPr>
        <w:spacing w:after="0"/>
        <w:jc w:val="center"/>
        <w:outlineLvl w:val="0"/>
      </w:pPr>
    </w:p>
    <w:p w:rsidRDefault="00694DA6" w:rsidP="00113FAC" w:rsidR="00694DA6">
      <w:pPr>
        <w:spacing w:after="0"/>
        <w:jc w:val="center"/>
        <w:outlineLvl w:val="0"/>
      </w:pPr>
    </w:p>
    <w:p w:rsidRDefault="00694DA6" w:rsidP="00113FAC" w:rsidR="00694DA6">
      <w:pPr>
        <w:spacing w:after="0"/>
        <w:jc w:val="center"/>
        <w:outlineLvl w:val="0"/>
      </w:pPr>
      <w:r>
        <w:t>Obrazloženje</w:t>
      </w:r>
    </w:p>
    <w:p w:rsidRDefault="00694DA6" w:rsidP="00113FAC" w:rsidR="00694DA6">
      <w:pPr>
        <w:spacing w:after="0"/>
        <w:outlineLvl w:val="0"/>
      </w:pPr>
    </w:p>
    <w:p w:rsidRDefault="00694DA6" w:rsidP="00113FAC" w:rsidR="00694DA6">
      <w:pPr>
        <w:spacing w:after="0"/>
        <w:jc w:val="both"/>
        <w:outlineLvl w:val="0"/>
      </w:pPr>
      <w:r>
        <w:tab/>
        <w:t>Dana 14. travnja 2016. godine, predlagatelj Financijska agencija, Regionalni centar Zagreb Podružnica Varaždin, podnio je prijedlog  za otvaranje stečajnog postupka nad dužnikom MEKRA j.d.o.o., OIB: 6117104136</w:t>
      </w:r>
      <w:r w:rsidR="00DE002A">
        <w:t>9</w:t>
      </w:r>
      <w:r>
        <w:t xml:space="preserve"> sa sjedištem u Bratstva I jedinstva 20, Savska Ves, navodeći da dužnik na dan 12. travnja 2016. u Očevidniku redoslijeda osnova za plaćanje ima evidentirane neizvršene osnove za plaćanje u ukupnom iznosu od 7.463,80 kn te da dužnik nema zaposlenih.</w:t>
      </w:r>
    </w:p>
    <w:p w:rsidRDefault="00694DA6" w:rsidP="00113FAC" w:rsidR="00694DA6">
      <w:pPr>
        <w:spacing w:after="0"/>
        <w:jc w:val="both"/>
        <w:outlineLvl w:val="0"/>
      </w:pPr>
    </w:p>
    <w:p w:rsidRDefault="00694DA6" w:rsidP="00113FAC" w:rsidR="00694DA6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694DA6" w:rsidP="00113FAC" w:rsidR="00694DA6">
      <w:pPr>
        <w:spacing w:after="0"/>
        <w:jc w:val="both"/>
        <w:outlineLvl w:val="0"/>
      </w:pPr>
    </w:p>
    <w:p w:rsidRDefault="00694DA6" w:rsidP="00113FAC" w:rsidR="00694DA6">
      <w:pPr>
        <w:spacing w:after="0"/>
        <w:jc w:val="center"/>
        <w:outlineLvl w:val="0"/>
      </w:pPr>
    </w:p>
    <w:p w:rsidRDefault="00694DA6" w:rsidP="00113FAC" w:rsidR="00694DA6">
      <w:pPr>
        <w:spacing w:after="0"/>
        <w:jc w:val="center"/>
        <w:outlineLvl w:val="0"/>
      </w:pPr>
      <w:r>
        <w:t>U Varaždinu, 14. travnja 2016. godine.</w:t>
      </w:r>
    </w:p>
    <w:p w:rsidRDefault="00694DA6" w:rsidP="00113FAC" w:rsidR="00694DA6">
      <w:pPr>
        <w:spacing w:after="0"/>
        <w:jc w:val="center"/>
        <w:outlineLvl w:val="0"/>
      </w:pPr>
    </w:p>
    <w:p w:rsidRDefault="00694DA6" w:rsidP="00113FAC" w:rsidR="00694DA6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94DA6" w:rsidP="00113FAC" w:rsidR="00694DA6">
      <w:pPr>
        <w:spacing w:after="0"/>
        <w:jc w:val="center"/>
        <w:outlineLvl w:val="0"/>
      </w:pPr>
    </w:p>
    <w:p w:rsidRDefault="00694DA6" w:rsidP="00113FAC" w:rsidR="00694DA6">
      <w:pPr>
        <w:spacing w:after="0"/>
        <w:ind w:firstLine="720" w:left="3600"/>
        <w:jc w:val="center"/>
        <w:outlineLvl w:val="0"/>
      </w:pPr>
      <w:r>
        <w:t>Sudska savjetnica</w:t>
      </w:r>
    </w:p>
    <w:p w:rsidRDefault="00694DA6" w:rsidP="00113FAC" w:rsidR="00694DA6">
      <w:pPr>
        <w:spacing w:after="0"/>
        <w:ind w:firstLine="720" w:left="3600"/>
        <w:jc w:val="center"/>
        <w:outlineLvl w:val="0"/>
      </w:pPr>
    </w:p>
    <w:p w:rsidRDefault="00694DA6" w:rsidP="00113FAC" w:rsidR="00694DA6">
      <w:pPr>
        <w:spacing w:after="0"/>
        <w:ind w:firstLine="720" w:left="3600"/>
        <w:jc w:val="center"/>
        <w:outlineLvl w:val="0"/>
      </w:pPr>
      <w:r>
        <w:t xml:space="preserve">  Janja Topol</w:t>
      </w:r>
    </w:p>
    <w:p w:rsidRDefault="00694DA6" w:rsidP="00113FAC" w:rsidR="00694DA6">
      <w:pPr>
        <w:spacing w:after="0"/>
        <w:ind w:firstLine="720" w:left="3600"/>
        <w:jc w:val="center"/>
        <w:outlineLvl w:val="0"/>
      </w:pPr>
    </w:p>
    <w:p w:rsidRDefault="00694DA6" w:rsidP="00113FAC" w:rsidR="00694DA6">
      <w:pPr>
        <w:spacing w:after="0"/>
        <w:outlineLvl w:val="0"/>
      </w:pPr>
    </w:p>
    <w:p w:rsidRDefault="00694DA6" w:rsidP="00113FAC" w:rsidR="00694DA6">
      <w:pPr>
        <w:spacing w:after="0"/>
        <w:outlineLvl w:val="0"/>
      </w:pPr>
    </w:p>
    <w:p w:rsidRDefault="00694DA6" w:rsidP="00113FAC" w:rsidR="00694DA6">
      <w:pPr>
        <w:spacing w:after="0"/>
        <w:outlineLvl w:val="0"/>
      </w:pPr>
    </w:p>
    <w:p w:rsidRDefault="00694DA6" w:rsidP="00113FAC" w:rsidR="00694DA6">
      <w:pPr>
        <w:spacing w:after="0"/>
        <w:outlineLvl w:val="0"/>
      </w:pPr>
    </w:p>
    <w:p w:rsidRDefault="00694DA6" w:rsidP="00113FAC" w:rsidR="00694DA6">
      <w:pPr>
        <w:spacing w:after="0"/>
        <w:outlineLvl w:val="0"/>
      </w:pPr>
      <w:r>
        <w:t>DNA:</w:t>
      </w:r>
    </w:p>
    <w:p w:rsidRDefault="00694DA6" w:rsidP="00113FAC" w:rsidR="00694DA6">
      <w:pPr>
        <w:spacing w:after="0"/>
        <w:rPr>
          <w:lang w:val="en-US"/>
        </w:rPr>
      </w:pPr>
    </w:p>
    <w:p w:rsidRDefault="00694DA6" w:rsidP="00113FAC" w:rsidR="00694DA6">
      <w:pPr>
        <w:spacing w:after="0"/>
      </w:pPr>
      <w:r>
        <w:t>- e-Oglasna ploča suda</w:t>
      </w:r>
    </w:p>
    <w:p w:rsidRDefault="00694DA6" w:rsidP="00113FAC" w:rsidR="00694DA6">
      <w:pPr>
        <w:spacing w:after="0"/>
      </w:pPr>
    </w:p>
    <w:p w:rsidRDefault="00694DA6" w:rsidP="00113FAC" w:rsidR="00694DA6">
      <w:pPr>
        <w:spacing w:after="0"/>
      </w:pPr>
    </w:p>
    <w:p w:rsidRDefault="00694DA6" w:rsidP="00113FAC" w:rsidR="00694DA6">
      <w:pPr>
        <w:spacing w:after="0"/>
        <w:jc w:val="both"/>
      </w:pPr>
    </w:p>
    <w:p w:rsidRDefault="00AE649C" w:rsidP="00113FAC" w:rsidR="00AE649C" w:rsidRPr="00B76F3C">
      <w:pPr>
        <w:pStyle w:val="Naslov3"/>
        <w:spacing w:after="0"/>
      </w:pPr>
    </w:p>
    <w:p w:rsidRDefault="00DE002A" w:rsidP="00113FAC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113FAC" w:rsidR="00AE649C" w:rsidRPr="00B76F3C">
      <w:pPr>
        <w:pStyle w:val="SudSjedite"/>
      </w:pPr>
      <w:r>
        <w:tab/>
      </w:r>
    </w:p>
    <w:p w:rsidRDefault="00CB0EA4" w:rsidP="00113FAC" w:rsidR="00CB0EA4">
      <w:pPr>
        <w:pStyle w:val="Naslovdokumenta"/>
        <w:spacing w:after="0"/>
      </w:pPr>
    </w:p>
    <w:p w:rsidRDefault="0071688E" w:rsidP="00113FAC" w:rsidR="0071688E">
      <w:pPr>
        <w:pStyle w:val="Poetniodjeljak"/>
        <w:spacing w:after="0"/>
      </w:pPr>
    </w:p>
    <w:p w:rsidRDefault="00A21F0D" w:rsidP="00113FAC" w:rsidR="00A21F0D">
      <w:pPr>
        <w:pStyle w:val="NormaleSPIS"/>
        <w:spacing w:after="0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3FAC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4DA6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002A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121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St-639/2016-3</izvorni_sadrzaj>
    <derivirana_varijabla naziv="DomainObject.Oznaka_1">St-639/2016-3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St-639/2016</izvorni_sadrzaj>
    <derivirana_varijabla naziv="DomainObject.Predmet.OznakaBroj_1">St-639/2016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MEKRA jednostavno društvo s ograničenom odgovornošću za ugostiteljstvo i usluge</izvorni_sadrzaj>
    <derivirana_varijabla naziv="DomainObject.Predmet.ProtustrankaFormated_1">  MEKRA jednostavno društvo s ograničenom odgovornošću za ugostiteljstvo i usluge</derivirana_varijabla>
  </DomainObject.Predmet.ProtustrankaFormated>
  <DomainObject.Predmet.ProtustrankaFormatedOIB>
    <izvorni_sadrzaj>  MEKRA jednostavno društvo s ograničenom odgovornošću za ugostiteljstvo i usluge, OIB 61171041369</izvorni_sadrzaj>
    <derivirana_varijabla naziv="DomainObject.Predmet.ProtustrankaFormatedOIB_1">  MEKRA jednostavno društvo s ograničenom odgovornošću za ugostiteljstvo i usluge, OIB 61171041369</derivirana_varijabla>
  </DomainObject.Predmet.ProtustrankaFormatedOIB>
  <DomainObject.Predmet.ProtustrankaFormatedWithAdress>
    <izvorni_sadrzaj> MEKRA jednostavno društvo s ograničenom odgovornošću za ugostiteljstvo i usluge, Bratstva i jedinstva 20, 40000 Savska Ves</izvorni_sadrzaj>
    <derivirana_varijabla naziv="DomainObject.Predmet.ProtustrankaFormatedWithAdress_1"> MEKRA jednostavno društvo s ograničenom odgovornošću za ugostiteljstvo i usluge, Bratstva i jedinstva 20, 40000 Savska Ves</derivirana_varijabla>
  </DomainObject.Predmet.ProtustrankaFormatedWithAdress>
  <DomainObject.Predmet.ProtustrankaFormatedWithAdressOIB>
    <izvorni_sadrzaj> MEKRA jednostavno društvo s ograničenom odgovornošću za ugostiteljstvo i usluge, OIB 61171041369, Bratstva i jedinstva 20, 40000 Savska Ves</izvorni_sadrzaj>
    <derivirana_varijabla naziv="DomainObject.Predmet.ProtustrankaFormatedWithAdressOIB_1"> MEKRA jednostavno društvo s ograničenom odgovornošću za ugostiteljstvo i usluge, OIB 61171041369, Bratstva i jedinstva 20, 40000 Savska Ves</derivirana_varijabla>
  </DomainObject.Predmet.ProtustrankaFormatedWithAdressOIB>
  <DomainObject.Predmet.ProtustrankaWithAdress>
    <izvorni_sadrzaj>MEKRA jednostavno društvo s ograničenom odgovornošću za ugostiteljstvo i usluge Bratstva i jedinstva 20, 40000 Savska Ves</izvorni_sadrzaj>
    <derivirana_varijabla naziv="DomainObject.Predmet.ProtustrankaWithAdress_1">MEKRA jednostavno društvo s ograničenom odgovornošću za ugostiteljstvo i usluge Bratstva i jedinstva 20, 40000 Savska Ves</derivirana_varijabla>
  </DomainObject.Predmet.ProtustrankaWithAdress>
  <DomainObject.Predmet.ProtustrankaWithAdressOIB>
    <izvorni_sadrzaj>MEKRA jednostavno društvo s ograničenom odgovornošću za ugostiteljstvo i usluge, OIB 61171041369, Bratstva i jedinstva 20, 40000 Savska Ves</izvorni_sadrzaj>
    <derivirana_varijabla naziv="DomainObject.Predmet.ProtustrankaWithAdressOIB_1">MEKRA jednostavno društvo s ograničenom odgovornošću za ugostiteljstvo i usluge, OIB 61171041369, Bratstva i jedinstva 20, 40000 Savska Ves</derivirana_varijabla>
  </DomainObject.Predmet.ProtustrankaWithAdressOIB>
  <DomainObject.Predmet.ProtustrankaNazivFormated>
    <izvorni_sadrzaj>MEKRA jednostavno društvo s ograničenom odgovornošću za ugostiteljstvo i usluge</izvorni_sadrzaj>
    <derivirana_varijabla naziv="DomainObject.Predmet.ProtustrankaNazivFormated_1">MEKRA jednostavno društvo s ograničenom odgovornošću za ugostiteljstvo i usluge</derivirana_varijabla>
  </DomainObject.Predmet.ProtustrankaNazivFormated>
  <DomainObject.Predmet.ProtustrankaNazivFormatedOIB>
    <izvorni_sadrzaj>MEKRA jednostavno društvo s ograničenom odgovornošću za ugostiteljstvo i usluge, OIB 61171041369</izvorni_sadrzaj>
    <derivirana_varijabla naziv="DomainObject.Predmet.ProtustrankaNazivFormatedOIB_1">MEKRA jednostavno društvo s ograničenom odgovornošću za ugostiteljstvo i usluge, OIB 61171041369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7463.80</izvorni_sadrzaj>
    <derivirana_varijabla naziv="DomainObject.Predmet.TrenutnaVrijednost_1">7463.80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MEKRA jednostavno društvo s ograničenom odgovornošću za ugostiteljstvo i usluge</item>
    </izvorni_sadrzaj>
    <derivirana_varijabla naziv="DomainObject.Predmet.ProtuStrankaListFormated_1">
      <item>MEKRA jednostavno društvo s ograničenom odgovornošću za ugostiteljstvo i usluge</item>
    </derivirana_varijabla>
  </DomainObject.Predmet.ProtuStrankaListFormated>
  <DomainObject.Predmet.ProtuStrankaListFormatedOIB>
    <izvorni_sadrzaj>
      <item>MEKRA jednostavno društvo s ograničenom odgovornošću za ugostiteljstvo i usluge, OIB 61171041369</item>
    </izvorni_sadrzaj>
    <derivirana_varijabla naziv="DomainObject.Predmet.ProtuStrankaListFormatedOIB_1">
      <item>MEKRA jednostavno društvo s ograničenom odgovornošću za ugostiteljstvo i usluge, OIB 61171041369</item>
    </derivirana_varijabla>
  </DomainObject.Predmet.ProtuStrankaListFormatedOIB>
  <DomainObject.Predmet.ProtuStrankaListFormatedWithAdress>
    <izvorni_sadrzaj>
      <item>MEKRA jednostavno društvo s ograničenom odgovornošću za ugostiteljstvo i usluge, Bratstva i jedinstva 20, 40000 Savska Ves</item>
    </izvorni_sadrzaj>
    <derivirana_varijabla naziv="DomainObject.Predmet.ProtuStrankaListFormatedWithAdress_1">
      <item>MEKRA jednostavno društvo s ograničenom odgovornošću za ugostiteljstvo i usluge, Bratstva i jedinstva 20, 40000 Savska Ves</item>
    </derivirana_varijabla>
  </DomainObject.Predmet.ProtuStrankaListFormatedWithAdress>
  <DomainObject.Predmet.ProtuStrankaListFormatedWithAdressOIB>
    <izvorni_sadrzaj>
      <item>MEKRA jednostavno društvo s ograničenom odgovornošću za ugostiteljstvo i usluge, OIB 61171041369, Bratstva i jedinstva 20, 40000 Savska Ves</item>
    </izvorni_sadrzaj>
    <derivirana_varijabla naziv="DomainObject.Predmet.ProtuStrankaListFormatedWithAdressOIB_1">
      <item>MEKRA jednostavno društvo s ograničenom odgovornošću za ugostiteljstvo i usluge, OIB 61171041369, Bratstva i jedinstva 20, 40000 Savska Ves</item>
    </derivirana_varijabla>
  </DomainObject.Predmet.ProtuStrankaListFormatedWithAdressOIB>
  <DomainObject.Predmet.ProtuStrankaListNazivFormated>
    <izvorni_sadrzaj>
      <item>MEKRA jednostavno društvo s ograničenom odgovornošću za ugostiteljstvo i usluge</item>
    </izvorni_sadrzaj>
    <derivirana_varijabla naziv="DomainObject.Predmet.ProtuStrankaListNazivFormated_1">
      <item>MEKRA jednostavno društvo s ograničenom odgovornošću za ugostiteljstvo i usluge</item>
    </derivirana_varijabla>
  </DomainObject.Predmet.ProtuStrankaListNazivFormated>
  <DomainObject.Predmet.ProtuStrankaListNazivFormatedOIB>
    <izvorni_sadrzaj>
      <item>MEKRA jednostavno društvo s ograničenom odgovornošću za ugostiteljstvo i usluge, OIB 61171041369</item>
    </izvorni_sadrzaj>
    <derivirana_varijabla naziv="DomainObject.Predmet.ProtuStrankaListNazivFormatedOIB_1">
      <item>MEKRA jednostavno društvo s ograničenom odgovornošću za ugostiteljstvo i usluge, OIB 61171041369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>St-639/2016-3</izvorni_sadrzaj>
    <derivirana_varijabla naziv="DomainObject.PoslovniBrojDokumenta_1">St-639/2016-3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MEKRA jednostavno društvo s ograničenom odgovornošću za ugostiteljstvo i usluge</izvorni_sadrzaj>
    <derivirana_varijabla naziv="DomainObject.Predmet.ProtustrankaIDrugi_1">MEKRA jednostavno društvo s ograničenom odgovornošću za ugostiteljstvo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MEKRA jednostavno društvo s ograničenom odgovornošću za ugostiteljstvo i usluge, OIB 61171041369, Bratstva i jedinstva 20, 40000 Savska Ves</izvorni_sadrzaj>
    <derivirana_varijabla naziv="DomainObject.Predmet.ProtustrankaIDrugiAdressOIB_1">MEKRA jednostavno društvo s ograničenom odgovornošću za ugostiteljstvo i usluge, OIB 61171041369, Bratstva i jedinstva 20, 40000 Savska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MEKRA jednostavno društvo s ograničenom odgovornošću za ugostiteljstvo i usluge</item>
      <item>sudski registar</item>
    </izvorni_sadrzaj>
    <derivirana_varijabla naziv="DomainObject.Predmet.SudioniciListNaziv_1">
      <item>Financijska agencija</item>
      <item>MEKRA jednostavno društvo s ograničenom odgovornošću za ugostiteljstvo i usluge</item>
      <item>sudski registar</item>
    </derivirana_varijabla>
  </DomainObject.Predmet.SudioniciListNaziv>
  <DomainObject.Predmet.SudioniciListAdressOIB>
    <izvorni_sadrzaj>
      <item>Financijska agencija, OIB 85821130368</item>
      <item>MEKRA jednostavno društvo s ograničenom odgovornošću za ugostiteljstvo i usluge, OIB 61171041369, Bratstva i jedinstva 20,40000 Savska Ves</item>
      <item>sudski registar</item>
    </izvorni_sadrzaj>
    <derivirana_varijabla naziv="DomainObject.Predmet.SudioniciListAdressOIB_1">
      <item>Financijska agencija, OIB 85821130368</item>
      <item>MEKRA jednostavno društvo s ograničenom odgovornošću za ugostiteljstvo i usluge, OIB 61171041369, Bratstva i jedinstva 20,40000 Savska Ves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FDD2AE-F09A-4FCA-A9D1-DDD43BB454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2573</properties:Characters>
  <properties:Lines>83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2016-04-14T13:23:00Z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St-639/2016-3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