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8b15" w14:paraId="c298b15" w:rsidRDefault="00222DFC" w:rsidP="00222DFC" w:rsidR="00222DFC">
      <w:pPr>
        <w:jc w:val="right"/>
        <w15:collapsed w:val="false"/>
      </w:pPr>
      <w:r w:rsidRPr="00611CA8">
        <w:t>Broj: 6 St-</w:t>
      </w:r>
      <w:r w:rsidR="00095E95">
        <w:t>45/15-200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095E95">
        <w:t>19. listopada</w:t>
      </w:r>
      <w:r w:rsidR="0089554B">
        <w:t xml:space="preserve"> 2017.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095E95">
        <w:t>peta</w:t>
      </w:r>
      <w:r w:rsidR="004B2235">
        <w:t xml:space="preserve">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>
      <w:pPr>
        <w:ind w:firstLine="708"/>
      </w:pPr>
    </w:p>
    <w:p w:rsidRDefault="00B0136A" w:rsidP="00B0136A" w:rsidR="0089554B">
      <w:pPr>
        <w:pStyle w:val="Odlomakpopisa"/>
        <w:numPr>
          <w:ilvl w:val="0"/>
          <w:numId w:val="15"/>
        </w:numPr>
      </w:pPr>
      <w:r>
        <w:rPr>
          <w:b/>
        </w:rPr>
        <w:t xml:space="preserve">po početnoj cijeni od </w:t>
      </w:r>
      <w:r w:rsidR="00095E95">
        <w:rPr>
          <w:b/>
        </w:rPr>
        <w:t>7.751.700,00</w:t>
      </w:r>
      <w:r>
        <w:rPr>
          <w:b/>
        </w:rPr>
        <w:t xml:space="preserve"> kn.</w:t>
      </w:r>
    </w:p>
    <w:p w:rsidRDefault="00B0136A" w:rsidP="0089554B" w:rsidR="00B0136A">
      <w: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095E95">
        <w:rPr>
          <w:b/>
        </w:rPr>
        <w:t>7. prosinca</w:t>
      </w:r>
      <w:r w:rsidR="00D4561C">
        <w:rPr>
          <w:b/>
        </w:rPr>
        <w:t xml:space="preserve"> 2017. g. u 1</w:t>
      </w:r>
      <w:r w:rsidR="00095E95">
        <w:rPr>
          <w:b/>
        </w:rPr>
        <w:t>1,30</w:t>
      </w:r>
      <w:r w:rsidR="00D4561C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095E95">
        <w:rPr>
          <w:b/>
        </w:rPr>
        <w:t>dva</w:t>
      </w:r>
      <w:r w:rsidR="00B434B7" w:rsidRPr="00095E95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095E95">
        <w:t>45/15-200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95E95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095E95">
        <w:rPr>
          <w:b/>
        </w:rPr>
        <w:t>19. listopada</w:t>
      </w:r>
      <w:r w:rsidR="00B0136A">
        <w:rPr>
          <w:b/>
        </w:rPr>
        <w:t xml:space="preserve"> 2017.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095E95">
        <w:rPr>
          <w:lang w:eastAsia="hr-HR"/>
        </w:rPr>
        <w:t>7.12.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CA4C76" w:rsidR="000B2B4C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419" w:rsidP="000B2B4C" w:rsidR="00867419">
      <w:r>
        <w:separator/>
      </w:r>
    </w:p>
  </w:endnote>
  <w:endnote w:id="0" w:type="continuationSeparator">
    <w:p w:rsidRDefault="00867419" w:rsidP="000B2B4C" w:rsidR="0086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419" w:rsidP="000B2B4C" w:rsidR="00867419">
      <w:r>
        <w:separator/>
      </w:r>
    </w:p>
  </w:footnote>
  <w:footnote w:id="0" w:type="continuationSeparator">
    <w:p w:rsidRDefault="00867419" w:rsidP="000B2B4C" w:rsidR="00867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C76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95E95"/>
    <w:rsid w:val="000B2B4C"/>
    <w:rsid w:val="000E0096"/>
    <w:rsid w:val="00105BE6"/>
    <w:rsid w:val="001368A7"/>
    <w:rsid w:val="00150884"/>
    <w:rsid w:val="00150F67"/>
    <w:rsid w:val="00160BFA"/>
    <w:rsid w:val="001726D7"/>
    <w:rsid w:val="00182207"/>
    <w:rsid w:val="00191ADF"/>
    <w:rsid w:val="001E222A"/>
    <w:rsid w:val="001E5F34"/>
    <w:rsid w:val="001F7A08"/>
    <w:rsid w:val="00203014"/>
    <w:rsid w:val="00222DFC"/>
    <w:rsid w:val="002736F2"/>
    <w:rsid w:val="002C1B8A"/>
    <w:rsid w:val="002F69F8"/>
    <w:rsid w:val="00352BA1"/>
    <w:rsid w:val="00360085"/>
    <w:rsid w:val="00387FF0"/>
    <w:rsid w:val="003A4DFF"/>
    <w:rsid w:val="003D45F7"/>
    <w:rsid w:val="00410252"/>
    <w:rsid w:val="0049119C"/>
    <w:rsid w:val="00491F3B"/>
    <w:rsid w:val="00495894"/>
    <w:rsid w:val="004B2235"/>
    <w:rsid w:val="005214F8"/>
    <w:rsid w:val="005840AC"/>
    <w:rsid w:val="00632A0A"/>
    <w:rsid w:val="00715EB1"/>
    <w:rsid w:val="007625B4"/>
    <w:rsid w:val="007C34A7"/>
    <w:rsid w:val="007E5FB8"/>
    <w:rsid w:val="00825A77"/>
    <w:rsid w:val="00847ED2"/>
    <w:rsid w:val="00867419"/>
    <w:rsid w:val="008946D0"/>
    <w:rsid w:val="0089554B"/>
    <w:rsid w:val="008D6BAF"/>
    <w:rsid w:val="009014E8"/>
    <w:rsid w:val="00915D9B"/>
    <w:rsid w:val="0092408C"/>
    <w:rsid w:val="00931584"/>
    <w:rsid w:val="0096699F"/>
    <w:rsid w:val="009C140D"/>
    <w:rsid w:val="009C17D8"/>
    <w:rsid w:val="009E56A6"/>
    <w:rsid w:val="00A157CD"/>
    <w:rsid w:val="00A15BB7"/>
    <w:rsid w:val="00A32BCD"/>
    <w:rsid w:val="00AD5F90"/>
    <w:rsid w:val="00B0136A"/>
    <w:rsid w:val="00B070EF"/>
    <w:rsid w:val="00B434B7"/>
    <w:rsid w:val="00B75470"/>
    <w:rsid w:val="00BA614D"/>
    <w:rsid w:val="00BF0D07"/>
    <w:rsid w:val="00C368C0"/>
    <w:rsid w:val="00CA3524"/>
    <w:rsid w:val="00CA4C76"/>
    <w:rsid w:val="00D0646F"/>
    <w:rsid w:val="00D403E1"/>
    <w:rsid w:val="00D4561C"/>
    <w:rsid w:val="00D71945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4C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4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4C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4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3696</properties:Characters>
  <properties:Lines>157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2017-10-19T11:46:00Z</dcterms:created>
  <dc:creator>XXYY</dc:creator>
  <cp:lastModifiedBy>Danijela Sekulić</cp:lastModifiedBy>
  <cp:lastPrinted>2017-10-19T11:46:00Z</cp:lastPrinted>
  <dcterms:modified xmlns:xsi="http://www.w3.org/2001/XMLSchema-instance" xsi:type="dcterms:W3CDTF">2017-10-19T11:47:00Z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