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D5186A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96215">
              <w:rPr>
                <w:noProof/>
                <w:sz w:val="24"/>
              </w:rPr>
              <w:t>1060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271f858" w14:paraId="271f858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>dužnikom ŠUGAMAN d.o.o., OIB: 69958685586, Split, Dosud 4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96087" w:rsidRPr="00396087">
        <w:t>ŠUGAMAN d.o.o., OIB: 69958685586, Split, Dosud 4</w:t>
      </w:r>
      <w:r w:rsidR="00ED1322">
        <w:t xml:space="preserve">, </w:t>
      </w:r>
      <w:r>
        <w:t xml:space="preserve">na </w:t>
      </w:r>
      <w:r w:rsidR="00737985">
        <w:t>dan 1</w:t>
      </w:r>
      <w:r w:rsidR="00396087">
        <w:t>6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96087">
        <w:t>60.056,44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A1E5B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96215"/>
    <w:rsid w:val="001D3E5A"/>
    <w:rsid w:val="00221F64"/>
    <w:rsid w:val="00222F09"/>
    <w:rsid w:val="0028585D"/>
    <w:rsid w:val="002A1E5B"/>
    <w:rsid w:val="002C251D"/>
    <w:rsid w:val="00364774"/>
    <w:rsid w:val="00396087"/>
    <w:rsid w:val="003C2F22"/>
    <w:rsid w:val="00417EA6"/>
    <w:rsid w:val="004225AC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907247"/>
    <w:rsid w:val="00977805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E5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E5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E5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E5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E5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E5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St-1060/2017</izvorni_sadrzaj>
    <derivirana_varijabla naziv="DomainObject.Predmet.OznakaBroj_1">St-1060/2017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ŠUGAMAN d.o.o. za turizam i ugostiteljstvo, turistička agencija</izvorni_sadrzaj>
    <derivirana_varijabla naziv="DomainObject.Predmet.ProtustrankaFormated_1">  ŠUGAMAN d.o.o. za turizam i ugostiteljstvo, turistička agencija</derivirana_varijabla>
  </DomainObject.Predmet.ProtustrankaFormated>
  <DomainObject.Predmet.ProtustrankaFormatedOIB>
    <izvorni_sadrzaj>  ŠUGAMAN d.o.o. za turizam i ugostiteljstvo, turistička agencija, OIB 69958685586</izvorni_sadrzaj>
    <derivirana_varijabla naziv="DomainObject.Predmet.ProtustrankaFormatedOIB_1">  ŠUGAMAN d.o.o. za turizam i ugostiteljstvo, turistička agencija, OIB 69958685586</derivirana_varijabla>
  </DomainObject.Predmet.ProtustrankaFormatedOIB>
  <DomainObject.Predmet.ProtustrankaFormatedWithAdress>
    <izvorni_sadrzaj> ŠUGAMAN d.o.o. za turizam i ugostiteljstvo, turistička agencija, Dosud 4, 21000 Split</izvorni_sadrzaj>
    <derivirana_varijabla naziv="DomainObject.Predmet.ProtustrankaFormatedWithAdress_1"> ŠUGAMAN d.o.o. za turizam i ugostiteljstvo, turistička agencija, Dosud 4, 21000 Split</derivirana_varijabla>
  </DomainObject.Predmet.ProtustrankaFormatedWithAdress>
  <DomainObject.Predmet.ProtustrankaFormatedWithAdressOIB>
    <izvorni_sadrzaj> ŠUGAMAN d.o.o. za turizam i ugostiteljstvo, turistička agencija, OIB 69958685586, Dosud 4, 21000 Split</izvorni_sadrzaj>
    <derivirana_varijabla naziv="DomainObject.Predmet.ProtustrankaFormatedWithAdressOIB_1"> ŠUGAMAN d.o.o. za turizam i ugostiteljstvo, turistička agencija, OIB 69958685586, Dosud 4, 21000 Split</derivirana_varijabla>
  </DomainObject.Predmet.ProtustrankaFormatedWithAdressOIB>
  <DomainObject.Predmet.ProtustrankaWithAdress>
    <izvorni_sadrzaj>ŠUGAMAN d.o.o. za turizam i ugostiteljstvo, turistička agencija Dosud 4, 21000 Split</izvorni_sadrzaj>
    <derivirana_varijabla naziv="DomainObject.Predmet.ProtustrankaWithAdress_1">ŠUGAMAN d.o.o. za turizam i ugostiteljstvo, turistička agencija Dosud 4, 21000 Split</derivirana_varijabla>
  </DomainObject.Predmet.ProtustrankaWithAdress>
  <DomainObject.Predmet.ProtustrankaWithAdressOIB>
    <izvorni_sadrzaj>ŠUGAMAN d.o.o. za turizam i ugostiteljstvo, turistička agencija, OIB 69958685586, Dosud 4, 21000 Split</izvorni_sadrzaj>
    <derivirana_varijabla naziv="DomainObject.Predmet.ProtustrankaWithAdressOIB_1">ŠUGAMAN d.o.o. za turizam i ugostiteljstvo, turistička agencija, OIB 69958685586, Dosud 4, 21000 Split</derivirana_varijabla>
  </DomainObject.Predmet.ProtustrankaWithAdressOIB>
  <DomainObject.Predmet.ProtustrankaNazivFormated>
    <izvorni_sadrzaj>ŠUGAMAN d.o.o. za turizam i ugostiteljstvo, turistička agencija</izvorni_sadrzaj>
    <derivirana_varijabla naziv="DomainObject.Predmet.ProtustrankaNazivFormated_1">ŠUGAMAN d.o.o. za turizam i ugostiteljstvo, turistička agencija</derivirana_varijabla>
  </DomainObject.Predmet.ProtustrankaNazivFormated>
  <DomainObject.Predmet.ProtustrankaNazivFormatedOIB>
    <izvorni_sadrzaj>ŠUGAMAN d.o.o. za turizam i ugostiteljstvo, turistička agencija, OIB 69958685586</izvorni_sadrzaj>
    <derivirana_varijabla naziv="DomainObject.Predmet.ProtustrankaNazivFormatedOIB_1">ŠUGAMAN d.o.o. za turizam i ugostiteljstvo, turistička agencija, OIB 69958685586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60056.44</izvorni_sadrzaj>
    <derivirana_varijabla naziv="DomainObject.Predmet.TrenutnaVrijednost_1">60056.44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ŠUGAMAN d.o.o. za turizam i ugostiteljstvo, turistička agencija</item>
    </izvorni_sadrzaj>
    <derivirana_varijabla naziv="DomainObject.Predmet.ProtuStrankaListFormated_1">
      <item>ŠUGAMAN d.o.o. za turizam i ugostiteljstvo, turistička agencija</item>
    </derivirana_varijabla>
  </DomainObject.Predmet.ProtuStrankaListFormated>
  <DomainObject.Predmet.ProtuStrankaListFormatedOIB>
    <izvorni_sadrzaj>
      <item>ŠUGAMAN d.o.o. za turizam i ugostiteljstvo, turistička agencija, OIB 69958685586</item>
    </izvorni_sadrzaj>
    <derivirana_varijabla naziv="DomainObject.Predmet.ProtuStrankaListFormatedOIB_1">
      <item>ŠUGAMAN d.o.o. za turizam i ugostiteljstvo, turistička agencija, OIB 69958685586</item>
    </derivirana_varijabla>
  </DomainObject.Predmet.ProtuStrankaListFormatedOIB>
  <DomainObject.Predmet.ProtuStrankaListFormatedWithAdress>
    <izvorni_sadrzaj>
      <item>ŠUGAMAN d.o.o. za turizam i ugostiteljstvo, turistička agencija, Dosud 4, 21000 Split</item>
    </izvorni_sadrzaj>
    <derivirana_varijabla naziv="DomainObject.Predmet.ProtuStrankaListFormatedWithAdress_1">
      <item>ŠUGAMAN d.o.o. za turizam i ugostiteljstvo, turistička agencija, Dosud 4, 21000 Split</item>
    </derivirana_varijabla>
  </DomainObject.Predmet.ProtuStrankaListFormatedWithAdress>
  <DomainObject.Predmet.ProtuStrankaListFormatedWithAdressOIB>
    <izvorni_sadrzaj>
      <item>ŠUGAMAN d.o.o. za turizam i ugostiteljstvo, turistička agencija, OIB 69958685586, Dosud 4, 21000 Split</item>
    </izvorni_sadrzaj>
    <derivirana_varijabla naziv="DomainObject.Predmet.ProtuStrankaListFormatedWithAdressOIB_1">
      <item>ŠUGAMAN d.o.o. za turizam i ugostiteljstvo, turistička agencija, OIB 69958685586, Dosud 4, 21000 Split</item>
    </derivirana_varijabla>
  </DomainObject.Predmet.ProtuStrankaListFormatedWithAdressOIB>
  <DomainObject.Predmet.ProtuStrankaListNazivFormated>
    <izvorni_sadrzaj>
      <item>ŠUGAMAN d.o.o. za turizam i ugostiteljstvo, turistička agencija</item>
    </izvorni_sadrzaj>
    <derivirana_varijabla naziv="DomainObject.Predmet.ProtuStrankaListNazivFormated_1">
      <item>ŠUGAMAN d.o.o. za turizam i ugostiteljstvo, turistička agencija</item>
    </derivirana_varijabla>
  </DomainObject.Predmet.ProtuStrankaListNazivFormated>
  <DomainObject.Predmet.ProtuStrankaListNazivFormatedOIB>
    <izvorni_sadrzaj>
      <item>ŠUGAMAN d.o.o. za turizam i ugostiteljstvo, turistička agencija, OIB 69958685586</item>
    </izvorni_sadrzaj>
    <derivirana_varijabla naziv="DomainObject.Predmet.ProtuStrankaListNazivFormatedOIB_1">
      <item>ŠUGAMAN d.o.o. za turizam i ugostiteljstvo, turistička agencija, OIB 69958685586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ŠUGAMAN d.o.o. za turizam i ugostiteljstvo, turistička agencija</izvorni_sadrzaj>
    <derivirana_varijabla naziv="DomainObject.Predmet.ProtustrankaIDrugi_1">ŠUGAMAN d.o.o.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ŠUGAMAN d.o.o. za turizam i ugostiteljstvo, turistička agencija, OIB 69958685586, Dosud 4, 21000 Split</izvorni_sadrzaj>
    <derivirana_varijabla naziv="DomainObject.Predmet.ProtustrankaIDrugiAdressOIB_1">ŠUGAMAN d.o.o. za turizam i ugostiteljstvo, turistička agencija, OIB 69958685586, Dosud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ŠUGAMAN d.o.o. za turizam i ugostiteljstvo, turistička agencija</item>
      <item>FINANCIJSKA AGENCIJA, RC SPLIT</item>
    </izvorni_sadrzaj>
    <derivirana_varijabla naziv="DomainObject.Predmet.SudioniciListNaziv_1">
      <item>ŠUGAMAN d.o.o. za turizam i ugostiteljstvo, turistička agencija</item>
      <item>FINANCIJSKA AGENCIJA, RC SPLIT</item>
    </derivirana_varijabla>
  </DomainObject.Predmet.SudioniciListNaziv>
  <DomainObject.Predmet.SudioniciListAdressOIB>
    <izvorni_sadrzaj>
      <item>ŠUGAMAN d.o.o. za turizam i ugostiteljstvo, turistička agencija, OIB 69958685586, Dosud 4,21000 Split</item>
      <item>FINANCIJSKA AGENCIJA, RC SPLIT, OIB 85821130368, Mažuranićevo šetalište 24 b,21000 Split</item>
    </izvorni_sadrzaj>
    <derivirana_varijabla naziv="DomainObject.Predmet.SudioniciListAdressOIB_1">
      <item>ŠUGAMAN d.o.o. za turizam i ugostiteljstvo, turistička agencija, OIB 69958685586, Dosud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69958685586</item>
      <item>, OIB 85821130368</item>
    </izvorni_sadrzaj>
    <derivirana_varijabla naziv="DomainObject.Predmet.SudioniciListNazivOIB_1">
      <item>, OIB 69958685586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1802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2017-12-22T09:08:00Z</dcterms:created>
  <dc:creator>Katarina Mikulić</dc:creator>
  <cp:lastModifiedBy>Ana Golub Gruić</cp:lastModifiedBy>
  <cp:lastPrinted>2017-12-22T09:09:00Z</cp:lastPrinted>
  <dcterms:modified xmlns:xsi="http://www.w3.org/2001/XMLSchema-instance" xsi:type="dcterms:W3CDTF">2017-12-22T09:41:00Z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