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be9a7" w14:paraId="babe9a7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</w:t>
      </w:r>
      <w:r w:rsidR="00B76DC8">
        <w:rPr>
          <w:sz w:val="16"/>
          <w:szCs w:val="16"/>
        </w:rPr>
        <w:t xml:space="preserve"> </w:t>
      </w:r>
      <w:r w:rsidRPr="00FA23DA">
        <w:rPr>
          <w:sz w:val="16"/>
          <w:szCs w:val="16"/>
        </w:rPr>
        <w:t xml:space="preserve">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B76DC8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B76DC8" w:rsidP="005E3EB7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 w:rsidRPr="00DA15C9">
      <w:pPr>
        <w:jc w:val="both"/>
      </w:pPr>
      <w:r w:rsidRPr="00DA15C9">
        <w:tab/>
      </w: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5E3EB7" w:rsidR="005E3EB7">
      <w:pPr>
        <w:jc w:val="both"/>
      </w:pPr>
      <w:r w:rsidRPr="00DA15C9">
        <w:tab/>
        <w:t xml:space="preserve">Trgovački sud u Pazinu, po sucu </w:t>
      </w:r>
      <w:r w:rsidR="00B76DC8">
        <w:t>Damiru Rabaru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814FDD">
        <w:t xml:space="preserve">FINE, </w:t>
      </w:r>
      <w:proofErr w:type="spellStart"/>
      <w:r w:rsidR="00814FDD">
        <w:t>OIB</w:t>
      </w:r>
      <w:proofErr w:type="spellEnd"/>
      <w:r w:rsidR="00814FDD">
        <w:t xml:space="preserve">: </w:t>
      </w:r>
      <w:proofErr w:type="spellStart"/>
      <w:r w:rsidR="00814FDD">
        <w:t>85821130368</w:t>
      </w:r>
      <w:proofErr w:type="spellEnd"/>
      <w:r w:rsidR="00814FDD">
        <w:t xml:space="preserve">, </w:t>
      </w:r>
      <w:proofErr w:type="spellStart"/>
      <w:r w:rsidR="00814FDD">
        <w:t>RC</w:t>
      </w:r>
      <w:proofErr w:type="spellEnd"/>
      <w:r w:rsidR="00814FDD">
        <w:t xml:space="preserve"> Rijeka, 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r w:rsidR="003C66A7">
        <w:t xml:space="preserve">MACA TRANSPORTI j.d.o.o. </w:t>
      </w:r>
      <w:proofErr w:type="spellStart"/>
      <w:r w:rsidR="003C66A7">
        <w:t>Gračišće</w:t>
      </w:r>
      <w:proofErr w:type="spellEnd"/>
      <w:r w:rsidR="003C66A7">
        <w:t xml:space="preserve">, </w:t>
      </w:r>
      <w:proofErr w:type="spellStart"/>
      <w:r w:rsidR="003C66A7">
        <w:t>Milotski</w:t>
      </w:r>
      <w:proofErr w:type="spellEnd"/>
      <w:r w:rsidR="003C66A7">
        <w:t xml:space="preserve"> </w:t>
      </w:r>
      <w:proofErr w:type="spellStart"/>
      <w:r w:rsidR="003C66A7">
        <w:t>Breg</w:t>
      </w:r>
      <w:proofErr w:type="spellEnd"/>
      <w:r w:rsidR="003C66A7">
        <w:t xml:space="preserve">, </w:t>
      </w:r>
      <w:proofErr w:type="spellStart"/>
      <w:r w:rsidR="003C66A7">
        <w:t>Milotski</w:t>
      </w:r>
      <w:proofErr w:type="spellEnd"/>
      <w:r w:rsidR="003C66A7">
        <w:t xml:space="preserve"> </w:t>
      </w:r>
      <w:proofErr w:type="spellStart"/>
      <w:r w:rsidR="003C66A7">
        <w:t>Breg</w:t>
      </w:r>
      <w:proofErr w:type="spellEnd"/>
      <w:r w:rsidR="003C66A7">
        <w:t xml:space="preserve"> </w:t>
      </w:r>
      <w:proofErr w:type="spellStart"/>
      <w:r w:rsidR="003C66A7">
        <w:t>39</w:t>
      </w:r>
      <w:proofErr w:type="spellEnd"/>
      <w:r w:rsidR="003C66A7">
        <w:t xml:space="preserve">, </w:t>
      </w:r>
      <w:proofErr w:type="spellStart"/>
      <w:r w:rsidR="003C66A7">
        <w:t>OIB</w:t>
      </w:r>
      <w:proofErr w:type="spellEnd"/>
      <w:r w:rsidR="003C66A7">
        <w:t xml:space="preserve">: </w:t>
      </w:r>
      <w:proofErr w:type="spellStart"/>
      <w:r w:rsidR="003C66A7" w:rsidRPr="00EA3651">
        <w:t>91753397349</w:t>
      </w:r>
      <w:proofErr w:type="spellEnd"/>
      <w:r w:rsidR="009C4DE2" w:rsidRPr="00517510">
        <w:t xml:space="preserve">, </w:t>
      </w:r>
      <w:r w:rsidR="003C66A7">
        <w:t>3. travnja</w:t>
      </w:r>
      <w:r w:rsidR="00B83908">
        <w:t xml:space="preserve"> </w:t>
      </w:r>
      <w:proofErr w:type="spellStart"/>
      <w:r w:rsidR="00B83908">
        <w:t>2017</w:t>
      </w:r>
      <w:proofErr w:type="spellEnd"/>
      <w:r w:rsidR="009F738A" w:rsidRPr="00517510">
        <w:t>. godine</w:t>
      </w:r>
    </w:p>
    <w:p w:rsidRDefault="005E3EB7" w:rsidP="005E3EB7" w:rsidR="005E3EB7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814FDD">
        <w:rPr>
          <w:lang w:val="pl-PL"/>
        </w:rPr>
        <w:t>I.</w:t>
      </w:r>
      <w:r w:rsidR="00814FDD">
        <w:rPr>
          <w:lang w:val="pl-PL"/>
        </w:rPr>
        <w:tab/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3C66A7">
        <w:t xml:space="preserve">MACA TRANSPORTI j.d.o.o. </w:t>
      </w:r>
      <w:proofErr w:type="spellStart"/>
      <w:r w:rsidR="003C66A7">
        <w:t>Gračišće</w:t>
      </w:r>
      <w:proofErr w:type="spellEnd"/>
      <w:r w:rsidR="003C66A7">
        <w:t xml:space="preserve">, </w:t>
      </w:r>
      <w:proofErr w:type="spellStart"/>
      <w:r w:rsidR="003C66A7">
        <w:t>Milotski</w:t>
      </w:r>
      <w:proofErr w:type="spellEnd"/>
      <w:r w:rsidR="003C66A7">
        <w:t xml:space="preserve"> </w:t>
      </w:r>
      <w:proofErr w:type="spellStart"/>
      <w:r w:rsidR="003C66A7">
        <w:t>Breg</w:t>
      </w:r>
      <w:proofErr w:type="spellEnd"/>
      <w:r w:rsidR="003C66A7">
        <w:t xml:space="preserve">, </w:t>
      </w:r>
      <w:proofErr w:type="spellStart"/>
      <w:r w:rsidR="003C66A7">
        <w:t>Milotski</w:t>
      </w:r>
      <w:proofErr w:type="spellEnd"/>
      <w:r w:rsidR="003C66A7">
        <w:t xml:space="preserve"> </w:t>
      </w:r>
      <w:proofErr w:type="spellStart"/>
      <w:r w:rsidR="003C66A7">
        <w:t>Breg</w:t>
      </w:r>
      <w:proofErr w:type="spellEnd"/>
      <w:r w:rsidR="003C66A7">
        <w:t xml:space="preserve"> </w:t>
      </w:r>
      <w:proofErr w:type="spellStart"/>
      <w:r w:rsidR="003C66A7">
        <w:t>39</w:t>
      </w:r>
      <w:proofErr w:type="spellEnd"/>
      <w:r w:rsidR="003C66A7">
        <w:t xml:space="preserve">, </w:t>
      </w:r>
      <w:proofErr w:type="spellStart"/>
      <w:r w:rsidR="003C66A7">
        <w:t>OIB</w:t>
      </w:r>
      <w:proofErr w:type="spellEnd"/>
      <w:r w:rsidR="003C66A7">
        <w:t xml:space="preserve">: </w:t>
      </w:r>
      <w:proofErr w:type="spellStart"/>
      <w:r w:rsidR="003C66A7" w:rsidRPr="00EA3651">
        <w:t>91753397349</w:t>
      </w:r>
      <w:proofErr w:type="spellEnd"/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3C66A7">
        <w:rPr>
          <w:b/>
          <w:lang w:val="pl-PL"/>
        </w:rPr>
        <w:t>11</w:t>
      </w:r>
      <w:r w:rsidR="00A77644">
        <w:rPr>
          <w:b/>
          <w:lang w:val="pl-PL"/>
        </w:rPr>
        <w:t>. svibnja</w:t>
      </w:r>
      <w:r w:rsidR="004C4F63">
        <w:rPr>
          <w:b/>
          <w:lang w:val="pl-PL"/>
        </w:rPr>
        <w:t xml:space="preserve"> 2017</w:t>
      </w:r>
      <w:r w:rsidRPr="00FB0B18">
        <w:rPr>
          <w:b/>
          <w:lang w:val="pl-PL"/>
        </w:rPr>
        <w:t xml:space="preserve">. u </w:t>
      </w:r>
      <w:r w:rsidR="00036951">
        <w:rPr>
          <w:b/>
          <w:lang w:val="pl-PL"/>
        </w:rPr>
        <w:t>1</w:t>
      </w:r>
      <w:r w:rsidR="003C66A7">
        <w:rPr>
          <w:b/>
          <w:lang w:val="pl-PL"/>
        </w:rPr>
        <w:t>2</w:t>
      </w:r>
      <w:r w:rsidR="00DB6EBD">
        <w:rPr>
          <w:b/>
          <w:lang w:val="pl-PL"/>
        </w:rPr>
        <w:t>:</w:t>
      </w:r>
      <w:r w:rsidR="003C66A7">
        <w:rPr>
          <w:b/>
          <w:lang w:val="pl-PL"/>
        </w:rPr>
        <w:t>45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</w:t>
      </w:r>
      <w:proofErr w:type="spellStart"/>
      <w:r w:rsidR="00814FDD" w:rsidRPr="00FB0B18">
        <w:rPr>
          <w:b/>
        </w:rPr>
        <w:t>Dršćevka</w:t>
      </w:r>
      <w:proofErr w:type="spellEnd"/>
      <w:r w:rsidR="00814FDD" w:rsidRPr="00FB0B18">
        <w:rPr>
          <w:b/>
        </w:rPr>
        <w:t xml:space="preserve"> 1, sudnica </w:t>
      </w:r>
      <w:r w:rsidR="0031265F">
        <w:rPr>
          <w:b/>
        </w:rPr>
        <w:t>2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814FDD">
        <w:t xml:space="preserve">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r w:rsidR="003C66A7">
        <w:t xml:space="preserve">MACA TRANSPORTI j.d.o.o. </w:t>
      </w:r>
      <w:proofErr w:type="spellStart"/>
      <w:r w:rsidR="003C66A7">
        <w:t>Gračišće</w:t>
      </w:r>
      <w:proofErr w:type="spellEnd"/>
      <w:r w:rsidR="003C66A7">
        <w:t xml:space="preserve">, </w:t>
      </w:r>
      <w:proofErr w:type="spellStart"/>
      <w:r w:rsidR="003C66A7">
        <w:t>Milotski</w:t>
      </w:r>
      <w:proofErr w:type="spellEnd"/>
      <w:r w:rsidR="003C66A7">
        <w:t xml:space="preserve"> </w:t>
      </w:r>
      <w:proofErr w:type="spellStart"/>
      <w:r w:rsidR="003C66A7">
        <w:t>Breg</w:t>
      </w:r>
      <w:proofErr w:type="spellEnd"/>
      <w:r w:rsidR="003C66A7">
        <w:t xml:space="preserve">, </w:t>
      </w:r>
      <w:proofErr w:type="spellStart"/>
      <w:r w:rsidR="003C66A7">
        <w:t>Milotski</w:t>
      </w:r>
      <w:proofErr w:type="spellEnd"/>
      <w:r w:rsidR="003C66A7">
        <w:t xml:space="preserve"> </w:t>
      </w:r>
      <w:proofErr w:type="spellStart"/>
      <w:r w:rsidR="003C66A7">
        <w:t>Breg</w:t>
      </w:r>
      <w:proofErr w:type="spellEnd"/>
      <w:r w:rsidR="003C66A7">
        <w:t xml:space="preserve"> </w:t>
      </w:r>
      <w:proofErr w:type="spellStart"/>
      <w:r w:rsidR="003C66A7">
        <w:t>39</w:t>
      </w:r>
      <w:proofErr w:type="spellEnd"/>
      <w:r w:rsidR="00A77644">
        <w:t xml:space="preserve">, </w:t>
      </w:r>
    </w:p>
    <w:p w:rsidRDefault="00814FDD" w:rsidP="00473CB9" w:rsidR="004C4F63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150DE3">
        <w:rPr>
          <w:lang w:val="sv-SE"/>
        </w:rPr>
        <w:t xml:space="preserve"> </w:t>
      </w:r>
      <w:r w:rsidR="00C7456F">
        <w:rPr>
          <w:lang w:val="sv-SE"/>
        </w:rPr>
        <w:t>zakonski zastupnik</w:t>
      </w:r>
      <w:r w:rsidR="005E3EB7">
        <w:rPr>
          <w:lang w:val="sv-SE"/>
        </w:rPr>
        <w:t xml:space="preserve"> dužnika </w:t>
      </w:r>
      <w:proofErr w:type="spellStart"/>
      <w:r w:rsidR="003C66A7">
        <w:t>Mauricio</w:t>
      </w:r>
      <w:proofErr w:type="spellEnd"/>
      <w:r w:rsidR="003C66A7">
        <w:t xml:space="preserve"> </w:t>
      </w:r>
      <w:proofErr w:type="spellStart"/>
      <w:r w:rsidR="003C66A7">
        <w:t>Tumpić</w:t>
      </w:r>
      <w:proofErr w:type="spellEnd"/>
      <w:r w:rsidR="003C66A7">
        <w:t xml:space="preserve">, </w:t>
      </w:r>
      <w:proofErr w:type="spellStart"/>
      <w:r w:rsidR="003C66A7">
        <w:t>Milotski</w:t>
      </w:r>
      <w:proofErr w:type="spellEnd"/>
      <w:r w:rsidR="003C66A7">
        <w:t xml:space="preserve"> </w:t>
      </w:r>
      <w:proofErr w:type="spellStart"/>
      <w:r w:rsidR="003C66A7">
        <w:t>Breg</w:t>
      </w:r>
      <w:proofErr w:type="spellEnd"/>
      <w:r w:rsidR="003C66A7">
        <w:t xml:space="preserve">, </w:t>
      </w:r>
      <w:proofErr w:type="spellStart"/>
      <w:r w:rsidR="003C66A7">
        <w:t>Milotski</w:t>
      </w:r>
      <w:proofErr w:type="spellEnd"/>
      <w:r w:rsidR="003C66A7">
        <w:t xml:space="preserve"> </w:t>
      </w:r>
      <w:proofErr w:type="spellStart"/>
      <w:r w:rsidR="003C66A7">
        <w:t>Breg</w:t>
      </w:r>
      <w:proofErr w:type="spellEnd"/>
      <w:r w:rsidR="003C66A7">
        <w:t xml:space="preserve"> </w:t>
      </w:r>
      <w:proofErr w:type="spellStart"/>
      <w:r w:rsidR="003C66A7">
        <w:t>39</w:t>
      </w:r>
      <w:proofErr w:type="spellEnd"/>
      <w:r w:rsidR="003C66A7">
        <w:t xml:space="preserve"> A</w:t>
      </w:r>
      <w:r w:rsidR="009C1E47">
        <w:t>.</w:t>
      </w:r>
    </w:p>
    <w:p w:rsidRDefault="00C7456F" w:rsidP="00473CB9" w:rsidR="00C7456F">
      <w:pPr>
        <w:jc w:val="both"/>
      </w:pPr>
    </w:p>
    <w:p w:rsidRDefault="00FB0B18" w:rsidP="00473CB9" w:rsidR="00FB0B18">
      <w:pPr>
        <w:ind w:firstLine="708"/>
        <w:jc w:val="both"/>
        <w:rPr>
          <w:lang w:val="sv-SE"/>
        </w:rPr>
      </w:pPr>
      <w:r>
        <w:t>II.</w:t>
      </w:r>
      <w:r>
        <w:tab/>
        <w:t xml:space="preserve">Poziva se </w:t>
      </w:r>
      <w:r w:rsidR="00AE5E08">
        <w:rPr>
          <w:lang w:val="sv-SE"/>
        </w:rPr>
        <w:t>zakonski</w:t>
      </w:r>
      <w:r>
        <w:rPr>
          <w:lang w:val="sv-SE"/>
        </w:rPr>
        <w:t xml:space="preserve"> zastupni</w:t>
      </w:r>
      <w:r w:rsidR="00C7456F">
        <w:rPr>
          <w:lang w:val="sv-SE"/>
        </w:rPr>
        <w:t>k</w:t>
      </w:r>
      <w:r>
        <w:rPr>
          <w:lang w:val="sv-SE"/>
        </w:rPr>
        <w:t xml:space="preserve"> dužnika</w:t>
      </w:r>
      <w:r w:rsidR="009C4DE2">
        <w:t xml:space="preserve"> </w:t>
      </w:r>
      <w:proofErr w:type="spellStart"/>
      <w:r w:rsidR="003C66A7">
        <w:t>Mauricio</w:t>
      </w:r>
      <w:proofErr w:type="spellEnd"/>
      <w:r w:rsidR="003C66A7">
        <w:t xml:space="preserve"> </w:t>
      </w:r>
      <w:proofErr w:type="spellStart"/>
      <w:r w:rsidR="003C66A7">
        <w:t>Tumpić</w:t>
      </w:r>
      <w:proofErr w:type="spellEnd"/>
      <w:r w:rsidR="003C66A7">
        <w:t xml:space="preserve">, </w:t>
      </w:r>
      <w:proofErr w:type="spellStart"/>
      <w:r w:rsidR="003C66A7">
        <w:t>Milotski</w:t>
      </w:r>
      <w:proofErr w:type="spellEnd"/>
      <w:r w:rsidR="003C66A7">
        <w:t xml:space="preserve"> </w:t>
      </w:r>
      <w:proofErr w:type="spellStart"/>
      <w:r w:rsidR="003C66A7">
        <w:t>Breg</w:t>
      </w:r>
      <w:proofErr w:type="spellEnd"/>
      <w:r w:rsidR="003C66A7">
        <w:t xml:space="preserve">, </w:t>
      </w:r>
      <w:proofErr w:type="spellStart"/>
      <w:r w:rsidR="003C66A7">
        <w:t>Milotski</w:t>
      </w:r>
      <w:proofErr w:type="spellEnd"/>
      <w:r w:rsidR="003C66A7">
        <w:t xml:space="preserve"> </w:t>
      </w:r>
      <w:proofErr w:type="spellStart"/>
      <w:r w:rsidR="003C66A7">
        <w:t>Breg</w:t>
      </w:r>
      <w:proofErr w:type="spellEnd"/>
      <w:r w:rsidR="003C66A7">
        <w:t xml:space="preserve"> </w:t>
      </w:r>
      <w:proofErr w:type="spellStart"/>
      <w:r w:rsidR="003C66A7">
        <w:t>39</w:t>
      </w:r>
      <w:proofErr w:type="spellEnd"/>
      <w:r w:rsidR="003C66A7">
        <w:t xml:space="preserve"> A,  </w:t>
      </w:r>
      <w:proofErr w:type="spellStart"/>
      <w:r w:rsidR="003C66A7">
        <w:t>OIB</w:t>
      </w:r>
      <w:proofErr w:type="spellEnd"/>
      <w:r w:rsidR="003C66A7">
        <w:t xml:space="preserve">: </w:t>
      </w:r>
      <w:proofErr w:type="spellStart"/>
      <w:r w:rsidR="003C66A7">
        <w:t>56578485465</w:t>
      </w:r>
      <w:proofErr w:type="spellEnd"/>
      <w:r w:rsidR="0038360C">
        <w:t>,</w:t>
      </w:r>
      <w:r>
        <w:rPr>
          <w:lang w:val="sv-SE"/>
        </w:rPr>
        <w:t xml:space="preserve"> pristupiti u sud na zakazano ročište radi saslušanja te dostaviti sudu javnobilježnički ovjerovljen prokazni popis imovine za dužnika</w:t>
      </w:r>
      <w:r w:rsidRPr="00FB0B18">
        <w:t xml:space="preserve"> </w:t>
      </w:r>
      <w:r w:rsidR="003C66A7">
        <w:t xml:space="preserve">MACA TRANSPORTI j.d.o.o. </w:t>
      </w:r>
      <w:proofErr w:type="spellStart"/>
      <w:r w:rsidR="003C66A7">
        <w:t>Gračišće</w:t>
      </w:r>
      <w:proofErr w:type="spellEnd"/>
      <w:r w:rsidR="003C66A7">
        <w:t xml:space="preserve">, </w:t>
      </w:r>
      <w:proofErr w:type="spellStart"/>
      <w:r w:rsidR="003C66A7">
        <w:t>Milotski</w:t>
      </w:r>
      <w:proofErr w:type="spellEnd"/>
      <w:r w:rsidR="003C66A7">
        <w:t xml:space="preserve"> </w:t>
      </w:r>
      <w:proofErr w:type="spellStart"/>
      <w:r w:rsidR="003C66A7">
        <w:t>Breg</w:t>
      </w:r>
      <w:proofErr w:type="spellEnd"/>
      <w:r w:rsidR="003C66A7">
        <w:t xml:space="preserve">, </w:t>
      </w:r>
      <w:proofErr w:type="spellStart"/>
      <w:r w:rsidR="003C66A7">
        <w:t>Milotski</w:t>
      </w:r>
      <w:proofErr w:type="spellEnd"/>
      <w:r w:rsidR="003C66A7">
        <w:t xml:space="preserve"> </w:t>
      </w:r>
      <w:proofErr w:type="spellStart"/>
      <w:r w:rsidR="003C66A7">
        <w:t>Breg</w:t>
      </w:r>
      <w:proofErr w:type="spellEnd"/>
      <w:r w:rsidR="003C66A7">
        <w:t xml:space="preserve"> </w:t>
      </w:r>
      <w:proofErr w:type="spellStart"/>
      <w:r w:rsidR="003C66A7">
        <w:t>39</w:t>
      </w:r>
      <w:proofErr w:type="spellEnd"/>
      <w:r w:rsidR="003C66A7">
        <w:t xml:space="preserve">, </w:t>
      </w:r>
      <w:proofErr w:type="spellStart"/>
      <w:r w:rsidR="003C66A7">
        <w:t>OIB</w:t>
      </w:r>
      <w:proofErr w:type="spellEnd"/>
      <w:r w:rsidR="003C66A7">
        <w:t xml:space="preserve">: </w:t>
      </w:r>
      <w:proofErr w:type="spellStart"/>
      <w:r w:rsidR="003C66A7" w:rsidRPr="00EA3651">
        <w:t>91753397349</w:t>
      </w:r>
      <w:proofErr w:type="spellEnd"/>
      <w:r w:rsidR="00473CB9">
        <w:t>.</w:t>
      </w:r>
    </w:p>
    <w:p w:rsidRDefault="00D41ACB" w:rsidP="005E3EB7" w:rsidR="00D41ACB" w:rsidRPr="00036ADB">
      <w:pPr>
        <w:jc w:val="both"/>
        <w:rPr>
          <w:lang w:val="pl-PL"/>
        </w:rPr>
      </w:pPr>
    </w:p>
    <w:p w:rsidRDefault="005E3EB7" w:rsidP="005E3EB7" w:rsidR="005E3EB7" w:rsidRPr="00DA15C9">
      <w:pPr>
        <w:jc w:val="center"/>
      </w:pPr>
      <w:r w:rsidRPr="00DA15C9">
        <w:t>U Pazinu,</w:t>
      </w:r>
      <w:r w:rsidR="00150DE3">
        <w:t xml:space="preserve"> </w:t>
      </w:r>
      <w:r w:rsidR="003C66A7">
        <w:t>3. travnja</w:t>
      </w:r>
      <w:r w:rsidR="00B83908">
        <w:t xml:space="preserve"> </w:t>
      </w:r>
      <w:proofErr w:type="spellStart"/>
      <w:r w:rsidR="00B83908">
        <w:t>2017</w:t>
      </w:r>
      <w:proofErr w:type="spellEnd"/>
      <w:r w:rsidRPr="00DA15C9">
        <w:t>.</w:t>
      </w:r>
    </w:p>
    <w:p w:rsidRDefault="005E3EB7" w:rsidP="005E3EB7" w:rsidR="005E3EB7" w:rsidRPr="00DA15C9">
      <w:pPr>
        <w:jc w:val="center"/>
      </w:pPr>
      <w:r w:rsidRPr="00DA15C9">
        <w:t xml:space="preserve">  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B76DC8">
        <w:t>Damir Rabar</w:t>
      </w:r>
      <w:r w:rsidR="00A77644">
        <w:t>, v.r.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proofErr w:type="spellStart"/>
      <w:r w:rsidR="00FB0B18">
        <w:t>115</w:t>
      </w:r>
      <w:proofErr w:type="spellEnd"/>
      <w:r w:rsidR="00FB0B18">
        <w:t xml:space="preserve">. st. </w:t>
      </w:r>
      <w:r w:rsidRPr="00DA15C9">
        <w:t xml:space="preserve">1. </w:t>
      </w:r>
      <w:proofErr w:type="spellStart"/>
      <w:r w:rsidRPr="00DA15C9">
        <w:t>S</w:t>
      </w:r>
      <w:r w:rsidR="00FB0B18">
        <w:t>Z</w:t>
      </w:r>
      <w:proofErr w:type="spellEnd"/>
      <w:r w:rsidR="00FB0B18">
        <w:t>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9C1E47">
      <w:pPr>
        <w:jc w:val="both"/>
      </w:pPr>
      <w:r w:rsidRPr="009C1E47">
        <w:t>DNA:</w:t>
      </w:r>
    </w:p>
    <w:p w:rsidRDefault="00FB0B18" w:rsidP="00FB0B18" w:rsidR="00FB0B18" w:rsidRPr="009C1E47">
      <w:pPr>
        <w:jc w:val="both"/>
      </w:pPr>
      <w:r w:rsidRPr="009C1E47">
        <w:rPr>
          <w:lang w:val="sv-SE"/>
        </w:rPr>
        <w:t xml:space="preserve">- predlagatelj FINA, </w:t>
      </w:r>
      <w:proofErr w:type="spellStart"/>
      <w:r w:rsidR="00036951">
        <w:t>RC</w:t>
      </w:r>
      <w:proofErr w:type="spellEnd"/>
      <w:r w:rsidR="00036951">
        <w:t xml:space="preserve"> Rijeka, F. Kurelca 8</w:t>
      </w:r>
      <w:r w:rsidR="004A246F" w:rsidRPr="009C1E47">
        <w:t>,</w:t>
      </w:r>
    </w:p>
    <w:p w:rsidRDefault="00FB0B18" w:rsidP="00FB0B18" w:rsidR="00533E98" w:rsidRPr="009C1E47">
      <w:pPr>
        <w:jc w:val="both"/>
      </w:pPr>
      <w:r w:rsidRPr="009C1E47">
        <w:t xml:space="preserve">- dužnik </w:t>
      </w:r>
      <w:r w:rsidR="003C66A7">
        <w:t xml:space="preserve">MACA TRANSPORTI j.d.o.o. </w:t>
      </w:r>
      <w:proofErr w:type="spellStart"/>
      <w:r w:rsidR="003C66A7">
        <w:t>Gračišće</w:t>
      </w:r>
      <w:proofErr w:type="spellEnd"/>
      <w:r w:rsidR="003C66A7">
        <w:t xml:space="preserve">, </w:t>
      </w:r>
      <w:proofErr w:type="spellStart"/>
      <w:r w:rsidR="003C66A7">
        <w:t>Milotski</w:t>
      </w:r>
      <w:proofErr w:type="spellEnd"/>
      <w:r w:rsidR="003C66A7">
        <w:t xml:space="preserve"> </w:t>
      </w:r>
      <w:proofErr w:type="spellStart"/>
      <w:r w:rsidR="003C66A7">
        <w:t>Breg</w:t>
      </w:r>
      <w:proofErr w:type="spellEnd"/>
      <w:r w:rsidR="003C66A7">
        <w:t xml:space="preserve">, </w:t>
      </w:r>
      <w:proofErr w:type="spellStart"/>
      <w:r w:rsidR="003C66A7">
        <w:t>Milotski</w:t>
      </w:r>
      <w:proofErr w:type="spellEnd"/>
      <w:r w:rsidR="003C66A7">
        <w:t xml:space="preserve"> </w:t>
      </w:r>
      <w:proofErr w:type="spellStart"/>
      <w:r w:rsidR="003C66A7">
        <w:t>Breg</w:t>
      </w:r>
      <w:proofErr w:type="spellEnd"/>
      <w:r w:rsidR="003C66A7">
        <w:t xml:space="preserve"> </w:t>
      </w:r>
      <w:proofErr w:type="spellStart"/>
      <w:r w:rsidR="003C66A7">
        <w:t>39</w:t>
      </w:r>
      <w:proofErr w:type="spellEnd"/>
      <w:r w:rsidR="003C66A7">
        <w:t>,</w:t>
      </w:r>
    </w:p>
    <w:p w:rsidRDefault="00C7456F" w:rsidP="00FB0B18" w:rsidR="009C1E47" w:rsidRPr="009C1E47">
      <w:pPr>
        <w:jc w:val="both"/>
      </w:pPr>
      <w:r w:rsidRPr="009C1E47">
        <w:rPr>
          <w:lang w:val="sv-SE"/>
        </w:rPr>
        <w:t>- zakonski zastupnik</w:t>
      </w:r>
      <w:r w:rsidR="00FB0B18" w:rsidRPr="009C1E47">
        <w:rPr>
          <w:lang w:val="sv-SE"/>
        </w:rPr>
        <w:t xml:space="preserve"> dužnika </w:t>
      </w:r>
      <w:proofErr w:type="spellStart"/>
      <w:r w:rsidR="003C66A7">
        <w:t>Mauricio</w:t>
      </w:r>
      <w:proofErr w:type="spellEnd"/>
      <w:r w:rsidR="003C66A7">
        <w:t xml:space="preserve"> </w:t>
      </w:r>
      <w:proofErr w:type="spellStart"/>
      <w:r w:rsidR="003C66A7">
        <w:t>Tumpić</w:t>
      </w:r>
      <w:proofErr w:type="spellEnd"/>
      <w:r w:rsidR="003C66A7">
        <w:t xml:space="preserve">, </w:t>
      </w:r>
      <w:proofErr w:type="spellStart"/>
      <w:r w:rsidR="003C66A7">
        <w:t>Milotski</w:t>
      </w:r>
      <w:proofErr w:type="spellEnd"/>
      <w:r w:rsidR="003C66A7">
        <w:t xml:space="preserve"> </w:t>
      </w:r>
      <w:proofErr w:type="spellStart"/>
      <w:r w:rsidR="003C66A7">
        <w:t>Breg</w:t>
      </w:r>
      <w:proofErr w:type="spellEnd"/>
      <w:r w:rsidR="003C66A7">
        <w:t xml:space="preserve">, </w:t>
      </w:r>
      <w:proofErr w:type="spellStart"/>
      <w:r w:rsidR="003C66A7">
        <w:t>Milotski</w:t>
      </w:r>
      <w:proofErr w:type="spellEnd"/>
      <w:r w:rsidR="003C66A7">
        <w:t xml:space="preserve"> </w:t>
      </w:r>
      <w:proofErr w:type="spellStart"/>
      <w:r w:rsidR="003C66A7">
        <w:t>Breg</w:t>
      </w:r>
      <w:proofErr w:type="spellEnd"/>
      <w:r w:rsidR="003C66A7">
        <w:t xml:space="preserve"> </w:t>
      </w:r>
      <w:proofErr w:type="spellStart"/>
      <w:r w:rsidR="003C66A7">
        <w:t>39</w:t>
      </w:r>
      <w:proofErr w:type="spellEnd"/>
      <w:r w:rsidR="003C66A7">
        <w:t xml:space="preserve"> A</w:t>
      </w:r>
      <w:r w:rsidR="00A77644">
        <w:t>,</w:t>
      </w:r>
    </w:p>
    <w:p w:rsidRDefault="005E3EB7" w:rsidP="00FB0B18" w:rsidR="00A751D5" w:rsidRPr="009C1E47">
      <w:pPr>
        <w:jc w:val="both"/>
      </w:pPr>
      <w:r w:rsidRPr="009C1E47">
        <w:t>- e-Oglasna ploča sudova 8 dana</w:t>
      </w:r>
      <w:r w:rsidR="004A246F" w:rsidRPr="009C1E47">
        <w:t>.</w:t>
      </w:r>
    </w:p>
    <w:sectPr w:rsidSect="006A2C1A" w:rsidR="00A751D5" w:rsidRPr="009C1E47">
      <w:headerReference w:type="default" r:id="rId9"/>
      <w:headerReference w:type="first" r:id="rId10"/>
      <w:pgSz w:h="16838" w:w="11906"/>
      <w:pgMar w:gutter="0" w:footer="709" w:header="709" w:left="1418" w:bottom="1559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51D5" w:rsidP="005E3EB7" w:rsidR="00A751D5">
      <w:r>
        <w:separator/>
      </w:r>
    </w:p>
  </w:endnote>
  <w:endnote w:id="0" w:type="continuationSeparator">
    <w:p w:rsidRDefault="00A751D5" w:rsidP="005E3EB7" w:rsidR="00A751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51D5" w:rsidP="005E3EB7" w:rsidR="00A751D5">
      <w:r>
        <w:separator/>
      </w:r>
    </w:p>
  </w:footnote>
  <w:footnote w:id="0" w:type="continuationSeparator">
    <w:p w:rsidRDefault="00A751D5" w:rsidP="005E3EB7" w:rsidR="00A751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A751D5" w:rsidR="00A751D5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A2C1A">
          <w:rPr>
            <w:noProof/>
          </w:rPr>
          <w:t>2</w:t>
        </w:r>
        <w:r>
          <w:fldChar w:fldCharType="end"/>
        </w:r>
        <w:r>
          <w:tab/>
        </w:r>
        <w:proofErr w:type="spellStart"/>
        <w:r w:rsidR="00AE5E08">
          <w:t>Posl.br</w:t>
        </w:r>
        <w:proofErr w:type="spellEnd"/>
        <w:r w:rsidR="00AE5E08">
          <w:t>.: 1 St-</w:t>
        </w:r>
        <w:proofErr w:type="spellStart"/>
        <w:r w:rsidR="00AE5E08">
          <w:t>683</w:t>
        </w:r>
        <w:proofErr w:type="spellEnd"/>
        <w:r w:rsidR="00AE5E08">
          <w:t>/</w:t>
        </w:r>
        <w:proofErr w:type="spellStart"/>
        <w:r w:rsidR="00AE5E08">
          <w:t>16</w:t>
        </w:r>
        <w:proofErr w:type="spellEnd"/>
        <w:r w:rsidR="00AE5E08">
          <w:t>-4</w:t>
        </w:r>
      </w:p>
    </w:sdtContent>
  </w:sdt>
  <w:p w:rsidRDefault="00A751D5" w:rsidR="00A751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1D5" w:rsidR="00A751D5">
    <w:pPr>
      <w:pStyle w:val="Zaglavlje"/>
    </w:pPr>
    <w:r>
      <w:tab/>
    </w:r>
    <w:r>
      <w:tab/>
    </w:r>
    <w:proofErr w:type="spellStart"/>
    <w:r>
      <w:t>Posl.br</w:t>
    </w:r>
    <w:proofErr w:type="spellEnd"/>
    <w:r>
      <w:t>.: 1 St-</w:t>
    </w:r>
    <w:proofErr w:type="spellStart"/>
    <w:r w:rsidR="00777B10">
      <w:t>1</w:t>
    </w:r>
    <w:r w:rsidR="00A77644">
      <w:t>6</w:t>
    </w:r>
    <w:r w:rsidR="003C66A7">
      <w:t>8</w:t>
    </w:r>
    <w:proofErr w:type="spellEnd"/>
    <w:r w:rsidR="00C7456F">
      <w:t>/</w:t>
    </w:r>
    <w:proofErr w:type="spellStart"/>
    <w:r w:rsidR="0038360C">
      <w:t>2017</w:t>
    </w:r>
    <w:proofErr w:type="spellEnd"/>
    <w:r w:rsidR="0038360C"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4C9C"/>
    <w:rsid w:val="00006863"/>
    <w:rsid w:val="00036951"/>
    <w:rsid w:val="00036ADB"/>
    <w:rsid w:val="00046FB5"/>
    <w:rsid w:val="000D4D69"/>
    <w:rsid w:val="00107DA9"/>
    <w:rsid w:val="00117458"/>
    <w:rsid w:val="00150DE3"/>
    <w:rsid w:val="001814CA"/>
    <w:rsid w:val="00231526"/>
    <w:rsid w:val="002457EC"/>
    <w:rsid w:val="00254C90"/>
    <w:rsid w:val="00264035"/>
    <w:rsid w:val="002D55AD"/>
    <w:rsid w:val="002F598C"/>
    <w:rsid w:val="00300C5C"/>
    <w:rsid w:val="0031265F"/>
    <w:rsid w:val="0033244D"/>
    <w:rsid w:val="003548A4"/>
    <w:rsid w:val="00360A6A"/>
    <w:rsid w:val="0038360C"/>
    <w:rsid w:val="003A375D"/>
    <w:rsid w:val="003B4DF3"/>
    <w:rsid w:val="003B74B1"/>
    <w:rsid w:val="003C0D22"/>
    <w:rsid w:val="003C66A7"/>
    <w:rsid w:val="00426D47"/>
    <w:rsid w:val="00443563"/>
    <w:rsid w:val="00473CB9"/>
    <w:rsid w:val="00485B10"/>
    <w:rsid w:val="004A246F"/>
    <w:rsid w:val="004B5B6B"/>
    <w:rsid w:val="004B6CA3"/>
    <w:rsid w:val="004C4F63"/>
    <w:rsid w:val="004D0B79"/>
    <w:rsid w:val="004E4A1D"/>
    <w:rsid w:val="0051365F"/>
    <w:rsid w:val="00515856"/>
    <w:rsid w:val="00516275"/>
    <w:rsid w:val="00533E98"/>
    <w:rsid w:val="00554328"/>
    <w:rsid w:val="005D675F"/>
    <w:rsid w:val="005E3C0F"/>
    <w:rsid w:val="005E3EB7"/>
    <w:rsid w:val="0060520A"/>
    <w:rsid w:val="006115B4"/>
    <w:rsid w:val="00617AB9"/>
    <w:rsid w:val="006709B0"/>
    <w:rsid w:val="00671D8C"/>
    <w:rsid w:val="006A2C1A"/>
    <w:rsid w:val="006B4F64"/>
    <w:rsid w:val="006F6904"/>
    <w:rsid w:val="00721304"/>
    <w:rsid w:val="00732EC0"/>
    <w:rsid w:val="00777B10"/>
    <w:rsid w:val="007B3975"/>
    <w:rsid w:val="007C24B0"/>
    <w:rsid w:val="007E684D"/>
    <w:rsid w:val="008148CD"/>
    <w:rsid w:val="00814FDD"/>
    <w:rsid w:val="00820731"/>
    <w:rsid w:val="008A64D3"/>
    <w:rsid w:val="008B1343"/>
    <w:rsid w:val="008B782E"/>
    <w:rsid w:val="009428CF"/>
    <w:rsid w:val="00972DD2"/>
    <w:rsid w:val="00985388"/>
    <w:rsid w:val="009A04CC"/>
    <w:rsid w:val="009C1E47"/>
    <w:rsid w:val="009C4DE2"/>
    <w:rsid w:val="009E1594"/>
    <w:rsid w:val="009F738A"/>
    <w:rsid w:val="00A06B02"/>
    <w:rsid w:val="00A17B1F"/>
    <w:rsid w:val="00A2465C"/>
    <w:rsid w:val="00A437DD"/>
    <w:rsid w:val="00A615F1"/>
    <w:rsid w:val="00A751D5"/>
    <w:rsid w:val="00A77644"/>
    <w:rsid w:val="00AD65E7"/>
    <w:rsid w:val="00AE5E08"/>
    <w:rsid w:val="00AF78BD"/>
    <w:rsid w:val="00B222F7"/>
    <w:rsid w:val="00B31B75"/>
    <w:rsid w:val="00B76DC8"/>
    <w:rsid w:val="00B83908"/>
    <w:rsid w:val="00BA1BB6"/>
    <w:rsid w:val="00BD45CC"/>
    <w:rsid w:val="00BE2E6C"/>
    <w:rsid w:val="00C01078"/>
    <w:rsid w:val="00C056BA"/>
    <w:rsid w:val="00C27754"/>
    <w:rsid w:val="00C337E9"/>
    <w:rsid w:val="00C61F16"/>
    <w:rsid w:val="00C7456F"/>
    <w:rsid w:val="00CC4568"/>
    <w:rsid w:val="00CC679C"/>
    <w:rsid w:val="00CF3537"/>
    <w:rsid w:val="00D14604"/>
    <w:rsid w:val="00D33079"/>
    <w:rsid w:val="00D41ACB"/>
    <w:rsid w:val="00D5275E"/>
    <w:rsid w:val="00DB6EBD"/>
    <w:rsid w:val="00DD392E"/>
    <w:rsid w:val="00DF28E8"/>
    <w:rsid w:val="00E202FE"/>
    <w:rsid w:val="00E3405F"/>
    <w:rsid w:val="00E86D4A"/>
    <w:rsid w:val="00EC5530"/>
    <w:rsid w:val="00F13DFF"/>
    <w:rsid w:val="00F2533B"/>
    <w:rsid w:val="00F31A54"/>
    <w:rsid w:val="00F832B2"/>
    <w:rsid w:val="00F97BC6"/>
    <w:rsid w:val="00FA3C40"/>
    <w:rsid w:val="00FB0B18"/>
    <w:rsid w:val="00FF2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A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A54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A54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A54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A54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A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A54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A54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A54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A54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</izvorni_sadrzaj>
    <derivirana_varijabla naziv="DomainObject.Predmet.Broj_1">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St-168/2017</izvorni_sadrzaj>
    <derivirana_varijabla naziv="DomainObject.Predmet.OznakaBroj_1">St-168/2017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MACA TRANSPORTI j.d.o.o. GRAČIŠĆE</izvorni_sadrzaj>
    <derivirana_varijabla naziv="DomainObject.Predmet.ProtustrankaFormated_1">  MACA TRANSPORTI j.d.o.o. GRAČIŠĆE</derivirana_varijabla>
  </DomainObject.Predmet.ProtustrankaFormated>
  <DomainObject.Predmet.ProtustrankaFormatedOIB>
    <izvorni_sadrzaj>  MACA TRANSPORTI j.d.o.o. GRAČIŠĆE, OIB 91753397349</izvorni_sadrzaj>
    <derivirana_varijabla naziv="DomainObject.Predmet.ProtustrankaFormatedOIB_1">  MACA TRANSPORTI j.d.o.o. GRAČIŠĆE, OIB 91753397349</derivirana_varijabla>
  </DomainObject.Predmet.ProtustrankaFormatedOIB>
  <DomainObject.Predmet.ProtustrankaFormatedWithAdress>
    <izvorni_sadrzaj> MACA TRANSPORTI j.d.o.o. GRAČIŠĆE, Milotski Breg, Milotski Breg 39 A, 52403 Gračišće</izvorni_sadrzaj>
    <derivirana_varijabla naziv="DomainObject.Predmet.ProtustrankaFormatedWithAdress_1"> MACA TRANSPORTI j.d.o.o. GRAČIŠĆE, Milotski Breg, Milotski Breg 39 A, 52403 Gračišće</derivirana_varijabla>
  </DomainObject.Predmet.ProtustrankaFormatedWithAdress>
  <DomainObject.Predmet.ProtustrankaFormatedWithAdressOIB>
    <izvorni_sadrzaj> MACA TRANSPORTI j.d.o.o. GRAČIŠĆE, OIB 91753397349, Milotski Breg, Milotski Breg 39 A, 52403 Gračišće</izvorni_sadrzaj>
    <derivirana_varijabla naziv="DomainObject.Predmet.ProtustrankaFormatedWithAdressOIB_1"> MACA TRANSPORTI j.d.o.o. GRAČIŠĆE, OIB 91753397349, Milotski Breg, Milotski Breg 39 A, 52403 Gračišće</derivirana_varijabla>
  </DomainObject.Predmet.ProtustrankaFormatedWithAdressOIB>
  <DomainObject.Predmet.ProtustrankaWithAdress>
    <izvorni_sadrzaj>MACA TRANSPORTI j.d.o.o. GRAČIŠĆE Milotski Breg, Milotski Breg 39 A, 52403 Gračišće</izvorni_sadrzaj>
    <derivirana_varijabla naziv="DomainObject.Predmet.ProtustrankaWithAdress_1">MACA TRANSPORTI j.d.o.o. GRAČIŠĆE Milotski Breg, Milotski Breg 39 A, 52403 Gračišće</derivirana_varijabla>
  </DomainObject.Predmet.ProtustrankaWithAdress>
  <DomainObject.Predmet.ProtustrankaWithAdressOIB>
    <izvorni_sadrzaj>MACA TRANSPORTI j.d.o.o. GRAČIŠĆE, OIB 91753397349, Milotski Breg, Milotski Breg 39 A, 52403 Gračišće</izvorni_sadrzaj>
    <derivirana_varijabla naziv="DomainObject.Predmet.ProtustrankaWithAdressOIB_1">MACA TRANSPORTI j.d.o.o. GRAČIŠĆE, OIB 91753397349, Milotski Breg, Milotski Breg 39 A, 52403 Gračišće</derivirana_varijabla>
  </DomainObject.Predmet.ProtustrankaWithAdressOIB>
  <DomainObject.Predmet.ProtustrankaNazivFormated>
    <izvorni_sadrzaj>MACA TRANSPORTI j.d.o.o. GRAČIŠĆE</izvorni_sadrzaj>
    <derivirana_varijabla naziv="DomainObject.Predmet.ProtustrankaNazivFormated_1">MACA TRANSPORTI j.d.o.o. GRAČIŠĆE</derivirana_varijabla>
  </DomainObject.Predmet.ProtustrankaNazivFormated>
  <DomainObject.Predmet.ProtustrankaNazivFormatedOIB>
    <izvorni_sadrzaj>MACA TRANSPORTI j.d.o.o. GRAČIŠĆE, OIB 91753397349</izvorni_sadrzaj>
    <derivirana_varijabla naziv="DomainObject.Predmet.ProtustrankaNazivFormatedOIB_1">MACA TRANSPORTI j.d.o.o. GRAČIŠĆE, OIB 91753397349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60088.72</izvorni_sadrzaj>
    <derivirana_varijabla naziv="DomainObject.Predmet.TrenutnaVrijednost_1">60088.72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MACA TRANSPORTI j.d.o.o. GRAČIŠĆE</item>
    </izvorni_sadrzaj>
    <derivirana_varijabla naziv="DomainObject.Predmet.ProtuStrankaListFormated_1">
      <item>MACA TRANSPORTI j.d.o.o. GRAČIŠĆE</item>
    </derivirana_varijabla>
  </DomainObject.Predmet.ProtuStrankaListFormated>
  <DomainObject.Predmet.ProtuStrankaListFormatedOIB>
    <izvorni_sadrzaj>
      <item>MACA TRANSPORTI j.d.o.o. GRAČIŠĆE, OIB 91753397349</item>
    </izvorni_sadrzaj>
    <derivirana_varijabla naziv="DomainObject.Predmet.ProtuStrankaListFormatedOIB_1">
      <item>MACA TRANSPORTI j.d.o.o. GRAČIŠĆE, OIB 91753397349</item>
    </derivirana_varijabla>
  </DomainObject.Predmet.ProtuStrankaListFormatedOIB>
  <DomainObject.Predmet.ProtuStrankaListFormatedWithAdress>
    <izvorni_sadrzaj>
      <item>MACA TRANSPORTI j.d.o.o. GRAČIŠĆE, Milotski Breg, Milotski Breg 39 A, 52403 Gračišće</item>
    </izvorni_sadrzaj>
    <derivirana_varijabla naziv="DomainObject.Predmet.ProtuStrankaListFormatedWithAdress_1">
      <item>MACA TRANSPORTI j.d.o.o. GRAČIŠĆE, Milotski Breg, Milotski Breg 39 A, 52403 Gračišće</item>
    </derivirana_varijabla>
  </DomainObject.Predmet.ProtuStrankaListFormatedWithAdress>
  <DomainObject.Predmet.ProtuStrankaListFormatedWithAdressOIB>
    <izvorni_sadrzaj>
      <item>MACA TRANSPORTI j.d.o.o. GRAČIŠĆE, OIB 91753397349, Milotski Breg, Milotski Breg 39 A, 52403 Gračišće</item>
    </izvorni_sadrzaj>
    <derivirana_varijabla naziv="DomainObject.Predmet.ProtuStrankaListFormatedWithAdressOIB_1">
      <item>MACA TRANSPORTI j.d.o.o. GRAČIŠĆE, OIB 91753397349, Milotski Breg, Milotski Breg 39 A, 52403 Gračišće</item>
    </derivirana_varijabla>
  </DomainObject.Predmet.ProtuStrankaListFormatedWithAdressOIB>
  <DomainObject.Predmet.ProtuStrankaListNazivFormated>
    <izvorni_sadrzaj>
      <item>MACA TRANSPORTI j.d.o.o. GRAČIŠĆE</item>
    </izvorni_sadrzaj>
    <derivirana_varijabla naziv="DomainObject.Predmet.ProtuStrankaListNazivFormated_1">
      <item>MACA TRANSPORTI j.d.o.o. GRAČIŠĆE</item>
    </derivirana_varijabla>
  </DomainObject.Predmet.ProtuStrankaListNazivFormated>
  <DomainObject.Predmet.ProtuStrankaListNazivFormatedOIB>
    <izvorni_sadrzaj>
      <item>MACA TRANSPORTI j.d.o.o. GRAČIŠĆE, OIB 91753397349</item>
    </izvorni_sadrzaj>
    <derivirana_varijabla naziv="DomainObject.Predmet.ProtuStrankaListNazivFormatedOIB_1">
      <item>MACA TRANSPORTI j.d.o.o. GRAČIŠĆE, OIB 91753397349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MACA TRANSPORTI j.d.o.o. GRAČIŠĆE</izvorni_sadrzaj>
    <derivirana_varijabla naziv="DomainObject.Predmet.ProtustrankaIDrugi_1">MACA TRANSPORTI j.d.o.o. GRAČIŠĆE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MACA TRANSPORTI j.d.o.o. GRAČIŠĆE, OIB 91753397349, Milotski Breg, Milotski Breg 39 A, 52403 Gračišće</izvorni_sadrzaj>
    <derivirana_varijabla naziv="DomainObject.Predmet.ProtustrankaIDrugiAdressOIB_1">MACA TRANSPORTI j.d.o.o. GRAČIŠĆE, OIB 91753397349, Milotski Breg, Milotski Breg 39 A, 52403 Gračišće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MACA TRANSPORTI j.d.o.o. GRAČIŠĆE</item>
    </izvorni_sadrzaj>
    <derivirana_varijabla naziv="DomainObject.Predmet.SudioniciListNaziv_1">
      <item>FINANCIJSKA AGENCIJA, RC RIJEKA, PODRUŽNICA PULA, PULA</item>
      <item>MACA TRANSPORTI j.d.o.o. GRAČIŠĆE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MACA TRANSPORTI j.d.o.o. GRAČIŠĆE, OIB 91753397349, Milotski Breg, Milotski Breg 39 A,52403 Gračišće</item>
    </izvorni_sadrzaj>
    <derivirana_varijabla naziv="DomainObject.Predmet.SudioniciListAdressOIB_1">
      <item>FINANCIJSKA AGENCIJA, RC RIJEKA, PODRUŽNICA PULA, PULA, OIB 85821130368, Ulica grada Vukovara 70,10000 Zagreb</item>
      <item>MACA TRANSPORTI j.d.o.o. GRAČIŠĆE, OIB 91753397349, Milotski Breg, Milotski Breg 39 A,52403 Gračišće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91753397349</item>
    </izvorni_sadrzaj>
    <derivirana_varijabla naziv="DomainObject.Predmet.SudioniciListNazivOIB_1">
      <item>, OIB 85821130368</item>
      <item>, OIB 91753397349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285</properties:Words>
  <properties:Characters>1483</properties:Characters>
  <properties:Lines>47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2017-04-03T12:39:00Z</dcterms:created>
  <dc:creator>Jasmina Matika</dc:creator>
  <cp:lastModifiedBy>Lorena Paris Aničić</cp:lastModifiedBy>
  <cp:lastPrinted>2017-03-27T12:35:00Z</cp:lastPrinted>
  <dcterms:modified xmlns:xsi="http://www.w3.org/2001/XMLSchema-instance" xsi:type="dcterms:W3CDTF">2017-04-03T12:43:00Z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