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14b7" w14:paraId="72c14b7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7E03EC" w:rsidRPr="007E03EC">
        <w:rPr>
          <w:b/>
          <w:sz w:val="24"/>
        </w:rPr>
        <w:t>BOJE SNOVA d.o.o.</w:t>
      </w:r>
      <w:r w:rsidR="00842007">
        <w:rPr>
          <w:b/>
          <w:sz w:val="24"/>
        </w:rPr>
        <w:t xml:space="preserve">, </w:t>
      </w:r>
      <w:r w:rsidR="007E03EC" w:rsidRPr="007E03EC">
        <w:rPr>
          <w:b/>
          <w:sz w:val="24"/>
        </w:rPr>
        <w:t>Antunovac</w:t>
      </w:r>
      <w:r w:rsidR="0027788F" w:rsidRPr="0027788F">
        <w:rPr>
          <w:b/>
          <w:sz w:val="24"/>
        </w:rPr>
        <w:t xml:space="preserve">, </w:t>
      </w:r>
      <w:r w:rsidR="007E03EC" w:rsidRPr="007E03EC">
        <w:rPr>
          <w:b/>
          <w:sz w:val="24"/>
        </w:rPr>
        <w:t>Braće Radića 11</w:t>
      </w:r>
      <w:r w:rsidRPr="009C396C">
        <w:rPr>
          <w:b/>
          <w:sz w:val="24"/>
        </w:rPr>
        <w:t xml:space="preserve">, OIB: </w:t>
      </w:r>
      <w:r w:rsidR="007E03EC" w:rsidRPr="007E03EC">
        <w:rPr>
          <w:b/>
          <w:sz w:val="24"/>
        </w:rPr>
        <w:t>83658214167</w:t>
      </w:r>
      <w:r w:rsidRPr="009C396C">
        <w:rPr>
          <w:b/>
          <w:sz w:val="24"/>
        </w:rPr>
        <w:t xml:space="preserve">, MBS: </w:t>
      </w:r>
      <w:r w:rsidR="007E03EC" w:rsidRPr="007E03EC">
        <w:rPr>
          <w:b/>
          <w:sz w:val="24"/>
        </w:rPr>
        <w:t>030119989</w:t>
      </w:r>
      <w:r w:rsidRPr="009C396C">
        <w:rPr>
          <w:sz w:val="24"/>
        </w:rPr>
        <w:t xml:space="preserve">, dana </w:t>
      </w:r>
      <w:r w:rsidR="00B926B2">
        <w:rPr>
          <w:sz w:val="24"/>
        </w:rPr>
        <w:t>3</w:t>
      </w:r>
      <w:r w:rsidR="005F638F">
        <w:rPr>
          <w:sz w:val="24"/>
        </w:rPr>
        <w:t xml:space="preserve">. </w:t>
      </w:r>
      <w:r w:rsidR="00B926B2">
        <w:rPr>
          <w:sz w:val="24"/>
        </w:rPr>
        <w:t>listopada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0324F5" w:rsidRPr="000324F5">
        <w:t xml:space="preserve">Veronika Marjanović </w:t>
      </w:r>
      <w:proofErr w:type="spellStart"/>
      <w:r w:rsidR="000324F5" w:rsidRPr="000324F5">
        <w:t>Glogoški</w:t>
      </w:r>
      <w:proofErr w:type="spellEnd"/>
      <w:r w:rsidR="000324F5" w:rsidRPr="000324F5">
        <w:t>, OIB: 16183082991</w:t>
      </w:r>
      <w:r w:rsidR="00926738" w:rsidRPr="009C396C">
        <w:t xml:space="preserve">, </w:t>
      </w:r>
      <w:proofErr w:type="spellStart"/>
      <w:r w:rsidR="000324F5" w:rsidRPr="000324F5">
        <w:t>Ivanovac</w:t>
      </w:r>
      <w:proofErr w:type="spellEnd"/>
      <w:r w:rsidR="000324F5" w:rsidRPr="000324F5">
        <w:t>, Duga ulica 48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8112CC">
        <w:rPr>
          <w:b/>
        </w:rPr>
        <w:t>BOJE SNOVA d.o.o., Antunovac, Braće Radića 11, OIB: 83658214167, MBS: 030119989</w:t>
      </w:r>
      <w:r w:rsidR="00437522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8112CC">
        <w:t xml:space="preserve">Veronika Marjanović </w:t>
      </w:r>
      <w:proofErr w:type="spellStart"/>
      <w:r w:rsidR="008112CC">
        <w:t>Glogoški</w:t>
      </w:r>
      <w:proofErr w:type="spellEnd"/>
      <w:r w:rsidR="008112CC">
        <w:t xml:space="preserve">, </w:t>
      </w:r>
      <w:proofErr w:type="spellStart"/>
      <w:r w:rsidR="008112CC">
        <w:t>Ivanovac</w:t>
      </w:r>
      <w:proofErr w:type="spellEnd"/>
      <w:r w:rsidR="008112CC">
        <w:t>, Duga ulica 48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8112CC">
        <w:t xml:space="preserve">Veronika Marjanović </w:t>
      </w:r>
      <w:proofErr w:type="spellStart"/>
      <w:r w:rsidR="008112CC">
        <w:t>Glogoški</w:t>
      </w:r>
      <w:proofErr w:type="spellEnd"/>
      <w:r w:rsidR="008112CC">
        <w:t xml:space="preserve">, </w:t>
      </w:r>
      <w:proofErr w:type="spellStart"/>
      <w:r w:rsidR="008112CC">
        <w:t>Ivanovac</w:t>
      </w:r>
      <w:proofErr w:type="spellEnd"/>
      <w:r w:rsidR="008112CC">
        <w:t>, Duga ulica 48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8112CC">
        <w:t xml:space="preserve">Veronika Marjanović </w:t>
      </w:r>
      <w:proofErr w:type="spellStart"/>
      <w:r w:rsidR="008112CC">
        <w:t>Glogoški</w:t>
      </w:r>
      <w:proofErr w:type="spellEnd"/>
      <w:r w:rsidR="008112CC">
        <w:t xml:space="preserve">, </w:t>
      </w:r>
      <w:proofErr w:type="spellStart"/>
      <w:r w:rsidR="008112CC">
        <w:t>Ivanovac</w:t>
      </w:r>
      <w:proofErr w:type="spellEnd"/>
      <w:r w:rsidR="008112CC">
        <w:t>, Duga ulica 48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7B559F">
        <w:rPr>
          <w:sz w:val="24"/>
        </w:rPr>
        <w:t>3</w:t>
      </w:r>
      <w:r w:rsidR="005F638F">
        <w:rPr>
          <w:sz w:val="24"/>
        </w:rPr>
        <w:t xml:space="preserve">. </w:t>
      </w:r>
      <w:r w:rsidR="007B559F">
        <w:rPr>
          <w:sz w:val="24"/>
        </w:rPr>
        <w:t>listopada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8112CC">
        <w:t xml:space="preserve">Veronika Marjanović </w:t>
      </w:r>
      <w:proofErr w:type="spellStart"/>
      <w:r w:rsidR="008112CC">
        <w:t>Glogoški</w:t>
      </w:r>
      <w:proofErr w:type="spellEnd"/>
      <w:r w:rsidR="008112CC">
        <w:t xml:space="preserve">, </w:t>
      </w:r>
      <w:proofErr w:type="spellStart"/>
      <w:r w:rsidR="008112CC">
        <w:t>Ivanovac</w:t>
      </w:r>
      <w:proofErr w:type="spellEnd"/>
      <w:r w:rsidR="008112CC">
        <w:t>, Duga ulica 48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371996">
        <w:t>3.11</w:t>
      </w:r>
      <w:r w:rsidR="00C4596C">
        <w:t>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A53" w:rsidR="003F1A53">
      <w:r>
        <w:separator/>
      </w:r>
    </w:p>
  </w:endnote>
  <w:endnote w:id="0" w:type="continuationSeparator">
    <w:p w:rsidRDefault="003F1A53" w:rsidR="003F1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A53" w:rsidR="003F1A53">
      <w:r>
        <w:separator/>
      </w:r>
    </w:p>
  </w:footnote>
  <w:footnote w:id="0" w:type="continuationSeparator">
    <w:p w:rsidRDefault="003F1A53" w:rsidR="003F1A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755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1F0120" w:rsidR="001F012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1F0120">
      <w:t>6 St-737/16-3</w:t>
    </w:r>
  </w:p>
  <w:p w:rsidRDefault="000D4AC4" w:rsidP="000D4AC4" w:rsidR="000D4AC4">
    <w:pPr>
      <w:jc w:val="right"/>
    </w:pPr>
  </w:p>
  <w:p w:rsidRDefault="00BF3E59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0D4AC4">
      <w:t>7</w:t>
    </w:r>
    <w:r w:rsidR="001F0120">
      <w:t>37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4F5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AC4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5D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0BB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120"/>
    <w:rsid w:val="001F0363"/>
    <w:rsid w:val="001F07BF"/>
    <w:rsid w:val="001F2D81"/>
    <w:rsid w:val="001F4357"/>
    <w:rsid w:val="001F4FE5"/>
    <w:rsid w:val="001F760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D7511"/>
    <w:rsid w:val="002E2327"/>
    <w:rsid w:val="002E32F1"/>
    <w:rsid w:val="002E4945"/>
    <w:rsid w:val="002E67D0"/>
    <w:rsid w:val="002E741D"/>
    <w:rsid w:val="002F2EA0"/>
    <w:rsid w:val="002F3798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36A06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1996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1A53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522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2022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BFD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1A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061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59F"/>
    <w:rsid w:val="007B5995"/>
    <w:rsid w:val="007B784C"/>
    <w:rsid w:val="007C05EF"/>
    <w:rsid w:val="007C0B2F"/>
    <w:rsid w:val="007C1DC5"/>
    <w:rsid w:val="007C70C0"/>
    <w:rsid w:val="007D0AF9"/>
    <w:rsid w:val="007D1059"/>
    <w:rsid w:val="007E03EC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12CC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6B2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4C52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454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26D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783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3D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012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5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3755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3755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55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55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012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5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3755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3755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55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55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St-737/2016</izvorni_sadrzaj>
    <derivirana_varijabla naziv="DomainObject.Predmet.OznakaBroj_1">St-737/2016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BOJE SNOVA d.o.o. za proizvodnju, trgovinu i usluge</izvorni_sadrzaj>
    <derivirana_varijabla naziv="DomainObject.Predmet.ProtustrankaFormated_1">  BOJE SNOVA d.o.o. za proizvodnju, trgovinu i usluge</derivirana_varijabla>
  </DomainObject.Predmet.ProtustrankaFormated>
  <DomainObject.Predmet.ProtustrankaFormatedOIB>
    <izvorni_sadrzaj>  BOJE SNOVA d.o.o. za proizvodnju, trgovinu i usluge, OIB 83658214167</izvorni_sadrzaj>
    <derivirana_varijabla naziv="DomainObject.Predmet.ProtustrankaFormatedOIB_1">  BOJE SNOVA d.o.o. za proizvodnju, trgovinu i usluge, OIB 83658214167</derivirana_varijabla>
  </DomainObject.Predmet.ProtustrankaFormatedOIB>
  <DomainObject.Predmet.ProtustrankaFormatedWithAdress>
    <izvorni_sadrzaj> BOJE SNOVA d.o.o. za proizvodnju, trgovinu i usluge, Braće Radića 11, 31216 Antunovac</izvorni_sadrzaj>
    <derivirana_varijabla naziv="DomainObject.Predmet.ProtustrankaFormatedWithAdress_1"> BOJE SNOVA d.o.o. za proizvodnju, trgovinu i usluge, Braće Radića 11, 31216 Antunovac</derivirana_varijabla>
  </DomainObject.Predmet.ProtustrankaFormatedWithAdress>
  <DomainObject.Predmet.ProtustrankaFormatedWithAdressOIB>
    <izvorni_sadrzaj> BOJE SNOVA d.o.o. za proizvodnju, trgovinu i usluge, OIB 83658214167, Braće Radića 11, 31216 Antunovac</izvorni_sadrzaj>
    <derivirana_varijabla naziv="DomainObject.Predmet.ProtustrankaFormatedWithAdressOIB_1"> BOJE SNOVA d.o.o. za proizvodnju, trgovinu i usluge, OIB 83658214167, Braće Radića 11, 31216 Antunovac</derivirana_varijabla>
  </DomainObject.Predmet.ProtustrankaFormatedWithAdressOIB>
  <DomainObject.Predmet.ProtustrankaWithAdress>
    <izvorni_sadrzaj>BOJE SNOVA d.o.o. za proizvodnju, trgovinu i usluge Braće Radića 11, 31216 Antunovac</izvorni_sadrzaj>
    <derivirana_varijabla naziv="DomainObject.Predmet.ProtustrankaWithAdress_1">BOJE SNOVA d.o.o. za proizvodnju, trgovinu i usluge Braće Radića 11, 31216 Antunovac</derivirana_varijabla>
  </DomainObject.Predmet.ProtustrankaWithAdress>
  <DomainObject.Predmet.ProtustrankaWithAdressOIB>
    <izvorni_sadrzaj>BOJE SNOVA d.o.o. za proizvodnju, trgovinu i usluge, OIB 83658214167, Braće Radića 11, 31216 Antunovac</izvorni_sadrzaj>
    <derivirana_varijabla naziv="DomainObject.Predmet.ProtustrankaWithAdressOIB_1">BOJE SNOVA d.o.o. za proizvodnju, trgovinu i usluge, OIB 83658214167, Braće Radića 11, 31216 Antunovac</derivirana_varijabla>
  </DomainObject.Predmet.ProtustrankaWithAdressOIB>
  <DomainObject.Predmet.ProtustrankaNazivFormated>
    <izvorni_sadrzaj>BOJE SNOVA d.o.o. za proizvodnju, trgovinu i usluge</izvorni_sadrzaj>
    <derivirana_varijabla naziv="DomainObject.Predmet.ProtustrankaNazivFormated_1">BOJE SNOVA d.o.o. za proizvodnju, trgovinu i usluge</derivirana_varijabla>
  </DomainObject.Predmet.ProtustrankaNazivFormated>
  <DomainObject.Predmet.ProtustrankaNazivFormatedOIB>
    <izvorni_sadrzaj>BOJE SNOVA d.o.o. za proizvodnju, trgovinu i usluge, OIB 83658214167</izvorni_sadrzaj>
    <derivirana_varijabla naziv="DomainObject.Predmet.ProtustrankaNazivFormatedOIB_1">BOJE SNOVA d.o.o. za proizvodnju, trgovinu i usluge, OIB 83658214167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BOJE SNOVA d.o.o. za proizvodnju, trgovinu i usluge</item>
    </izvorni_sadrzaj>
    <derivirana_varijabla naziv="DomainObject.Predmet.ProtuStrankaListFormated_1">
      <item>BOJE SNOVA d.o.o. za proizvodnju, trgovinu i usluge</item>
    </derivirana_varijabla>
  </DomainObject.Predmet.ProtuStrankaListFormated>
  <DomainObject.Predmet.ProtuStrankaListFormatedOIB>
    <izvorni_sadrzaj>
      <item>BOJE SNOVA d.o.o. za proizvodnju, trgovinu i usluge, OIB 83658214167</item>
    </izvorni_sadrzaj>
    <derivirana_varijabla naziv="DomainObject.Predmet.ProtuStrankaListFormatedOIB_1">
      <item>BOJE SNOVA d.o.o. za proizvodnju, trgovinu i usluge, OIB 83658214167</item>
    </derivirana_varijabla>
  </DomainObject.Predmet.ProtuStrankaListFormatedOIB>
  <DomainObject.Predmet.ProtuStrankaListFormatedWithAdress>
    <izvorni_sadrzaj>
      <item>BOJE SNOVA d.o.o. za proizvodnju, trgovinu i usluge, Braće Radića 11, 31216 Antunovac</item>
    </izvorni_sadrzaj>
    <derivirana_varijabla naziv="DomainObject.Predmet.ProtuStrankaListFormatedWithAdress_1">
      <item>BOJE SNOVA d.o.o. za proizvodnju, trgovinu i usluge, Braće Radića 11, 31216 Antunovac</item>
    </derivirana_varijabla>
  </DomainObject.Predmet.ProtuStrankaListFormatedWithAdress>
  <DomainObject.Predmet.ProtuStrankaListFormatedWithAdressOIB>
    <izvorni_sadrzaj>
      <item>BOJE SNOVA d.o.o. za proizvodnju, trgovinu i usluge, OIB 83658214167, Braće Radića 11, 31216 Antunovac</item>
    </izvorni_sadrzaj>
    <derivirana_varijabla naziv="DomainObject.Predmet.ProtuStrankaListFormatedWithAdressOIB_1">
      <item>BOJE SNOVA d.o.o. za proizvodnju, trgovinu i usluge, OIB 83658214167, Braće Radića 11, 31216 Antunovac</item>
    </derivirana_varijabla>
  </DomainObject.Predmet.ProtuStrankaListFormatedWithAdressOIB>
  <DomainObject.Predmet.ProtuStrankaListNazivFormated>
    <izvorni_sadrzaj>
      <item>BOJE SNOVA d.o.o. za proizvodnju, trgovinu i usluge</item>
    </izvorni_sadrzaj>
    <derivirana_varijabla naziv="DomainObject.Predmet.ProtuStrankaListNazivFormated_1">
      <item>BOJE SNOVA d.o.o. za proizvodnju, trgovinu i usluge</item>
    </derivirana_varijabla>
  </DomainObject.Predmet.ProtuStrankaListNazivFormated>
  <DomainObject.Predmet.ProtuStrankaListNazivFormatedOIB>
    <izvorni_sadrzaj>
      <item>BOJE SNOVA d.o.o. za proizvodnju, trgovinu i usluge, OIB 83658214167</item>
    </izvorni_sadrzaj>
    <derivirana_varijabla naziv="DomainObject.Predmet.ProtuStrankaListNazivFormatedOIB_1">
      <item>BOJE SNOVA d.o.o. za proizvodnju, trgovinu i usluge, OIB 83658214167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BOJE SNOVA d.o.o. za proizvodnju, trgovinu i usluge</izvorni_sadrzaj>
    <derivirana_varijabla naziv="DomainObject.Predmet.ProtustrankaIDrugi_1">BOJE SNOVA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BOJE SNOVA d.o.o. za proizvodnju, trgovinu i usluge, OIB 83658214167, Braće Radića 11, 31216 Antunovac</izvorni_sadrzaj>
    <derivirana_varijabla naziv="DomainObject.Predmet.ProtustrankaIDrugiAdressOIB_1">BOJE SNOVA d.o.o. za proizvodnju, trgovinu i usluge, OIB 83658214167, Braće Radića 11,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BOJE SNOVA d.o.o. za proizvodnju, trgovinu i usluge</item>
    </izvorni_sadrzaj>
    <derivirana_varijabla naziv="DomainObject.Predmet.SudioniciListNaziv_1">
      <item>FINA RC OSIJEK</item>
      <item>BOJE SNOVA d.o.o. za proizvodnju, trgovinu i usluge</item>
    </derivirana_varijabla>
  </DomainObject.Predmet.SudioniciListNaziv>
  <DomainObject.Predmet.SudioniciListAdressOIB>
    <izvorni_sadrzaj>
      <item>FINA RC OSIJEK, OIB 85821130368</item>
      <item>BOJE SNOVA d.o.o. za proizvodnju, trgovinu i usluge, OIB 83658214167, Braće Radića 11,31216 Antunovac</item>
    </izvorni_sadrzaj>
    <derivirana_varijabla naziv="DomainObject.Predmet.SudioniciListAdressOIB_1">
      <item>FINA RC OSIJEK, OIB 85821130368</item>
      <item>BOJE SNOVA d.o.o. za proizvodnju, trgovinu i usluge, OIB 83658214167, Braće Radića 11,31216 Antunovac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83658214167</item>
    </izvorni_sadrzaj>
    <derivirana_varijabla naziv="DomainObject.Predmet.SudioniciListNazivOIB_1">
      <item>, OIB 85821130368</item>
      <item>, OIB 83658214167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4563DC-C4C7-41D8-B67B-E81440DC04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440</properties:Words>
  <properties:Characters>2214</properties:Characters>
  <properties:Lines>104</properties:Lines>
  <properties:Paragraphs>23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2016-10-03T07:00:00Z</cp:lastPrinted>
  <dcterms:modified xmlns:xsi="http://www.w3.org/2001/XMLSchema-instance" xsi:type="dcterms:W3CDTF">2016-10-03T07:07:00Z</dcterms:modified>
  <cp:revision>199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