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1f7f" w14:paraId="9311f7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B67A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St-994/2016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153B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>JAKO DOBRO d.o.o.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7153BF" w:rsidRP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Strossmayerovo šetalište </w:t>
      </w:r>
      <w:proofErr w:type="spellStart"/>
      <w:r w:rsidR="007153BF" w:rsidRP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>44525697330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rujna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B67AB" w:rsidRPr="006B67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JAKO DOBRO d.o.o., Zagreb, Strossmayerovo šetalište </w:t>
      </w:r>
      <w:proofErr w:type="spellStart"/>
      <w:r w:rsidR="006B67AB" w:rsidRPr="006B67AB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6B67AB" w:rsidRPr="006B67A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44525697330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ovaj sud je rješenjem</w:t>
      </w:r>
      <w:r w:rsidR="0013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St-312/2015 od 29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kolovoza</w:t>
      </w:r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otvorio i zaključio 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postupak nad dužnikom. 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B575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7510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12. rujna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57510" w:rsidP="00E3014A" w:rsidR="00E3014A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DNA:</w:t>
      </w:r>
    </w:p>
    <w:p w:rsidRDefault="00B57510" w:rsidP="00B57510" w:rsidR="00B57510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FINA</w:t>
      </w:r>
    </w:p>
    <w:p w:rsidRDefault="00B57510" w:rsidP="00B57510" w:rsidR="00B57510" w:rsidRPr="0063375C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e-oglasna ploča suda- 15 dana</w:t>
      </w:r>
    </w:p>
    <w:sectPr w:rsidR="00B57510" w:rsidRPr="006337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114" w:rsidP="00BA36F5" w:rsidR="00353114">
      <w:pPr>
        <w:spacing w:lineRule="auto" w:line="240" w:after="0"/>
      </w:pPr>
      <w:r>
        <w:separator/>
      </w:r>
    </w:p>
  </w:endnote>
  <w:endnote w:id="0" w:type="continuationSeparator">
    <w:p w:rsidRDefault="00353114" w:rsidP="00BA36F5" w:rsidR="003531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114" w:rsidP="00BA36F5" w:rsidR="00353114">
      <w:pPr>
        <w:spacing w:lineRule="auto" w:line="240" w:after="0"/>
      </w:pPr>
      <w:r>
        <w:separator/>
      </w:r>
    </w:p>
  </w:footnote>
  <w:footnote w:id="0" w:type="continuationSeparator">
    <w:p w:rsidRDefault="00353114" w:rsidP="00BA36F5" w:rsidR="0035311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147E3"/>
    <w:multiLevelType w:val="hybridMultilevel"/>
    <w:tmpl w:val="4370AD80"/>
    <w:lvl w:tplc="D6A643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12132B"/>
    <w:rsid w:val="0013659F"/>
    <w:rsid w:val="00155E47"/>
    <w:rsid w:val="0017646E"/>
    <w:rsid w:val="001A2C52"/>
    <w:rsid w:val="0028717D"/>
    <w:rsid w:val="002A0260"/>
    <w:rsid w:val="002B5FFE"/>
    <w:rsid w:val="00310BF1"/>
    <w:rsid w:val="00353114"/>
    <w:rsid w:val="003928AF"/>
    <w:rsid w:val="00393011"/>
    <w:rsid w:val="003A1F20"/>
    <w:rsid w:val="003C0253"/>
    <w:rsid w:val="003E1BF5"/>
    <w:rsid w:val="00461F04"/>
    <w:rsid w:val="0050115D"/>
    <w:rsid w:val="005727D3"/>
    <w:rsid w:val="00594DC2"/>
    <w:rsid w:val="005E4A0F"/>
    <w:rsid w:val="00604F51"/>
    <w:rsid w:val="0063375C"/>
    <w:rsid w:val="006820EF"/>
    <w:rsid w:val="006A7C4C"/>
    <w:rsid w:val="006B67AB"/>
    <w:rsid w:val="006C7DBE"/>
    <w:rsid w:val="006E1F93"/>
    <w:rsid w:val="007153BF"/>
    <w:rsid w:val="00741848"/>
    <w:rsid w:val="007659BE"/>
    <w:rsid w:val="007B18AB"/>
    <w:rsid w:val="007E7B9C"/>
    <w:rsid w:val="00897339"/>
    <w:rsid w:val="009D1BD2"/>
    <w:rsid w:val="009F1EB1"/>
    <w:rsid w:val="009F41A1"/>
    <w:rsid w:val="009F659F"/>
    <w:rsid w:val="009F7260"/>
    <w:rsid w:val="00A15DB0"/>
    <w:rsid w:val="00A3609A"/>
    <w:rsid w:val="00A362F8"/>
    <w:rsid w:val="00AE1B31"/>
    <w:rsid w:val="00B17303"/>
    <w:rsid w:val="00B57510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F43FF"/>
    <w:rsid w:val="00D65D4C"/>
    <w:rsid w:val="00DA38AC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2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A2C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A2C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A2C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2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A2C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A2C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A2C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 DOBRO d.o.o.</item>
    </izvorni_sadrzaj>
    <derivirana_varijabla naziv="DomainObject.Predmet.SudioniciListNaziv_1">
      <item>FINA Regionalni centar Zagreb</item>
      <item>JAKO DOBRO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JAKO DOBRO d.o.o., OIB 44525697330, Strossmayerovo šetalište/bb,10000 Zagreb</item>
    </izvorni_sadrzaj>
    <derivirana_varijabla naziv="DomainObject.Predmet.SudioniciListAdressOIB_1">
      <item>FINA Regionalni centar Zagreb, OIB 85821130368, Trg svibanjskih žrtava 1995. 1,10000 Zagreb</item>
      <item>JAKO DOBRO d.o.o., OIB 44525697330, Strossmayerovo šetalište/bb,10000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</izvorni_sadrzaj>
    <derivirana_varijabla naziv="DomainObject.Predmet.SudioniciListNazivOIB_1">
      <item>, OIB 85821130368</item>
      <item>, OIB 44525697330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1740</properties:Characters>
  <properties:Lines>45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2016-09-12T12:21:00Z</dcterms:created>
  <dc:creator>Ivan Turčić</dc:creator>
  <cp:lastModifiedBy>Lovro Tomičić</cp:lastModifiedBy>
  <cp:lastPrinted>2016-04-08T13:11:00Z</cp:lastPrinted>
  <dcterms:modified xmlns:xsi="http://www.w3.org/2001/XMLSchema-instance" xsi:type="dcterms:W3CDTF">2016-09-12T12:28:00Z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