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3edf" w14:paraId="b823edf" w:rsidRDefault="00A85724" w:rsidP="00A85724" w:rsidR="00A85724">
      <w:pPr>
        <w:jc w:val="right"/>
        <w15:collapsed w:val="false"/>
      </w:pPr>
      <w:r>
        <w:t>Broj:</w:t>
      </w:r>
      <w:r w:rsidR="00DF4434">
        <w:t xml:space="preserve"> 6</w:t>
      </w:r>
      <w:r>
        <w:t xml:space="preserve"> St-</w:t>
      </w:r>
      <w:r w:rsidR="004344B7">
        <w:t>427/17-14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</w:t>
      </w:r>
      <w:r w:rsidR="00EC35DA">
        <w:t xml:space="preserve"> </w:t>
      </w:r>
      <w:r w:rsidRPr="00931161">
        <w:t>E</w:t>
      </w:r>
      <w:r w:rsidR="00EC35DA">
        <w:t xml:space="preserve"> </w:t>
      </w:r>
      <w:r w:rsidRPr="00931161">
        <w:t>P</w:t>
      </w:r>
      <w:r w:rsidR="00EC35DA">
        <w:t xml:space="preserve"> </w:t>
      </w:r>
      <w:r w:rsidRPr="00931161">
        <w:t>U</w:t>
      </w:r>
      <w:r w:rsidR="00EC35DA">
        <w:t xml:space="preserve"> </w:t>
      </w:r>
      <w:r w:rsidRPr="00931161">
        <w:t>B</w:t>
      </w:r>
      <w:r w:rsidR="00EC35DA">
        <w:t xml:space="preserve">  </w:t>
      </w:r>
      <w:r w:rsidRPr="00931161">
        <w:t>L</w:t>
      </w:r>
      <w:r w:rsidR="00EC35DA">
        <w:t xml:space="preserve"> </w:t>
      </w:r>
      <w:r w:rsidRPr="00931161">
        <w:t>I</w:t>
      </w:r>
      <w:r w:rsidR="00EC35DA">
        <w:t xml:space="preserve"> </w:t>
      </w:r>
      <w:r w:rsidRPr="00931161">
        <w:t>K</w:t>
      </w:r>
      <w:r w:rsidR="00EC35DA">
        <w:t xml:space="preserve"> </w:t>
      </w:r>
      <w:r w:rsidRPr="00931161">
        <w:t>A</w:t>
      </w:r>
      <w:r w:rsidR="00EC35DA">
        <w:t xml:space="preserve"> </w:t>
      </w:r>
      <w:r w:rsidRPr="00931161">
        <w:t xml:space="preserve"> H</w:t>
      </w:r>
      <w:r w:rsidR="00EC35DA">
        <w:t xml:space="preserve"> </w:t>
      </w:r>
      <w:r w:rsidRPr="00931161">
        <w:t>R</w:t>
      </w:r>
      <w:r w:rsidR="00EC35DA">
        <w:t xml:space="preserve"> </w:t>
      </w:r>
      <w:r w:rsidRPr="00931161">
        <w:t>V</w:t>
      </w:r>
      <w:r w:rsidR="00EC35DA">
        <w:t xml:space="preserve"> </w:t>
      </w:r>
      <w:r w:rsidRPr="00931161">
        <w:t>A</w:t>
      </w:r>
      <w:r w:rsidR="00EC35DA">
        <w:t xml:space="preserve">  </w:t>
      </w:r>
      <w:r w:rsidRPr="00931161">
        <w:t>T</w:t>
      </w:r>
      <w:r w:rsidR="00EC35DA">
        <w:t xml:space="preserve"> </w:t>
      </w:r>
      <w:r w:rsidRPr="00931161">
        <w:t>S</w:t>
      </w:r>
      <w:r w:rsidR="00EC35DA">
        <w:t xml:space="preserve"> </w:t>
      </w:r>
      <w:r w:rsidRPr="00931161">
        <w:t>K</w:t>
      </w:r>
      <w:r w:rsidR="00EC35DA">
        <w:t xml:space="preserve"> </w:t>
      </w:r>
      <w:r w:rsidRPr="00931161">
        <w:t>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4344B7" w:rsidRPr="004344B7">
        <w:rPr>
          <w:b/>
        </w:rPr>
        <w:t>PUZLA d.o.o. za grafičke usluge i trgovinu, Osijek, Sv. Roka 19, MBS: 030113168, OIB: 83544260730</w:t>
      </w:r>
      <w:r w:rsidR="00231114" w:rsidRPr="00231114">
        <w:rPr>
          <w:b/>
        </w:rPr>
        <w:t>,</w:t>
      </w:r>
      <w:r w:rsidRPr="00131686">
        <w:t xml:space="preserve"> dana </w:t>
      </w:r>
      <w:r w:rsidR="004344B7">
        <w:t>9</w:t>
      </w:r>
      <w:r w:rsidR="00AA6092">
        <w:t xml:space="preserve">. </w:t>
      </w:r>
      <w:r w:rsidR="00EC35DA">
        <w:t>studenog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4344B7" w:rsidR="009F17E3" w:rsidRPr="00131686">
      <w:pPr>
        <w:pStyle w:val="Odlomakpopisa"/>
        <w:numPr>
          <w:ilvl w:val="0"/>
          <w:numId w:val="20"/>
        </w:numPr>
        <w:jc w:val="both"/>
      </w:pPr>
      <w:r w:rsidRPr="00131686"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4344B7">
        <w:t>PUZLA d.o.o. za grafičke usluge i trgovinu, Osijek, Sv. Roka 19, MBS: 030113168, OIB: 83544260730</w:t>
      </w:r>
      <w:r w:rsidR="00EB4F43">
        <w:t xml:space="preserve">, </w:t>
      </w:r>
      <w:r w:rsidR="009F17E3" w:rsidRPr="00131686">
        <w:t>za dan</w:t>
      </w:r>
    </w:p>
    <w:p w:rsidRDefault="00B52DAF" w:rsidP="004427CD" w:rsidR="009F17E3" w:rsidRPr="00131686">
      <w:pPr>
        <w:tabs>
          <w:tab w:pos="1650" w:val="left"/>
          <w:tab w:pos="6315" w:val="left"/>
        </w:tabs>
        <w:jc w:val="both"/>
      </w:pPr>
      <w:r>
        <w:tab/>
      </w:r>
      <w:r w:rsidR="004427CD">
        <w:tab/>
      </w:r>
    </w:p>
    <w:p w:rsidRDefault="004344B7" w:rsidP="00B05E94" w:rsidR="009F17E3" w:rsidRPr="00131686">
      <w:pPr>
        <w:jc w:val="center"/>
        <w:rPr>
          <w:b/>
        </w:rPr>
      </w:pPr>
      <w:r>
        <w:rPr>
          <w:b/>
        </w:rPr>
        <w:t>24. siječnja</w:t>
      </w:r>
      <w:r w:rsidR="009F2DA4">
        <w:rPr>
          <w:b/>
        </w:rPr>
        <w:t xml:space="preserve"> 201</w:t>
      </w:r>
      <w:r>
        <w:rPr>
          <w:b/>
        </w:rPr>
        <w:t>8</w:t>
      </w:r>
      <w:r w:rsidR="009F2DA4">
        <w:rPr>
          <w:b/>
        </w:rPr>
        <w:t>.</w:t>
      </w:r>
      <w:r w:rsidR="00A85724">
        <w:rPr>
          <w:b/>
        </w:rPr>
        <w:t xml:space="preserve"> g. u </w:t>
      </w:r>
      <w:r>
        <w:rPr>
          <w:b/>
        </w:rPr>
        <w:t>10,30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4344B7">
        <w:t xml:space="preserve">na koje se poziva zakonski zastupnik dužnika Zlatko </w:t>
      </w:r>
      <w:proofErr w:type="spellStart"/>
      <w:r w:rsidR="004344B7">
        <w:t>Kolobarić</w:t>
      </w:r>
      <w:proofErr w:type="spellEnd"/>
      <w:r w:rsidR="004344B7">
        <w:t>, OIB: 08894182953 iz Osijeka, Sv. Roka 19</w:t>
      </w:r>
    </w:p>
    <w:p w:rsidRDefault="004344B7" w:rsidP="00982AC4" w:rsidR="004344B7">
      <w:pPr>
        <w:jc w:val="both"/>
      </w:pPr>
    </w:p>
    <w:p w:rsidRDefault="004344B7" w:rsidP="004344B7" w:rsidR="004344B7">
      <w:pPr>
        <w:pStyle w:val="Odlomakpopisa"/>
        <w:numPr>
          <w:ilvl w:val="0"/>
          <w:numId w:val="20"/>
        </w:numPr>
        <w:jc w:val="both"/>
      </w:pPr>
      <w:r>
        <w:t>Sukladno čl. 117 Stečajnog zakona (NN br. 71/15) zakonski zastupnik dužnika dužan je pružiti sve potrebne podatke i obavijesti pod zakonskim posljedicama te odazvati se pozivu suda i pristupiti na zakazano ročište.</w:t>
      </w:r>
    </w:p>
    <w:p w:rsidRDefault="00064326" w:rsidP="004344B7" w:rsidR="00064326">
      <w:pPr>
        <w:pStyle w:val="Odlomakpopisa"/>
        <w:numPr>
          <w:ilvl w:val="0"/>
          <w:numId w:val="20"/>
        </w:numPr>
        <w:jc w:val="both"/>
      </w:pPr>
      <w:r>
        <w:t>Ukoliko zakonski zastupnik dužnika ne pristupi na ročište iz točke 1. ovoga Rješenja izreći će mu se novčana kazna do 10.000,00 kn odnosno u slučaju neodazivanja sud može odrediti dovođenje (čl. 178 SZ).</w:t>
      </w:r>
    </w:p>
    <w:p w:rsidRDefault="003F098C" w:rsidP="00AD226C" w:rsidR="003F098C">
      <w:pPr>
        <w:jc w:val="both"/>
      </w:pPr>
    </w:p>
    <w:p w:rsidRDefault="004344B7" w:rsidP="000B2F7E" w:rsidR="002F12A7" w:rsidRPr="00131686">
      <w:pPr>
        <w:jc w:val="both"/>
      </w:pPr>
      <w:r>
        <w:tab/>
      </w: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4344B7">
        <w:t>9</w:t>
      </w:r>
      <w:r w:rsidR="00DF4434">
        <w:t>. studenog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064326" w:rsidP="00064326" w:rsidR="00064326">
      <w:pPr>
        <w:pStyle w:val="Odlomakpopisa"/>
        <w:numPr>
          <w:ilvl w:val="0"/>
          <w:numId w:val="19"/>
        </w:numPr>
        <w:jc w:val="both"/>
      </w:pPr>
      <w:r>
        <w:t xml:space="preserve">Zlatko </w:t>
      </w:r>
      <w:proofErr w:type="spellStart"/>
      <w:r>
        <w:t>Kolobarić</w:t>
      </w:r>
      <w:proofErr w:type="spellEnd"/>
      <w:r>
        <w:t>, iz Osijeka, Sv. Roka uz zapisnik sa održanog ročišta od 9.11.2017. g.</w:t>
      </w:r>
    </w:p>
    <w:p w:rsidRDefault="00064326" w:rsidP="004427CD" w:rsidR="001208B2">
      <w:pPr>
        <w:pStyle w:val="Odlomakpopisa"/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855A25" w:rsidP="004427CD" w:rsidR="009F2DA4">
      <w:pPr>
        <w:pStyle w:val="Odlomakpopisa"/>
        <w:numPr>
          <w:ilvl w:val="0"/>
          <w:numId w:val="19"/>
        </w:numPr>
        <w:jc w:val="both"/>
      </w:pPr>
      <w:r>
        <w:t>R-</w:t>
      </w:r>
      <w:r w:rsidR="00064326">
        <w:t>24.1.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31122E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662513"/>
    <w:multiLevelType w:val="hybridMultilevel"/>
    <w:tmpl w:val="C2BC5164"/>
    <w:lvl w:tplc="7DAE06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64326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2E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344B7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12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12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600CF-0D6A-49C5-9EF9-F7513791F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1141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2017-11-09T12:07:00Z</dcterms:created>
  <dc:creator>Korisnik</dc:creator>
  <cp:lastModifiedBy>Danijela Sekulić</cp:lastModifiedBy>
  <cp:lastPrinted>2017-11-09T12:09:00Z</cp:lastPrinted>
  <dcterms:modified xmlns:xsi="http://www.w3.org/2001/XMLSchema-instance" xsi:type="dcterms:W3CDTF">2017-11-09T12:10:00Z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