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9b6e" w14:paraId="f8d9b6e" w:rsidRDefault="00E055F6" w:rsidP="00017C4B" w:rsidR="00A26DBD">
      <w:pPr>
        <w:pStyle w:val="Bezproreda"/>
        <w:jc w:val="both"/>
        <w15:collapsed w:val="false"/>
      </w:pPr>
      <w:bookmarkStart w:name="_GoBack" w:id="0"/>
      <w:bookmarkEnd w:id="0"/>
      <w:r>
        <w:t xml:space="preserve">   </w:t>
      </w:r>
    </w:p>
    <w:p w:rsidRDefault="00A26DBD" w:rsidP="00017C4B" w:rsidR="00A26DBD">
      <w:pPr>
        <w:pStyle w:val="Bezproreda"/>
        <w:jc w:val="both"/>
      </w:pPr>
    </w:p>
    <w:p w:rsidRDefault="00E055F6" w:rsidP="00017C4B" w:rsidR="00301645" w:rsidRPr="00D97792">
      <w:pPr>
        <w:pStyle w:val="Bezproreda"/>
        <w:jc w:val="both"/>
      </w:pPr>
      <w:r>
        <w:t xml:space="preserve"> </w:t>
      </w:r>
      <w:r w:rsidR="00A26DBD">
        <w:t xml:space="preserve">   </w:t>
      </w:r>
      <w:r>
        <w:t xml:space="preserve">Republika Hrvatska </w:t>
      </w:r>
    </w:p>
    <w:p w:rsidRDefault="00E055F6" w:rsidP="00017C4B" w:rsidR="00301645" w:rsidRPr="00D97792">
      <w:pPr>
        <w:pStyle w:val="Bezproreda"/>
        <w:jc w:val="both"/>
      </w:pPr>
      <w:r>
        <w:t xml:space="preserve">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E2A66" w:rsidRPr="00D97792">
        <w:t>89</w:t>
      </w:r>
      <w:r w:rsidR="00301645" w:rsidRPr="00D97792">
        <w:t>. St</w:t>
      </w:r>
      <w:r w:rsidR="00F53DB7" w:rsidRPr="00D97792">
        <w:t>-</w:t>
      </w:r>
      <w:r w:rsidR="002173AF">
        <w:t>3103</w:t>
      </w:r>
      <w:r w:rsidR="00B87C22">
        <w:t>/16-7</w:t>
      </w:r>
    </w:p>
    <w:p w:rsidRDefault="00E055F6" w:rsidP="00017C4B" w:rsidR="00301645" w:rsidRPr="00D97792">
      <w:pPr>
        <w:pStyle w:val="Bezproreda"/>
        <w:jc w:val="both"/>
      </w:pPr>
      <w:r>
        <w:t xml:space="preserve">   </w:t>
      </w:r>
      <w:r w:rsidR="00017C4B" w:rsidRPr="00D97792">
        <w:t xml:space="preserve">Zagreb, </w:t>
      </w:r>
      <w:r w:rsidR="00301645" w:rsidRPr="00D97792">
        <w:t>Amruševa 2/II</w:t>
      </w:r>
    </w:p>
    <w:p w:rsidRDefault="00A26DBD" w:rsidP="00017C4B" w:rsidR="00A26DBD">
      <w:pPr>
        <w:pStyle w:val="Bezproreda"/>
        <w:jc w:val="center"/>
      </w:pPr>
    </w:p>
    <w:p w:rsidRDefault="00A26DBD" w:rsidP="00017C4B" w:rsidR="00A26DBD">
      <w:pPr>
        <w:pStyle w:val="Bezproreda"/>
        <w:jc w:val="center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>
      <w:pPr>
        <w:pStyle w:val="Bezproreda"/>
        <w:jc w:val="both"/>
        <w:rPr>
          <w:b/>
        </w:rPr>
      </w:pPr>
    </w:p>
    <w:p w:rsidRDefault="00A26DBD" w:rsidP="00017C4B" w:rsidR="00A26DBD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A26DBD">
        <w:rPr>
          <w:rFonts w:eastAsia="Calibri"/>
        </w:rPr>
        <w:t>PROGLAS KOMUNIKACIJE d.o.o., OIB: 57739667576, Zagreb, Zavrtnica 17</w:t>
      </w:r>
      <w:r w:rsidR="00CF3A3F" w:rsidRPr="00D97792">
        <w:rPr>
          <w:rFonts w:eastAsia="Calibri"/>
        </w:rPr>
        <w:t xml:space="preserve">, </w:t>
      </w:r>
      <w:r w:rsidR="00B87C22">
        <w:rPr>
          <w:rFonts w:eastAsia="Calibri"/>
        </w:rPr>
        <w:t>5. lipnja</w:t>
      </w:r>
      <w:r w:rsidRPr="00D97792">
        <w:rPr>
          <w:rFonts w:eastAsia="Calibri"/>
        </w:rPr>
        <w:t xml:space="preserve"> 201</w:t>
      </w:r>
      <w:r w:rsidR="00E055F6">
        <w:rPr>
          <w:rFonts w:eastAsia="Calibri"/>
        </w:rPr>
        <w:t>7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A26DBD">
        <w:rPr>
          <w:rFonts w:eastAsia="Calibri"/>
        </w:rPr>
        <w:t>PROGLAS KOMUNIKACIJE d.o.o., OIB: 57739667576, Zagreb, Zavrtnica 17</w:t>
      </w:r>
      <w:r w:rsidRPr="00D97792">
        <w:rPr>
          <w:rFonts w:eastAsia="Calibri"/>
        </w:rPr>
        <w:t>.</w:t>
      </w:r>
    </w:p>
    <w:p w:rsidRDefault="00AB2A57" w:rsidP="00017C4B" w:rsidR="00AB2A57">
      <w:pPr>
        <w:pStyle w:val="Bezproreda"/>
        <w:jc w:val="center"/>
      </w:pPr>
    </w:p>
    <w:p w:rsidRDefault="00A26DBD" w:rsidP="00017C4B" w:rsidR="00A26DBD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A26DBD">
        <w:rPr>
          <w:rFonts w:eastAsia="Calibri"/>
        </w:rPr>
        <w:t>PROGLAS KOMUNIKACIJE d.o.o., OIB: 57739667576, Zagreb, Zavrtnica 17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 xml:space="preserve">temeljem članka </w:t>
      </w:r>
      <w:r w:rsidR="00E055F6">
        <w:t>444</w:t>
      </w:r>
      <w:r w:rsidR="000253A8" w:rsidRPr="00D97792">
        <w:t>.</w:t>
      </w:r>
      <w:r w:rsidR="00E055F6">
        <w:t xml:space="preserve">  stavak 2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Pr="00D97792">
        <w:t>(„Narodne novine“ broj 71/15, dalje: SZ).</w:t>
      </w:r>
    </w:p>
    <w:p w:rsidRDefault="00A26DBD" w:rsidP="00017C4B" w:rsidR="00A26DBD" w:rsidRPr="00D97792">
      <w:pPr>
        <w:pStyle w:val="Bezproreda"/>
        <w:jc w:val="both"/>
      </w:pPr>
    </w:p>
    <w:p w:rsidRDefault="007C56AE" w:rsidP="00017C4B" w:rsidR="00617DC4">
      <w:pPr>
        <w:pStyle w:val="Bezproreda"/>
        <w:jc w:val="both"/>
      </w:pPr>
      <w:r w:rsidRPr="00D97792">
        <w:tab/>
      </w:r>
      <w:r w:rsidR="00617DC4" w:rsidRPr="00D97792"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A26DBD" w:rsidP="00017C4B" w:rsidR="00A26DBD" w:rsidRPr="00D97792">
      <w:pPr>
        <w:pStyle w:val="Bezproreda"/>
        <w:jc w:val="both"/>
      </w:pPr>
    </w:p>
    <w:p w:rsidRDefault="00617DC4" w:rsidP="00017C4B" w:rsidR="00A94933">
      <w:pPr>
        <w:pStyle w:val="Bezproreda"/>
        <w:jc w:val="both"/>
      </w:pPr>
      <w:r w:rsidRPr="00D97792">
        <w:tab/>
      </w:r>
      <w:r w:rsidR="00A26DBD">
        <w:t xml:space="preserve">Financijska agencija je podneskom </w:t>
      </w:r>
      <w:r w:rsidR="00E62F7A" w:rsidRPr="00D97792">
        <w:t xml:space="preserve">od </w:t>
      </w:r>
      <w:r w:rsidR="00E055F6">
        <w:t>1</w:t>
      </w:r>
      <w:r w:rsidR="00A26DBD">
        <w:t>8</w:t>
      </w:r>
      <w:r w:rsidR="00E055F6">
        <w:t xml:space="preserve">. svibnja 2017. </w:t>
      </w:r>
      <w:r w:rsidR="00A26DBD">
        <w:t>(list 6 spisa) obavijestila sud da dućnik na dan 15. svibnja 2017. u Očevidniku redoslijeda osnova za plaćanje nema</w:t>
      </w:r>
      <w:r w:rsidR="00A94933" w:rsidRPr="00D97792">
        <w:t xml:space="preserve"> </w:t>
      </w:r>
      <w:r w:rsidR="00A26DBD">
        <w:t>neizvršenih osnova za plaćanje odnosno da je deblokiran te je u prilogu dostavila potvrdu o neizvršenim osnovama za plaćanje od 17. svibnja 2017. (list 7 spisa) iz koje proizlazi da dužnik u Očevidniku redoslijeda osnova za plaćanje na taj dan ima evidentirane neizvršene osnove za plaćanje u neprekinutom razdoblju od 0 dana</w:t>
      </w:r>
      <w:r w:rsidR="00A94933" w:rsidRPr="00D97792">
        <w:t>.</w:t>
      </w:r>
    </w:p>
    <w:p w:rsidRDefault="00A26DBD" w:rsidP="00017C4B" w:rsidR="00A26DBD" w:rsidRPr="00D97792">
      <w:pPr>
        <w:pStyle w:val="Bezproreda"/>
        <w:jc w:val="both"/>
      </w:pPr>
    </w:p>
    <w:p w:rsidRDefault="00617DC4" w:rsidP="00617DC4" w:rsidR="00617DC4" w:rsidRPr="00D97792">
      <w:pPr>
        <w:pStyle w:val="Bezproreda"/>
        <w:ind w:firstLine="720"/>
        <w:jc w:val="both"/>
      </w:pPr>
      <w:r w:rsidRPr="00D97792">
        <w:t xml:space="preserve"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</w:t>
      </w:r>
      <w:r w:rsidRPr="00D97792">
        <w:lastRenderedPageBreak/>
        <w:t>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B87C22">
        <w:t>5. lipnja</w:t>
      </w:r>
      <w:r w:rsidR="00E055F6">
        <w:t xml:space="preserve"> 2017.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9B140E">
        <w:t>,v.r.</w:t>
      </w:r>
    </w:p>
    <w:p w:rsidRDefault="00A26DBD" w:rsidP="00017C4B" w:rsidR="00A26DBD">
      <w:pPr>
        <w:pStyle w:val="Bezproreda"/>
        <w:jc w:val="both"/>
      </w:pPr>
    </w:p>
    <w:p w:rsidRDefault="00B87C22" w:rsidP="00017C4B" w:rsidR="00B87C2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DC270D" w:rsidP="00017C4B" w:rsidR="00DC270D">
      <w:pPr>
        <w:pStyle w:val="Bezproreda"/>
        <w:jc w:val="both"/>
      </w:pPr>
    </w:p>
    <w:p w:rsidRDefault="00A26DBD" w:rsidP="00017C4B" w:rsidR="00A26DBD" w:rsidRPr="00D97792">
      <w:pPr>
        <w:pStyle w:val="Bezproreda"/>
        <w:jc w:val="both"/>
      </w:pPr>
    </w:p>
    <w:p w:rsidRDefault="009B140E" w:rsidP="00C359B6" w:rsidR="009B140E">
      <w:pPr>
        <w:pStyle w:val="Bezproreda"/>
        <w:ind w:left="4956"/>
        <w:jc w:val="right"/>
      </w:pPr>
      <w:r>
        <w:t>Za točnost otpravka - ovlašteni službenik</w:t>
      </w:r>
    </w:p>
    <w:p w:rsidRDefault="009B140E" w:rsidP="00C359B6" w:rsidR="009B140E">
      <w:pPr>
        <w:pStyle w:val="Bezproreda"/>
        <w:ind w:left="4956"/>
        <w:jc w:val="right"/>
      </w:pPr>
      <w:r>
        <w:t>Karmela Dolenc</w:t>
      </w:r>
    </w:p>
    <w:p w:rsidRDefault="00B639DE" w:rsidP="00017C4B" w:rsidR="00B639DE" w:rsidRPr="00D97792">
      <w:pPr>
        <w:pStyle w:val="Bezproreda"/>
        <w:jc w:val="both"/>
      </w:pPr>
    </w:p>
    <w:sectPr w:rsidSect="00A26DBD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B140E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</w:t>
    </w:r>
    <w:r w:rsidR="00B87C22">
      <w:t>3103/16-7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5F6" w:rsidR="00017C4B">
    <w:pPr>
      <w:pStyle w:val="Zaglavlje"/>
    </w:pPr>
    <w:r>
      <w:t xml:space="preserve">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173AF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5870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B140E"/>
    <w:rsid w:val="009F4247"/>
    <w:rsid w:val="00A02696"/>
    <w:rsid w:val="00A033BE"/>
    <w:rsid w:val="00A11B02"/>
    <w:rsid w:val="00A26DBD"/>
    <w:rsid w:val="00A500E9"/>
    <w:rsid w:val="00A94094"/>
    <w:rsid w:val="00A94933"/>
    <w:rsid w:val="00AA3771"/>
    <w:rsid w:val="00AB2A57"/>
    <w:rsid w:val="00AE5E54"/>
    <w:rsid w:val="00B4536B"/>
    <w:rsid w:val="00B639DE"/>
    <w:rsid w:val="00B87C22"/>
    <w:rsid w:val="00B93980"/>
    <w:rsid w:val="00BC5EF0"/>
    <w:rsid w:val="00BE3959"/>
    <w:rsid w:val="00BE39EF"/>
    <w:rsid w:val="00BF1284"/>
    <w:rsid w:val="00BF630B"/>
    <w:rsid w:val="00BF6E62"/>
    <w:rsid w:val="00C067B5"/>
    <w:rsid w:val="00C1027D"/>
    <w:rsid w:val="00C70E09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055F6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3103</izvorni_sadrzaj>
    <derivirana_varijabla naziv="DomainObject.Predmet.Broj_1">3103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St-3103/2016</izvorni_sadrzaj>
    <derivirana_varijabla naziv="DomainObject.Predmet.OznakaBroj_1">St-3103/2016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PROGLAS KOMUNIKACIJE d.o.o. zastupanog po punomoćniku Ante Bogdanić</izvorni_sadrzaj>
    <derivirana_varijabla naziv="DomainObject.Predmet.ProtustrankaFormated_1">  PROGLAS KOMUNIKACIJE d.o.o. zastupanog po punomoćniku Ante Bogdanić</derivirana_varijabla>
  </DomainObject.Predmet.ProtustrankaFormated>
  <DomainObject.Predmet.ProtustrankaFormatedOIB>
    <izvorni_sadrzaj>  PROGLAS KOMUNIKACIJE d.o.o., OIB 57739667576 zastupanog po punomoćniku Ante Bogdanić</izvorni_sadrzaj>
    <derivirana_varijabla naziv="DomainObject.Predmet.ProtustrankaFormatedOIB_1">  PROGLAS KOMUNIKACIJE d.o.o., OIB 57739667576 zastupanog po punomoćniku Ante Bogdanić</derivirana_varijabla>
  </DomainObject.Predmet.ProtustrankaFormatedOIB>
  <DomainObject.Predmet.ProtustrankaFormatedWithAdress>
    <izvorni_sadrzaj> PROGLAS KOMUNIKACIJE d.o.o., Zavrtnica 17, 10000 Zagreb zastupanog po punomoćniku Ante Bogdanić</izvorni_sadrzaj>
    <derivirana_varijabla naziv="DomainObject.Predmet.ProtustrankaFormatedWithAdress_1"> PROGLAS KOMUNIKACIJE d.o.o., Zavrtnica 17, 10000 Zagreb zastupanog po punomoćniku Ante Bogdanić</derivirana_varijabla>
  </DomainObject.Predmet.ProtustrankaFormatedWithAdress>
  <DomainObject.Predmet.ProtustrankaFormatedWithAdressOIB>
    <izvorni_sadrzaj> PROGLAS KOMUNIKACIJE d.o.o., OIB 57739667576, Zavrtnica 17, 10000 Zagreb zastupanog po punomoćniku Ante Bogdanić</izvorni_sadrzaj>
    <derivirana_varijabla naziv="DomainObject.Predmet.ProtustrankaFormatedWithAdressOIB_1"> PROGLAS KOMUNIKACIJE d.o.o., OIB 57739667576, Zavrtnica 17, 10000 Zagreb zastupanog po punomoćniku Ante Bogdanić</derivirana_varijabla>
  </DomainObject.Predmet.ProtustrankaFormatedWithAdressOIB>
  <DomainObject.Predmet.ProtustrankaWithAdress>
    <izvorni_sadrzaj>PROGLAS KOMUNIKACIJE d.o.o. Zavrtnica 17, 10000 Zagreb</izvorni_sadrzaj>
    <derivirana_varijabla naziv="DomainObject.Predmet.ProtustrankaWithAdress_1">PROGLAS KOMUNIKACIJE d.o.o. Zavrtnica 17, 10000 Zagreb</derivirana_varijabla>
  </DomainObject.Predmet.ProtustrankaWithAdress>
  <DomainObject.Predmet.ProtustrankaWithAdressOIB>
    <izvorni_sadrzaj>PROGLAS KOMUNIKACIJE d.o.o., OIB 57739667576, Zavrtnica 17, 10000 Zagreb</izvorni_sadrzaj>
    <derivirana_varijabla naziv="DomainObject.Predmet.ProtustrankaWithAdressOIB_1">PROGLAS KOMUNIKACIJE d.o.o., OIB 57739667576, Zavrtnica 17, 10000 Zagreb</derivirana_varijabla>
  </DomainObject.Predmet.ProtustrankaWithAdressOIB>
  <DomainObject.Predmet.ProtustrankaNazivFormated>
    <izvorni_sadrzaj>PROGLAS KOMUNIKACIJE d.o.o.</izvorni_sadrzaj>
    <derivirana_varijabla naziv="DomainObject.Predmet.ProtustrankaNazivFormated_1">PROGLAS KOMUNIKACIJE d.o.o.</derivirana_varijabla>
  </DomainObject.Predmet.ProtustrankaNazivFormated>
  <DomainObject.Predmet.ProtustrankaNazivFormatedOIB>
    <izvorni_sadrzaj>PROGLAS KOMUNIKACIJE d.o.o., OIB 57739667576</izvorni_sadrzaj>
    <derivirana_varijabla naziv="DomainObject.Predmet.ProtustrankaNazivFormatedOIB_1">PROGLAS KOMUNIKACIJE d.o.o., OIB 57739667576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PROGLAS KOMUNIKACIJE d.o.o. zastupanog po punomoćniku Ante Bogdanić</item>
    </izvorni_sadrzaj>
    <derivirana_varijabla naziv="DomainObject.Predmet.ProtuStrankaListFormated_1">
      <item>PROGLAS KOMUNIKACIJE d.o.o. zastupanog po punomoćniku Ante Bogdanić</item>
    </derivirana_varijabla>
  </DomainObject.Predmet.ProtuStrankaListFormated>
  <DomainObject.Predmet.ProtuStrankaListFormatedOIB>
    <izvorni_sadrzaj>
      <item>PROGLAS KOMUNIKACIJE d.o.o., OIB 57739667576 zastupanog po punomoćniku Ante Bogdanić</item>
    </izvorni_sadrzaj>
    <derivirana_varijabla naziv="DomainObject.Predmet.ProtuStrankaListFormatedOIB_1">
      <item>PROGLAS KOMUNIKACIJE d.o.o., OIB 57739667576 zastupanog po punomoćniku Ante Bogdanić</item>
    </derivirana_varijabla>
  </DomainObject.Predmet.ProtuStrankaListFormatedOIB>
  <DomainObject.Predmet.ProtuStrankaListFormatedWithAdress>
    <izvorni_sadrzaj>
      <item>PROGLAS KOMUNIKACIJE d.o.o., Zavrtnica 17, 10000 Zagreb zastupanog po punomoćniku Ante Bogdanić</item>
    </izvorni_sadrzaj>
    <derivirana_varijabla naziv="DomainObject.Predmet.ProtuStrankaListFormatedWithAdress_1">
      <item>PROGLAS KOMUNIKACIJE d.o.o., Zavrtnica 17, 10000 Zagreb zastupanog po punomoćniku Ante Bogdanić</item>
    </derivirana_varijabla>
  </DomainObject.Predmet.ProtuStrankaListFormatedWithAdress>
  <DomainObject.Predmet.ProtuStrankaListFormatedWithAdressOIB>
    <izvorni_sadrzaj>
      <item>PROGLAS KOMUNIKACIJE d.o.o., OIB 57739667576, Zavrtnica 17, 10000 Zagreb zastupanog po punomoćniku Ante Bogdanić</item>
    </izvorni_sadrzaj>
    <derivirana_varijabla naziv="DomainObject.Predmet.ProtuStrankaListFormatedWithAdressOIB_1">
      <item>PROGLAS KOMUNIKACIJE d.o.o., OIB 57739667576, Zavrtnica 17, 10000 Zagreb zastupanog po punomoćniku Ante Bogdanić</item>
    </derivirana_varijabla>
  </DomainObject.Predmet.ProtuStrankaListFormatedWithAdressOIB>
  <DomainObject.Predmet.ProtuStrankaListNazivFormated>
    <izvorni_sadrzaj>
      <item>PROGLAS KOMUNIKACIJE d.o.o.</item>
    </izvorni_sadrzaj>
    <derivirana_varijabla naziv="DomainObject.Predmet.ProtuStrankaListNazivFormated_1">
      <item>PROGLAS KOMUNIKACIJE d.o.o.</item>
    </derivirana_varijabla>
  </DomainObject.Predmet.ProtuStrankaListNazivFormated>
  <DomainObject.Predmet.ProtuStrankaListNazivFormatedOIB>
    <izvorni_sadrzaj>
      <item>PROGLAS KOMUNIKACIJE d.o.o., OIB 57739667576</item>
    </izvorni_sadrzaj>
    <derivirana_varijabla naziv="DomainObject.Predmet.ProtuStrankaListNazivFormatedOIB_1">
      <item>PROGLAS KOMUNIKACIJE d.o.o., OIB 57739667576</item>
    </derivirana_varijabla>
  </DomainObject.Predmet.ProtuStrankaListNazivFormatedOIB>
  <DomainObject.Predmet.OstaliListFormated>
    <izvorni_sadrzaj>
      <item>Ante Bogdanić punomoćnik sudionika u postupku PROGLAS KOMUNIKACIJE d.o.o.</item>
    </izvorni_sadrzaj>
    <derivirana_varijabla naziv="DomainObject.Predmet.OstaliListFormated_1">
      <item>Ante Bogdanić punomoćnik sudionika u postupku PROGLAS KOMUNIKACIJE d.o.o.</item>
    </derivirana_varijabla>
  </DomainObject.Predmet.OstaliListFormated>
  <DomainObject.Predmet.OstaliListFormatedOIB>
    <izvorni_sadrzaj>
      <item>Ante Bogdanić, OIB 04098505455 punomoćnik sudionika u postupku PROGLAS KOMUNIKACIJE d.o.o.</item>
    </izvorni_sadrzaj>
    <derivirana_varijabla naziv="DomainObject.Predmet.OstaliListFormatedOIB_1">
      <item>Ante Bogdanić, OIB 04098505455 punomoćnik sudionika u postupku PROGLAS KOMUNIKACIJE d.o.o.</item>
    </derivirana_varijabla>
  </DomainObject.Predmet.OstaliListFormatedOIB>
  <DomainObject.Predmet.OstaliListFormatedWithAdress>
    <izvorni_sadrzaj>
      <item>Ante Bogdanić, Hrvatskog Sokola 69, 10000 Zagreb punomoćnik sudionika u postupku PROGLAS KOMUNIKACIJE d.o.o.</item>
    </izvorni_sadrzaj>
    <derivirana_varijabla naziv="DomainObject.Predmet.OstaliListFormatedWithAdress_1">
      <item>Ante Bogdanić, Hrvatskog Sokola 69, 10000 Zagreb punomoćnik sudionika u postupku PROGLAS KOMUNIKACIJE d.o.o.</item>
    </derivirana_varijabla>
  </DomainObject.Predmet.OstaliListFormatedWithAdress>
  <DomainObject.Predmet.OstaliListFormatedWithAdressOIB>
    <izvorni_sadrzaj>
      <item>Ante Bogdanić, OIB 04098505455, Hrvatskog Sokola 69, 10000 Zagreb punomoćnik sudionika u postupku PROGLAS KOMUNIKACIJE d.o.o.</item>
    </izvorni_sadrzaj>
    <derivirana_varijabla naziv="DomainObject.Predmet.OstaliListFormatedWithAdressOIB_1">
      <item>Ante Bogdanić, OIB 04098505455, Hrvatskog Sokola 69, 10000 Zagreb punomoćnik sudionika u postupku PROGLAS KOMUNIKACIJE d.o.o.</item>
    </derivirana_varijabla>
  </DomainObject.Predmet.OstaliListFormatedWithAdressOIB>
  <DomainObject.Predmet.OstaliListNazivFormated>
    <izvorni_sadrzaj>
      <item>Ante Bogdanić</item>
    </izvorni_sadrzaj>
    <derivirana_varijabla naziv="DomainObject.Predmet.OstaliListNazivFormated_1">
      <item>Ante Bogdanić</item>
    </derivirana_varijabla>
  </DomainObject.Predmet.OstaliListNazivFormated>
  <DomainObject.Predmet.OstaliListNazivFormatedOIB>
    <izvorni_sadrzaj>
      <item>Ante Bogdanić, OIB 04098505455</item>
    </izvorni_sadrzaj>
    <derivirana_varijabla naziv="DomainObject.Predmet.OstaliListNazivFormatedOIB_1">
      <item>Ante Bogdanić, OIB 04098505455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PROGLAS KOMUNIKACIJE d.o.o.</izvorni_sadrzaj>
    <derivirana_varijabla naziv="DomainObject.Predmet.ProtustrankaIDrugi_1">PROGLAS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PROGLAS KOMUNIKACIJE d.o.o., OIB 57739667576, Zavrtnica 17, 10000 Zagreb</izvorni_sadrzaj>
    <derivirana_varijabla naziv="DomainObject.Predmet.ProtustrankaIDrugiAdressOIB_1">PROGLAS KOMUNIKACIJE d.o.o., OIB 57739667576,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PROGLAS KOMUNIKACIJE d.o.o.</item>
      <item>Ante Bogdanić</item>
    </izvorni_sadrzaj>
    <derivirana_varijabla naziv="DomainObject.Predmet.SudioniciListNaziv_1">
      <item>FINA Regionalni centar Zagreb</item>
      <item>PROGLAS KOMUNIKACIJE d.o.o.</item>
      <item>Ante Bogdanić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PROGLAS KOMUNIKACIJE d.o.o., OIB 57739667576, Zavrtnica 17,10000 Zagreb</item>
      <item>Ante Bogdanić, OIB 04098505455, Hrvatskog Sokola 69,10000 Zagreb</item>
    </izvorni_sadrzaj>
    <derivirana_varijabla naziv="DomainObject.Predmet.SudioniciListAdressOIB_1">
      <item>FINA Regionalni centar Zagreb, OIB 85821130368, Trg svibanjskih žrtava 1995. br. 1,10000 Zagreb</item>
      <item>PROGLAS KOMUNIKACIJE d.o.o., OIB 57739667576, Zavrtnica 17,10000 Zagreb</item>
      <item>Ante Bogdanić, OIB 04098505455, Hrvatskog Sokola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57739667576</item>
      <item>, OIB 04098505455</item>
    </izvorni_sadrzaj>
    <derivirana_varijabla naziv="DomainObject.Predmet.SudioniciListNazivOIB_1">
      <item>, OIB 85821130368</item>
      <item>, OIB 57739667576</item>
      <item>, OIB 04098505455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2151</properties:Characters>
  <properties:Lines>61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2017-05-22T13:00:00Z</dcterms:created>
  <dc:creator>nmarkovic</dc:creator>
  <cp:lastModifiedBy>Karmela Dolenc</cp:lastModifiedBy>
  <cp:lastPrinted>2017-06-05T08:57:00Z</cp:lastPrinted>
  <dcterms:modified xmlns:xsi="http://www.w3.org/2001/XMLSchema-instance" xsi:type="dcterms:W3CDTF">2017-06-05T08:57:00Z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