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3e6f7" w14:paraId="693e6f7" w:rsidRDefault="00AE649C" w:rsidP="00FA5B5E" w:rsidR="00AE649C" w:rsidRPr="00B76F3C">
      <w:pPr>
        <w:pStyle w:val="Naslov3"/>
        <w15:collapsed w:val="false"/>
      </w:pPr>
      <w:bookmarkStart w:name="_GoBack" w:id="0"/>
      <w:bookmarkEnd w:id="0"/>
    </w:p>
    <w:p w:rsidRDefault="0025588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55882" w:rsidP="00255882" w:rsidR="00255882">
      <w:pPr>
        <w:pStyle w:val="Bezproreda"/>
        <w:ind w:firstLine="708" w:left="5664"/>
      </w:pPr>
      <w:r>
        <w:t>1 St-294/2016-6</w:t>
      </w:r>
    </w:p>
    <w:p w:rsidRDefault="00255882" w:rsidP="00255882" w:rsidR="00255882">
      <w:pPr>
        <w:pStyle w:val="Bezproreda"/>
        <w:jc w:val="center"/>
      </w:pPr>
    </w:p>
    <w:p w:rsidRDefault="00255882" w:rsidP="00255882" w:rsidR="00255882">
      <w:pPr>
        <w:pStyle w:val="Bezproreda"/>
        <w:jc w:val="center"/>
      </w:pPr>
    </w:p>
    <w:p w:rsidRDefault="00255882" w:rsidP="00255882" w:rsidR="00255882">
      <w:pPr>
        <w:pStyle w:val="Bezproreda"/>
        <w:jc w:val="center"/>
      </w:pPr>
      <w:r>
        <w:t>U   I M E   R E P U B L I K E   H R V A T S K E</w:t>
      </w:r>
    </w:p>
    <w:p w:rsidRDefault="00255882" w:rsidP="00255882" w:rsidR="00255882">
      <w:pPr>
        <w:pStyle w:val="Bezproreda"/>
      </w:pPr>
    </w:p>
    <w:p w:rsidRDefault="00255882" w:rsidP="00255882" w:rsidR="00255882">
      <w:pPr>
        <w:pStyle w:val="Bezproreda"/>
        <w:jc w:val="center"/>
      </w:pPr>
      <w:r>
        <w:t>R J E Š E NJ E</w:t>
      </w:r>
    </w:p>
    <w:p w:rsidRDefault="00255882" w:rsidP="00255882" w:rsidR="00255882">
      <w:pPr>
        <w:pStyle w:val="Bezproreda"/>
        <w:jc w:val="center"/>
      </w:pPr>
    </w:p>
    <w:p w:rsidRDefault="00255882" w:rsidP="00255882" w:rsidR="00255882">
      <w:pPr>
        <w:pStyle w:val="Bezproreda"/>
      </w:pPr>
    </w:p>
    <w:p w:rsidRDefault="00255882" w:rsidP="00255882" w:rsidR="00255882">
      <w:pPr>
        <w:pStyle w:val="Bezproreda"/>
      </w:pPr>
      <w:r>
        <w:tab/>
        <w:t>Trgovački sud u Bjelovaru,  po sucu toga suda Branki Pleskalt, kao stečajnom sucu, u stečajnom  predmetu, povodom prijedloga predlagatelja FINA RC ZAGREB, Podružnica Bjelovar  za otvaranje stečajnog postupka nad dužnikom DANA  d.o.o. za proizvodnju, trgovinu i usluge Pivnica Slavonska, Pivnica 23, OIB: 66860555836,  dana 8. lipnja 2016.godine</w:t>
      </w:r>
    </w:p>
    <w:p w:rsidRDefault="00255882" w:rsidP="00255882" w:rsidR="00255882">
      <w:pPr>
        <w:pStyle w:val="Bezproreda"/>
        <w:jc w:val="center"/>
      </w:pPr>
      <w:r>
        <w:t>r i j e š i o   j e</w:t>
      </w:r>
    </w:p>
    <w:p w:rsidRDefault="00255882" w:rsidP="00255882" w:rsidR="00255882">
      <w:pPr>
        <w:pStyle w:val="Bezproreda"/>
      </w:pPr>
    </w:p>
    <w:p w:rsidRDefault="00255882" w:rsidP="00255882" w:rsidR="00255882">
      <w:pPr>
        <w:pStyle w:val="Bezproreda"/>
      </w:pPr>
      <w:r>
        <w:tab/>
        <w:t xml:space="preserve">I. Otvara se stečajni postupak nad stečajnim dužnikom  DANA  d.o.o. za proizvodnju, trgovinu i usluge Pivnica Slavonska, Pivnica 23, OIB: 66860555836. </w:t>
      </w:r>
    </w:p>
    <w:p w:rsidRDefault="00255882" w:rsidP="00255882" w:rsidR="00255882">
      <w:pPr>
        <w:pStyle w:val="Bezproreda"/>
      </w:pPr>
    </w:p>
    <w:p w:rsidRDefault="00255882" w:rsidP="00255882" w:rsidR="00255882">
      <w:pPr>
        <w:pStyle w:val="Bezproreda"/>
      </w:pPr>
      <w:r>
        <w:tab/>
        <w:t>II Za stečajnog upravitelja imenuje se Marko Čačić iz Novske, Osječka 217, OIB. 71598929328.</w:t>
      </w:r>
    </w:p>
    <w:p w:rsidRDefault="00255882" w:rsidP="00255882" w:rsidR="00255882">
      <w:pPr>
        <w:pStyle w:val="Bezproreda"/>
      </w:pPr>
    </w:p>
    <w:p w:rsidRDefault="00255882" w:rsidP="00255882" w:rsidR="00255882">
      <w:pPr>
        <w:pStyle w:val="Bezproreda"/>
      </w:pPr>
      <w:r>
        <w:tab/>
        <w:t>III. Zaključuje se stečajni postupak nad stečajnim dužnikom DANA  d.o.o. za proizvodnju, trgovinu i usluge Pivnica Slavonska, Pivnica 23, OIB: 66860555836.</w:t>
      </w:r>
    </w:p>
    <w:p w:rsidRDefault="00255882" w:rsidP="00255882" w:rsidR="00255882">
      <w:pPr>
        <w:pStyle w:val="Bezproreda"/>
      </w:pPr>
    </w:p>
    <w:p w:rsidRDefault="00255882" w:rsidP="00255882" w:rsidR="00255882">
      <w:pPr>
        <w:pStyle w:val="Bezproreda"/>
      </w:pPr>
      <w:r>
        <w:tab/>
        <w:t>IV. Ovo rješenje objavit će se na e-oglasnoj ploči suda.</w:t>
      </w:r>
    </w:p>
    <w:p w:rsidRDefault="00255882" w:rsidP="00255882" w:rsidR="00255882">
      <w:pPr>
        <w:pStyle w:val="Bezproreda"/>
      </w:pPr>
    </w:p>
    <w:p w:rsidRDefault="00255882" w:rsidP="00255882" w:rsidR="00255882">
      <w:pPr>
        <w:pStyle w:val="Bezproreda"/>
      </w:pPr>
      <w:r>
        <w:tab/>
        <w:t>V. Po pravomoćnosti ovoga rješenja stečajni dužnik DANA  d.o.o. za proizvodnju, trgovinu i usluge Pivnica Slavonska, Pivnica 23, OIB: 66860555836, bit će brisan iz sudskog registra.</w:t>
      </w:r>
    </w:p>
    <w:p w:rsidRDefault="00255882" w:rsidP="00255882" w:rsidR="00255882">
      <w:pPr>
        <w:pStyle w:val="Bezproreda"/>
      </w:pPr>
    </w:p>
    <w:p w:rsidRDefault="00255882" w:rsidP="00255882" w:rsidR="00255882">
      <w:pPr>
        <w:pStyle w:val="Bezproreda"/>
      </w:pPr>
    </w:p>
    <w:p w:rsidRDefault="00255882" w:rsidP="00255882" w:rsidR="00255882">
      <w:pPr>
        <w:pStyle w:val="Bezproreda"/>
        <w:jc w:val="center"/>
      </w:pPr>
      <w:r>
        <w:t>Obrazloženje</w:t>
      </w:r>
    </w:p>
    <w:p w:rsidRDefault="00255882" w:rsidP="00255882" w:rsidR="00255882">
      <w:pPr>
        <w:pStyle w:val="Bezproreda"/>
      </w:pPr>
    </w:p>
    <w:p w:rsidRDefault="00255882" w:rsidP="00255882" w:rsidR="00255882">
      <w:pPr>
        <w:pStyle w:val="Bezproreda"/>
        <w:rPr>
          <w:rFonts w:eastAsia="Calibri"/>
        </w:rPr>
      </w:pPr>
      <w:r>
        <w:tab/>
      </w:r>
      <w:r>
        <w:rPr>
          <w:rFonts w:eastAsia="Calibri"/>
        </w:rPr>
        <w:t>Financijska agencija je dana 12. travnja 2016. podnijela zahtjev za pokretanje stečajnog postupka nad dužnikom navedenim u izreci, pa kako su za to bile ispunjene pretpostavke iz čl. 444. st. 2.  Stečajnog zakona (''Narodne novine'' broj 71/15 - dalje SZ-a).</w:t>
      </w:r>
    </w:p>
    <w:p w:rsidRDefault="00255882" w:rsidP="00255882" w:rsidR="00255882">
      <w:pPr>
        <w:pStyle w:val="Bezproreda"/>
        <w:rPr>
          <w:rFonts w:eastAsia="Calibri"/>
        </w:rPr>
      </w:pPr>
    </w:p>
    <w:p w:rsidRDefault="00255882" w:rsidP="00255882" w:rsidR="00255882">
      <w:pPr>
        <w:pStyle w:val="Bezproreda"/>
        <w:rPr>
          <w:rFonts w:eastAsiaTheme="minorHAnsi"/>
        </w:rPr>
      </w:pPr>
      <w:r>
        <w:rPr>
          <w:rFonts w:eastAsia="Calibri"/>
        </w:rPr>
        <w:t xml:space="preserve">U svom prijedlogu navodi da na dan 1. rujna 2015. godine u očevidniku redoslijeda osnova za plaćanje dužnik ima evidentirane neizvršene osnove za plaćanje u neprekidnom razdoblju od 714 dana u ukupnom iznosu od 273.523,71kune, te ima jednog zaposlenog. Stoga predlaže da sud nad dužnikom  </w:t>
      </w:r>
      <w:r>
        <w:t xml:space="preserve">DANA  d.o.o. za proizvodnju, trgovinu i usluge Pivnica Slavonska, Pivnica 23, OIB: 66860555836, otvori stečajni postupak. </w:t>
      </w:r>
    </w:p>
    <w:p w:rsidRDefault="00255882" w:rsidP="00255882" w:rsidR="00255882">
      <w:pPr>
        <w:pStyle w:val="Bezproreda"/>
      </w:pPr>
    </w:p>
    <w:p w:rsidRDefault="00255882" w:rsidP="00255882" w:rsidR="00255882">
      <w:pPr>
        <w:pStyle w:val="Bezproreda"/>
      </w:pPr>
      <w:r>
        <w:lastRenderedPageBreak/>
        <w:t>Sud je Rješenjem od 13. travnja 2016. godine pokrenuo prethodni postupak te odredio ročište radi izjašnjenja o prijedlogu za otvaranje stečajnog postupka za dan 11. svibnja 2016. godine.</w:t>
      </w:r>
    </w:p>
    <w:p w:rsidRDefault="00255882" w:rsidP="00255882" w:rsidR="00255882">
      <w:pPr>
        <w:pStyle w:val="Bezproreda"/>
      </w:pPr>
    </w:p>
    <w:p w:rsidRDefault="00255882" w:rsidP="00255882" w:rsidR="00255882">
      <w:pPr>
        <w:pStyle w:val="Bezproreda"/>
      </w:pPr>
      <w:r>
        <w:t xml:space="preserve">Na ročištu održanom dana 11. svibnja 2016. godine  </w:t>
      </w:r>
      <w:proofErr w:type="spellStart"/>
      <w:r>
        <w:t>z.z</w:t>
      </w:r>
      <w:proofErr w:type="spellEnd"/>
      <w:r>
        <w:t>. stečajnog dužnika  izjavio je da je u svemu suglasna s navodima prijedloga za otvaranje stečajnog postupka te se ne protivi otvaranju stečajnog postupka, a i  predlagatelj je svojim podneskom od 22. travnja 2016. godine ostao kod prijedloga da se nad dužnikom otvori stečajni postupak.</w:t>
      </w:r>
    </w:p>
    <w:p w:rsidRDefault="00255882" w:rsidP="00255882" w:rsidR="00255882">
      <w:pPr>
        <w:pStyle w:val="Bezproreda"/>
        <w:rPr>
          <w:rFonts w:eastAsia="Calibri"/>
        </w:rPr>
      </w:pPr>
    </w:p>
    <w:p w:rsidRDefault="00255882" w:rsidP="00255882" w:rsidR="00255882">
      <w:pPr>
        <w:pStyle w:val="Bezproreda"/>
        <w:rPr>
          <w:rFonts w:eastAsiaTheme="minorHAnsi"/>
        </w:rPr>
      </w:pPr>
      <w:r>
        <w:rPr>
          <w:rFonts w:eastAsia="Calibri"/>
        </w:rPr>
        <w:tab/>
        <w:t xml:space="preserve">Rješenjem od 11. svibnja 2016. godine sud je pozvao osobe koje imaju interes za provedbom stečajnog postupka nad dužnikom  </w:t>
      </w:r>
      <w:r>
        <w:t xml:space="preserve">DANA  d.o.o. za proizvodnju, trgovinu i usluge Pivnica Slavonska, Pivnica 23, OIB: 66860555836, </w:t>
      </w:r>
      <w:r>
        <w:rPr>
          <w:rFonts w:eastAsia="Calibri"/>
        </w:rPr>
        <w:t xml:space="preserve">da </w:t>
      </w:r>
      <w:r>
        <w:t xml:space="preserve"> u roku od 15 dana računajući od isteka osmog dana objave rješenja na e-oglasnoj ploči suda, uplate predujam u iznosu od 1.000,00 kuna te iznos od 10.000,00 kuna za pokriće prethodnog i otvorenog stečajnog postupka.</w:t>
      </w:r>
    </w:p>
    <w:p w:rsidRDefault="00255882" w:rsidP="00255882" w:rsidR="00255882">
      <w:pPr>
        <w:pStyle w:val="Bezproreda"/>
      </w:pPr>
    </w:p>
    <w:p w:rsidRDefault="00255882" w:rsidP="00255882" w:rsidR="00255882">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255882" w:rsidP="00255882" w:rsidR="00255882">
      <w:pPr>
        <w:pStyle w:val="Bezproreda"/>
      </w:pPr>
    </w:p>
    <w:p w:rsidRDefault="00255882" w:rsidP="00255882" w:rsidR="00255882">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255882" w:rsidP="00255882" w:rsidR="00255882">
      <w:pPr>
        <w:pStyle w:val="Bezproreda"/>
      </w:pPr>
    </w:p>
    <w:p w:rsidRDefault="00255882" w:rsidP="00255882" w:rsidR="00255882">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255882" w:rsidP="00255882" w:rsidR="00255882">
      <w:pPr>
        <w:pStyle w:val="Bezproreda"/>
      </w:pPr>
    </w:p>
    <w:p w:rsidRDefault="00255882" w:rsidP="00255882" w:rsidR="00255882">
      <w:pPr>
        <w:pStyle w:val="Bezproreda"/>
      </w:pPr>
      <w:r>
        <w:tab/>
        <w:t>Temeljem svega navedenoga, riješeno je kao u izreci.</w:t>
      </w:r>
    </w:p>
    <w:p w:rsidRDefault="00255882" w:rsidP="00255882" w:rsidR="00255882">
      <w:pPr>
        <w:pStyle w:val="Bezproreda"/>
      </w:pPr>
    </w:p>
    <w:p w:rsidRDefault="00255882" w:rsidP="00255882" w:rsidR="00255882">
      <w:pPr>
        <w:pStyle w:val="Bezproreda"/>
      </w:pPr>
      <w:r>
        <w:t xml:space="preserve">U Bjelovaru, 8. lipnja 2016.    </w:t>
      </w:r>
    </w:p>
    <w:p w:rsidRDefault="00255882" w:rsidP="00255882" w:rsidR="00255882">
      <w:pPr>
        <w:pStyle w:val="Bezproreda"/>
      </w:pPr>
      <w:r>
        <w:t xml:space="preserve">                                                                                               </w:t>
      </w:r>
      <w:r>
        <w:tab/>
      </w:r>
      <w:r>
        <w:tab/>
      </w:r>
      <w:r>
        <w:tab/>
      </w:r>
      <w:r>
        <w:tab/>
      </w:r>
      <w:r>
        <w:tab/>
      </w:r>
      <w:r>
        <w:tab/>
      </w:r>
      <w:r>
        <w:tab/>
        <w:t xml:space="preserve">    </w:t>
      </w:r>
      <w:r>
        <w:tab/>
      </w:r>
      <w:r>
        <w:tab/>
      </w:r>
      <w:r>
        <w:tab/>
      </w:r>
      <w:r>
        <w:tab/>
        <w:t>S U D A C</w:t>
      </w:r>
    </w:p>
    <w:p w:rsidRDefault="00255882" w:rsidP="00255882" w:rsidR="00255882">
      <w:pPr>
        <w:pStyle w:val="Bezproreda"/>
      </w:pPr>
    </w:p>
    <w:p w:rsidRDefault="00255882" w:rsidP="00255882" w:rsidR="00255882">
      <w:pPr>
        <w:pStyle w:val="Bezproreda"/>
      </w:pPr>
      <w:r>
        <w:t xml:space="preserve">           </w:t>
      </w:r>
      <w:r>
        <w:tab/>
      </w:r>
      <w:r>
        <w:tab/>
      </w:r>
      <w:r>
        <w:tab/>
      </w:r>
      <w:r>
        <w:tab/>
        <w:t xml:space="preserve">                              BRANKA PLESKALT </w:t>
      </w:r>
    </w:p>
    <w:p w:rsidRDefault="00255882" w:rsidP="00255882" w:rsidR="00255882">
      <w:pPr>
        <w:pStyle w:val="Bezproreda"/>
      </w:pPr>
    </w:p>
    <w:p w:rsidRDefault="00255882" w:rsidP="00255882" w:rsidR="00255882">
      <w:pPr>
        <w:pStyle w:val="Bezproreda"/>
      </w:pPr>
      <w:r>
        <w:t xml:space="preserve">                                   </w:t>
      </w:r>
    </w:p>
    <w:p w:rsidRDefault="00255882" w:rsidP="00255882" w:rsidR="00255882">
      <w:pPr>
        <w:pStyle w:val="Bezproreda"/>
      </w:pPr>
      <w:r>
        <w:t>UPUTA O PRAVNOM LIJEKU:</w:t>
      </w:r>
    </w:p>
    <w:p w:rsidRDefault="00255882" w:rsidP="00255882" w:rsidR="00255882">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255882" w:rsidP="00255882" w:rsidR="00255882">
      <w:pPr>
        <w:pStyle w:val="Bezproreda"/>
      </w:pPr>
      <w:r>
        <w:tab/>
        <w:t>Protiv točke I. ovoga rješenja žalbu može podnijeti osoba koja je bila zastupnik po zakonu dužnika pravne osobe do dana nastupanja pravnih posljedica otvaranja stečajnog postupka (čl. 128. st. 8. SZ-a).</w:t>
      </w:r>
    </w:p>
    <w:p w:rsidRDefault="00255882" w:rsidP="00255882" w:rsidR="00255882">
      <w:pPr>
        <w:pStyle w:val="Bezproreda"/>
      </w:pPr>
    </w:p>
    <w:p w:rsidRDefault="00255882" w:rsidP="00255882" w:rsidR="00255882">
      <w:pPr>
        <w:pStyle w:val="Bezproreda"/>
      </w:pPr>
    </w:p>
    <w:p w:rsidRDefault="00255882" w:rsidP="00255882" w:rsidR="00255882">
      <w:pPr>
        <w:pStyle w:val="Bezproreda"/>
      </w:pPr>
      <w:proofErr w:type="spellStart"/>
      <w:r>
        <w:t>Rj</w:t>
      </w:r>
      <w:proofErr w:type="spellEnd"/>
      <w:r>
        <w:t>.</w:t>
      </w:r>
    </w:p>
    <w:p w:rsidRDefault="00255882" w:rsidP="00255882" w:rsidR="00255882">
      <w:pPr>
        <w:pStyle w:val="Bezproreda"/>
      </w:pPr>
      <w:r>
        <w:t>Dna:</w:t>
      </w:r>
    </w:p>
    <w:p w:rsidRDefault="00255882" w:rsidP="00255882" w:rsidR="00255882">
      <w:pPr>
        <w:pStyle w:val="Bezproreda"/>
      </w:pPr>
      <w:r>
        <w:t>Financijska agencija- putem e-oglasne ploče suda</w:t>
      </w:r>
    </w:p>
    <w:p w:rsidRDefault="00255882" w:rsidP="00255882" w:rsidR="00255882">
      <w:pPr>
        <w:pStyle w:val="Bezproreda"/>
      </w:pPr>
      <w:r>
        <w:t>Dana d.o.o. – putem e-oglasne ploče suda</w:t>
      </w:r>
    </w:p>
    <w:p w:rsidRDefault="00255882" w:rsidP="00255882" w:rsidR="00255882">
      <w:pPr>
        <w:pStyle w:val="Bezproreda"/>
      </w:pPr>
      <w:proofErr w:type="spellStart"/>
      <w:r>
        <w:t>z.z</w:t>
      </w:r>
      <w:proofErr w:type="spellEnd"/>
      <w:r>
        <w:t>. dužnika – putem e-oglasne ploče suda i putem pošte</w:t>
      </w:r>
    </w:p>
    <w:p w:rsidRDefault="00255882" w:rsidP="00255882" w:rsidR="00255882">
      <w:pPr>
        <w:pStyle w:val="Bezproreda"/>
      </w:pPr>
      <w:r>
        <w:t xml:space="preserve">Stečajnom upravitelju – putem e-oglasne ploče i putem pošte </w:t>
      </w:r>
    </w:p>
    <w:p w:rsidRDefault="00255882" w:rsidP="00255882" w:rsidR="00255882">
      <w:pPr>
        <w:pStyle w:val="Bezproreda"/>
      </w:pPr>
      <w:r>
        <w:t>Porezna uprava Područni ured Sjeverna Hrvatska, - putem e-oglasne ploče suda</w:t>
      </w:r>
    </w:p>
    <w:p w:rsidRDefault="00255882" w:rsidP="00255882" w:rsidR="00255882">
      <w:pPr>
        <w:pStyle w:val="Bezproreda"/>
      </w:pPr>
      <w:r>
        <w:t>Županijsko državno odvjetništvo u Bjelovaru – putem e-oglasne ploče suda</w:t>
      </w:r>
    </w:p>
    <w:p w:rsidRDefault="00255882" w:rsidP="00255882" w:rsidR="00255882">
      <w:pPr>
        <w:pStyle w:val="Bezproreda"/>
      </w:pPr>
      <w:r>
        <w:t>Sudski registar- nakon pravomoćnosti</w:t>
      </w:r>
    </w:p>
    <w:p w:rsidRDefault="00255882" w:rsidP="00255882" w:rsidR="00255882">
      <w:pPr>
        <w:pStyle w:val="Bezproreda"/>
      </w:pPr>
      <w:r>
        <w:t>Kal. pravomoćnost</w:t>
      </w:r>
    </w:p>
    <w:p w:rsidRDefault="00255882" w:rsidP="00255882" w:rsidR="00255882">
      <w:pPr>
        <w:pStyle w:val="Bezproreda"/>
      </w:pPr>
      <w:r>
        <w:t>Bjelovar, 8. 06. 2016.</w:t>
      </w:r>
    </w:p>
    <w:p w:rsidRDefault="00255882" w:rsidP="00255882" w:rsidR="00255882">
      <w:pPr>
        <w:pStyle w:val="Bezproreda"/>
      </w:pPr>
    </w:p>
    <w:p w:rsidRDefault="00255882" w:rsidP="00255882" w:rsidR="00255882"/>
    <w:p w:rsidRDefault="00255882" w:rsidP="00255882" w:rsidR="00255882"/>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882"/>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78893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St-294/2016-6</izvorni_sadrzaj>
    <derivirana_varijabla naziv="DomainObject.Oznaka_1">St-294/2016-6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St-294/2016</izvorni_sadrzaj>
    <derivirana_varijabla naziv="DomainObject.Predmet.OznakaBroj_1">St-294/2016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DANA d.o.o. za proizvodnju, trgovinu i usluge, Pivnica Slavonska</izvorni_sadrzaj>
    <derivirana_varijabla naziv="DomainObject.Predmet.ProtustrankaFormated_1">  DANA d.o.o. za proizvodnju, trgovinu i usluge, Pivnica Slavonska</derivirana_varijabla>
  </DomainObject.Predmet.ProtustrankaFormated>
  <DomainObject.Predmet.ProtustrankaFormatedOIB>
    <izvorni_sadrzaj>  DANA d.o.o. za proizvodnju, trgovinu i usluge, Pivnica Slavonska, OIB 66860555836</izvorni_sadrzaj>
    <derivirana_varijabla naziv="DomainObject.Predmet.ProtustrankaFormatedOIB_1">  DANA d.o.o. za proizvodnju, trgovinu i usluge, Pivnica Slavonska, OIB 66860555836</derivirana_varijabla>
  </DomainObject.Predmet.ProtustrankaFormatedOIB>
  <DomainObject.Predmet.ProtustrankaFormatedWithAdress>
    <izvorni_sadrzaj> DANA d.o.o. za proizvodnju, trgovinu i usluge, Pivnica Slavonska, Pivnica 23, 33533 Pivnica Slavonska</izvorni_sadrzaj>
    <derivirana_varijabla naziv="DomainObject.Predmet.ProtustrankaFormatedWithAdress_1"> DANA d.o.o. za proizvodnju, trgovinu i usluge, Pivnica Slavonska, Pivnica 23, 33533 Pivnica Slavonska</derivirana_varijabla>
  </DomainObject.Predmet.ProtustrankaFormatedWithAdress>
  <DomainObject.Predmet.ProtustrankaFormatedWithAdressOIB>
    <izvorni_sadrzaj> DANA d.o.o. za proizvodnju, trgovinu i usluge, Pivnica Slavonska, OIB 66860555836, Pivnica 23, 33533 Pivnica Slavonska</izvorni_sadrzaj>
    <derivirana_varijabla naziv="DomainObject.Predmet.ProtustrankaFormatedWithAdressOIB_1"> DANA d.o.o. za proizvodnju, trgovinu i usluge, Pivnica Slavonska, OIB 66860555836, Pivnica 23, 33533 Pivnica Slavonska</derivirana_varijabla>
  </DomainObject.Predmet.ProtustrankaFormatedWithAdressOIB>
  <DomainObject.Predmet.ProtustrankaWithAdress>
    <izvorni_sadrzaj>DANA d.o.o. za proizvodnju, trgovinu i usluge, Pivnica Slavonska Pivnica 23, 33533 Pivnica Slavonska</izvorni_sadrzaj>
    <derivirana_varijabla naziv="DomainObject.Predmet.ProtustrankaWithAdress_1">DANA d.o.o. za proizvodnju, trgovinu i usluge, Pivnica Slavonska Pivnica 23, 33533 Pivnica Slavonska</derivirana_varijabla>
  </DomainObject.Predmet.ProtustrankaWithAdress>
  <DomainObject.Predmet.ProtustrankaWithAdressOIB>
    <izvorni_sadrzaj>DANA d.o.o. za proizvodnju, trgovinu i usluge, Pivnica Slavonska, OIB 66860555836, Pivnica 23, 33533 Pivnica Slavonska</izvorni_sadrzaj>
    <derivirana_varijabla naziv="DomainObject.Predmet.ProtustrankaWithAdressOIB_1">DANA d.o.o. za proizvodnju, trgovinu i usluge, Pivnica Slavonska, OIB 66860555836, Pivnica 23, 33533 Pivnica Slavonska</derivirana_varijabla>
  </DomainObject.Predmet.ProtustrankaWithAdressOIB>
  <DomainObject.Predmet.ProtustrankaNazivFormated>
    <izvorni_sadrzaj>DANA d.o.o. za proizvodnju, trgovinu i usluge, Pivnica Slavonska</izvorni_sadrzaj>
    <derivirana_varijabla naziv="DomainObject.Predmet.ProtustrankaNazivFormated_1">DANA d.o.o. za proizvodnju, trgovinu i usluge, Pivnica Slavonska</derivirana_varijabla>
  </DomainObject.Predmet.ProtustrankaNazivFormated>
  <DomainObject.Predmet.ProtustrankaNazivFormatedOIB>
    <izvorni_sadrzaj>DANA d.o.o. za proizvodnju, trgovinu i usluge, Pivnica Slavonska, OIB 66860555836</izvorni_sadrzaj>
    <derivirana_varijabla naziv="DomainObject.Predmet.ProtustrankaNazivFormatedOIB_1">DANA d.o.o. za proizvodnju, trgovinu i usluge, Pivnica Slavonska, OIB 66860555836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DANA d.o.o. za proizvodnju, trgovinu i usluge, Pivnica Slavonska</item>
    </izvorni_sadrzaj>
    <derivirana_varijabla naziv="DomainObject.Predmet.ProtuStrankaListFormated_1">
      <item>DANA d.o.o. za proizvodnju, trgovinu i usluge, Pivnica Slavonska</item>
    </derivirana_varijabla>
  </DomainObject.Predmet.ProtuStrankaListFormated>
  <DomainObject.Predmet.ProtuStrankaListFormatedOIB>
    <izvorni_sadrzaj>
      <item>DANA d.o.o. za proizvodnju, trgovinu i usluge, Pivnica Slavonska, OIB 66860555836</item>
    </izvorni_sadrzaj>
    <derivirana_varijabla naziv="DomainObject.Predmet.ProtuStrankaListFormatedOIB_1">
      <item>DANA d.o.o. za proizvodnju, trgovinu i usluge, Pivnica Slavonska, OIB 66860555836</item>
    </derivirana_varijabla>
  </DomainObject.Predmet.ProtuStrankaListFormatedOIB>
  <DomainObject.Predmet.ProtuStrankaListFormatedWithAdress>
    <izvorni_sadrzaj>
      <item>DANA d.o.o. za proizvodnju, trgovinu i usluge, Pivnica Slavonska, Pivnica 23, 33533 Pivnica Slavonska</item>
    </izvorni_sadrzaj>
    <derivirana_varijabla naziv="DomainObject.Predmet.ProtuStrankaListFormatedWithAdress_1">
      <item>DANA d.o.o. za proizvodnju, trgovinu i usluge, Pivnica Slavonska, Pivnica 23, 33533 Pivnica Slavonska</item>
    </derivirana_varijabla>
  </DomainObject.Predmet.ProtuStrankaListFormatedWithAdress>
  <DomainObject.Predmet.ProtuStrankaListFormatedWithAdressOIB>
    <izvorni_sadrzaj>
      <item>DANA d.o.o. za proizvodnju, trgovinu i usluge, Pivnica Slavonska, OIB 66860555836, Pivnica 23, 33533 Pivnica Slavonska</item>
    </izvorni_sadrzaj>
    <derivirana_varijabla naziv="DomainObject.Predmet.ProtuStrankaListFormatedWithAdressOIB_1">
      <item>DANA d.o.o. za proizvodnju, trgovinu i usluge, Pivnica Slavonska, OIB 66860555836, Pivnica 23, 33533 Pivnica Slavonska</item>
    </derivirana_varijabla>
  </DomainObject.Predmet.ProtuStrankaListFormatedWithAdressOIB>
  <DomainObject.Predmet.ProtuStrankaListNazivFormated>
    <izvorni_sadrzaj>
      <item>DANA d.o.o. za proizvodnju, trgovinu i usluge, Pivnica Slavonska</item>
    </izvorni_sadrzaj>
    <derivirana_varijabla naziv="DomainObject.Predmet.ProtuStrankaListNazivFormated_1">
      <item>DANA d.o.o. za proizvodnju, trgovinu i usluge, Pivnica Slavonska</item>
    </derivirana_varijabla>
  </DomainObject.Predmet.ProtuStrankaListNazivFormated>
  <DomainObject.Predmet.ProtuStrankaListNazivFormatedOIB>
    <izvorni_sadrzaj>
      <item>DANA d.o.o. za proizvodnju, trgovinu i usluge, Pivnica Slavonska, OIB 66860555836</item>
    </izvorni_sadrzaj>
    <derivirana_varijabla naziv="DomainObject.Predmet.ProtuStrankaListNazivFormatedOIB_1">
      <item>DANA d.o.o. za proizvodnju, trgovinu i usluge, Pivnica Slavonska, OIB 66860555836</item>
    </derivirana_varijabla>
  </DomainObject.Predmet.ProtuStrankaListNazivFormatedOIB>
  <DomainObject.Predmet.OstaliListFormated>
    <izvorni_sadrzaj>
      <item>Danica Farkaš</item>
    </izvorni_sadrzaj>
    <derivirana_varijabla naziv="DomainObject.Predmet.OstaliListFormated_1">
      <item>Danica Farkaš</item>
    </derivirana_varijabla>
  </DomainObject.Predmet.OstaliListFormated>
  <DomainObject.Predmet.OstaliListFormatedOIB>
    <izvorni_sadrzaj>
      <item>Danica Farkaš, OIB 75470076511</item>
    </izvorni_sadrzaj>
    <derivirana_varijabla naziv="DomainObject.Predmet.OstaliListFormatedOIB_1">
      <item>Danica Farkaš, OIB 75470076511</item>
    </derivirana_varijabla>
  </DomainObject.Predmet.OstaliListFormatedOIB>
  <DomainObject.Predmet.OstaliListFormatedWithAdress>
    <izvorni_sadrzaj>
      <item>Danica Farkaš, Pivnica 23., 33533 Pivnica Slavonska</item>
    </izvorni_sadrzaj>
    <derivirana_varijabla naziv="DomainObject.Predmet.OstaliListFormatedWithAdress_1">
      <item>Danica Farkaš, Pivnica 23., 33533 Pivnica Slavonska</item>
    </derivirana_varijabla>
  </DomainObject.Predmet.OstaliListFormatedWithAdress>
  <DomainObject.Predmet.OstaliListFormatedWithAdressOIB>
    <izvorni_sadrzaj>
      <item>Danica Farkaš, OIB 75470076511, Pivnica 23., 33533 Pivnica Slavonska</item>
    </izvorni_sadrzaj>
    <derivirana_varijabla naziv="DomainObject.Predmet.OstaliListFormatedWithAdressOIB_1">
      <item>Danica Farkaš, OIB 75470076511, Pivnica 23., 33533 Pivnica Slavonska</item>
    </derivirana_varijabla>
  </DomainObject.Predmet.OstaliListFormatedWithAdressOIB>
  <DomainObject.Predmet.OstaliListNazivFormated>
    <izvorni_sadrzaj>
      <item>Danica Farkaš</item>
    </izvorni_sadrzaj>
    <derivirana_varijabla naziv="DomainObject.Predmet.OstaliListNazivFormated_1">
      <item>Danica Farkaš</item>
    </derivirana_varijabla>
  </DomainObject.Predmet.OstaliListNazivFormated>
  <DomainObject.Predmet.OstaliListNazivFormatedOIB>
    <izvorni_sadrzaj>
      <item>Danica Farkaš, OIB 75470076511</item>
    </izvorni_sadrzaj>
    <derivirana_varijabla naziv="DomainObject.Predmet.OstaliListNazivFormatedOIB_1">
      <item>Danica Farkaš, OIB 75470076511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St-294/2016-6</izvorni_sadrzaj>
    <derivirana_varijabla naziv="DomainObject.PoslovniBrojDokumenta_1">St-294/2016-6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DANA d.o.o. za proizvodnju, trgovinu i usluge, Pivnica Slavonska</izvorni_sadrzaj>
    <derivirana_varijabla naziv="DomainObject.Predmet.ProtustrankaIDrugi_1">DANA d.o.o. za proizvodnju, trgovinu i usluge, Pivnica Slavonska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DANA d.o.o. za proizvodnju, trgovinu i usluge, Pivnica Slavonska, OIB 66860555836, Pivnica 23, 33533 Pivnica Slavonska</izvorni_sadrzaj>
    <derivirana_varijabla naziv="DomainObject.Predmet.ProtustrankaIDrugiAdressOIB_1">DANA d.o.o. za proizvodnju, trgovinu i usluge, Pivnica Slavonska, OIB 66860555836, Pivnica 23, 33533 Pivnica Slavonska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DANA d.o.o. za proizvodnju, trgovinu i usluge, Pivnica Slavonska</item>
      <item>Danica Farkaš</item>
    </izvorni_sadrzaj>
    <derivirana_varijabla naziv="DomainObject.Predmet.SudioniciListNaziv_1">
      <item>FINA, RC ZAGREB, Podružnica Bjelovar</item>
      <item>DANA d.o.o. za proizvodnju, trgovinu i usluge, Pivnica Slavonska</item>
      <item>Danica Farkaš</item>
    </derivirana_varijabla>
  </DomainObject.Predmet.SudioniciListNaziv>
  <DomainObject.Predmet.SudioniciListAdressOIB>
    <izvorni_sadrzaj>
      <item>FINA, RC ZAGREB, Podružnica Bjelovar, OIB 85821130368, F. Supila 4,43000 Bjelovar</item>
      <item>DANA d.o.o. za proizvodnju, trgovinu i usluge, Pivnica Slavonska, OIB 66860555836, Pivnica 23,33533 Pivnica Slavonska</item>
      <item>Danica Farkaš, OIB 75470076511, Pivnica 23.,33533 Pivnica Slavonska</item>
    </izvorni_sadrzaj>
    <derivirana_varijabla naziv="DomainObject.Predmet.SudioniciListAdressOIB_1">
      <item>FINA, RC ZAGREB, Podružnica Bjelovar, OIB 85821130368, F. Supila 4,43000 Bjelovar</item>
      <item>DANA d.o.o. za proizvodnju, trgovinu i usluge, Pivnica Slavonska, OIB 66860555836, Pivnica 23,33533 Pivnica Slavonska</item>
      <item>Danica Farkaš, OIB 75470076511, Pivnica 23.,33533 Pivnica Slavonska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F95EDC-2074-427E-A61F-5BB84B3987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4105</properties:Characters>
  <properties:Lines>113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2016-06-08T10:25:00Z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St-294/2016-6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