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9b0a" w14:paraId="3b09b0a" w:rsidRDefault="000B429B" w:rsidP="000B429B" w:rsidR="000B429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St-328/16-</w:t>
      </w:r>
      <w:r>
        <w:rPr>
          <w:szCs w:val="24"/>
        </w:rPr>
        <w:t>5</w:t>
      </w:r>
    </w:p>
    <w:p w:rsidRDefault="000B429B" w:rsidP="000B429B" w:rsidR="000B429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B429B" w:rsidP="000B429B" w:rsidR="000B429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0B429B" w:rsidP="000B429B" w:rsidR="000B429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0B429B" w:rsidP="000B429B" w:rsidR="000B429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RITA d.o.o., OIB: 99603307591, sa sjedištem u Vilka Novaka 10. Varaždin, dana 05. rujna 2016. godine</w:t>
      </w:r>
    </w:p>
    <w:p w:rsidRDefault="000B429B" w:rsidP="000B429B" w:rsidR="000B429B">
      <w:pPr>
        <w:jc w:val="both"/>
      </w:pPr>
    </w:p>
    <w:p w:rsidRDefault="000B429B" w:rsidP="000B429B" w:rsidR="000B429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RITA d.o.o., OIB: 99603307591, sa sjedištem u Vilka Novaka 10. Varaždin</w:t>
      </w:r>
      <w:r>
        <w:rPr>
          <w:szCs w:val="24"/>
        </w:rPr>
        <w:t>, s danom 05. rujna 2016. u 13,00 sati.</w:t>
      </w:r>
    </w:p>
    <w:p w:rsidRDefault="000B429B" w:rsidP="000B429B" w:rsidR="000B429B">
      <w:pPr>
        <w:jc w:val="both"/>
        <w:rPr>
          <w:szCs w:val="24"/>
        </w:rPr>
      </w:pPr>
    </w:p>
    <w:p w:rsidRDefault="000B429B" w:rsidP="000B429B" w:rsidR="000B429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RITA d.o.o., OIB: 99603307591, sa sjedištem u Vilka Novaka 10. Varaždin.</w:t>
      </w:r>
    </w:p>
    <w:p w:rsidRDefault="000B429B" w:rsidP="000B429B" w:rsidR="000B429B">
      <w:pPr>
        <w:jc w:val="both"/>
      </w:pPr>
    </w:p>
    <w:p w:rsidRDefault="000B429B" w:rsidP="000B429B" w:rsidR="000B429B">
      <w:pPr>
        <w:jc w:val="both"/>
      </w:pPr>
      <w:r>
        <w:tab/>
        <w:t>III Za stečajnog upravitelja imenuje se</w:t>
      </w:r>
      <w:r w:rsidRPr="000B429B">
        <w:rPr>
          <w:color w:themeColor="text1" w:val="000000"/>
          <w:szCs w:val="24"/>
        </w:rPr>
        <w:t xml:space="preserve"> </w:t>
      </w:r>
      <w:r w:rsidRPr="000B429B">
        <w:rPr>
          <w:color w:themeColor="text1" w:val="000000"/>
          <w:szCs w:val="24"/>
        </w:rPr>
        <w:t xml:space="preserve">Irena </w:t>
      </w:r>
      <w:proofErr w:type="spellStart"/>
      <w:r w:rsidRPr="000B429B">
        <w:rPr>
          <w:color w:themeColor="text1" w:val="000000"/>
          <w:szCs w:val="24"/>
        </w:rPr>
        <w:t>Pikija</w:t>
      </w:r>
      <w:proofErr w:type="spellEnd"/>
      <w:r w:rsidRPr="000B429B">
        <w:rPr>
          <w:color w:themeColor="text1" w:val="000000"/>
          <w:szCs w:val="24"/>
        </w:rPr>
        <w:t>, Trakošćanska 18, Varaždin</w:t>
      </w:r>
      <w:r>
        <w:t>.</w:t>
      </w:r>
    </w:p>
    <w:p w:rsidRDefault="000B429B" w:rsidP="000B429B" w:rsidR="000B429B">
      <w:pPr>
        <w:jc w:val="both"/>
        <w:rPr>
          <w:color w:val="FF0000"/>
        </w:rPr>
      </w:pPr>
    </w:p>
    <w:p w:rsidRDefault="000B429B" w:rsidP="000B429B" w:rsidR="000B429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0B429B" w:rsidP="000B429B" w:rsidR="000B429B">
      <w:pPr>
        <w:jc w:val="both"/>
        <w:rPr>
          <w:szCs w:val="24"/>
        </w:rPr>
      </w:pPr>
    </w:p>
    <w:p w:rsidRDefault="000B429B" w:rsidP="000B429B" w:rsidR="000B429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RITA d.o.o., OIB: 99603307591, sa sjedištem u Vilka Novaka 10. Varaždin</w:t>
      </w:r>
      <w:r>
        <w:rPr>
          <w:szCs w:val="24"/>
        </w:rPr>
        <w:t>, bit će brisan iz sudskog registra.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jc w:val="both"/>
        <w:rPr>
          <w:szCs w:val="24"/>
        </w:rPr>
      </w:pPr>
      <w:r>
        <w:rPr>
          <w:szCs w:val="24"/>
        </w:rPr>
        <w:tab/>
        <w:t xml:space="preserve">Predlagatelj je dana 01. ožujka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jc w:val="center"/>
        <w:rPr>
          <w:szCs w:val="24"/>
        </w:rPr>
      </w:pPr>
      <w:r>
        <w:rPr>
          <w:szCs w:val="24"/>
        </w:rPr>
        <w:t>U Varaždinu, 05. rujna 2016.</w:t>
      </w:r>
    </w:p>
    <w:p w:rsidRDefault="000B429B" w:rsidP="000B429B" w:rsidR="000B429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0B429B" w:rsidP="000B429B" w:rsidR="000B429B">
      <w:pPr>
        <w:rPr>
          <w:szCs w:val="24"/>
        </w:rPr>
      </w:pPr>
      <w:r>
        <w:rPr>
          <w:szCs w:val="24"/>
        </w:rPr>
        <w:t xml:space="preserve">     </w:t>
      </w:r>
    </w:p>
    <w:p w:rsidRDefault="000B429B" w:rsidP="000B429B" w:rsidR="000B42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0B429B" w:rsidP="000B429B" w:rsidR="000B429B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0B429B" w:rsidP="000B429B" w:rsidR="000B429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0B429B" w:rsidP="000B429B" w:rsidR="000B429B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0B429B" w:rsidP="000B429B" w:rsidR="000B429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B429B" w:rsidP="000B429B" w:rsidR="000B429B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0B429B" w:rsidP="000B429B" w:rsidR="000B429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rPr>
          <w:szCs w:val="24"/>
        </w:rPr>
      </w:pPr>
      <w:r>
        <w:rPr>
          <w:szCs w:val="24"/>
        </w:rPr>
        <w:t>DNA:</w:t>
      </w:r>
    </w:p>
    <w:p w:rsidRDefault="000B429B" w:rsidP="000B429B" w:rsidR="000B429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B429B" w:rsidP="000B429B" w:rsidR="000B429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0B429B" w:rsidP="000B429B" w:rsidR="000B42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RITA d.o.o., OIB: 99603307591, sa sjedištem u Vilka Novaka 10. Varaždin</w:t>
      </w:r>
    </w:p>
    <w:p w:rsidRDefault="000B429B" w:rsidP="000B429B" w:rsidR="000B429B">
      <w:pPr>
        <w:numPr>
          <w:ilvl w:val="0"/>
          <w:numId w:val="47"/>
        </w:numPr>
        <w:rPr>
          <w:szCs w:val="24"/>
        </w:rPr>
      </w:pPr>
      <w:r>
        <w:t xml:space="preserve">Direktor dužnika Zoltan Tatar, Mađarska, 8600 </w:t>
      </w:r>
      <w:proofErr w:type="spellStart"/>
      <w:r>
        <w:t>Šiofok</w:t>
      </w:r>
      <w:proofErr w:type="spellEnd"/>
      <w:r>
        <w:t xml:space="preserve">, ul. </w:t>
      </w:r>
      <w:proofErr w:type="spellStart"/>
      <w:r>
        <w:t>Bathory</w:t>
      </w:r>
      <w:proofErr w:type="spellEnd"/>
      <w:r>
        <w:t xml:space="preserve"> 10</w:t>
      </w:r>
    </w:p>
    <w:p w:rsidRDefault="000B429B" w:rsidP="000B429B" w:rsidR="000B42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0B429B" w:rsidP="000B429B" w:rsidR="000B429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0B429B" w:rsidP="000B429B" w:rsidR="000B429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0B429B">
        <w:rPr>
          <w:color w:themeColor="text1" w:val="000000"/>
          <w:szCs w:val="24"/>
        </w:rPr>
        <w:t xml:space="preserve">Irena </w:t>
      </w:r>
      <w:proofErr w:type="spellStart"/>
      <w:r w:rsidRPr="000B429B">
        <w:rPr>
          <w:color w:themeColor="text1" w:val="000000"/>
          <w:szCs w:val="24"/>
        </w:rPr>
        <w:t>Pikija</w:t>
      </w:r>
      <w:proofErr w:type="spellEnd"/>
      <w:r w:rsidRPr="000B429B">
        <w:rPr>
          <w:color w:themeColor="text1" w:val="000000"/>
          <w:szCs w:val="24"/>
        </w:rPr>
        <w:t>, Trakošćanska 18, Varaždin</w:t>
      </w:r>
    </w:p>
    <w:p w:rsidRDefault="000B429B" w:rsidP="000B429B" w:rsidR="000B42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rPr>
          <w:szCs w:val="24"/>
        </w:rPr>
      </w:pPr>
    </w:p>
    <w:p w:rsidRDefault="000B429B" w:rsidP="000B429B" w:rsidR="000B429B">
      <w:pPr>
        <w:rPr>
          <w:szCs w:val="24"/>
        </w:rPr>
      </w:pPr>
    </w:p>
    <w:p w:rsidRDefault="000B429B" w:rsidP="000B429B" w:rsidR="000B429B"/>
    <w:p w:rsidRDefault="000B429B" w:rsidP="000B429B" w:rsidR="000B429B"/>
    <w:p w:rsidRDefault="00DA0242" w:rsidP="000B429B" w:rsidR="00DA0242" w:rsidRPr="000B429B"/>
    <w:sectPr w:rsidSect="0032366B" w:rsidR="00DA0242" w:rsidRPr="000B429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29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9A3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B429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B429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52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St-328/2016-5</izvorni_sadrzaj>
    <derivirana_varijabla naziv="DomainObject.Oznaka_1">St-328/2016-5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RITA društvo s ograničenom odgovornošću za turizam i trgovinu</izvorni_sadrzaj>
    <derivirana_varijabla naziv="DomainObject.Predmet.ProtustrankaFormated_1">  RITA društvo s ograničenom odgovornošću za turizam i trgovinu</derivirana_varijabla>
  </DomainObject.Predmet.ProtustrankaFormated>
  <DomainObject.Predmet.ProtustrankaFormatedOIB>
    <izvorni_sadrzaj>  RITA društvo s ograničenom odgovornošću za turizam i trgovinu, OIB 99603307591</izvorni_sadrzaj>
    <derivirana_varijabla naziv="DomainObject.Predmet.ProtustrankaFormatedOIB_1">  RITA društvo s ograničenom odgovornošću za turizam i trgovinu, OIB 99603307591</derivirana_varijabla>
  </DomainObject.Predmet.ProtustrankaFormatedOIB>
  <DomainObject.Predmet.ProtustrankaFormatedWithAdress>
    <izvorni_sadrzaj> RITA društvo s ograničenom odgovornošću za turizam i trgovinu, Vilka Novaka 10, 42000 Varaždin</izvorni_sadrzaj>
    <derivirana_varijabla naziv="DomainObject.Predmet.ProtustrankaFormatedWithAdress_1"> RITA društvo s ograničenom odgovornošću za turizam i trgovinu, Vilka Novaka 10, 42000 Varaždin</derivirana_varijabla>
  </DomainObject.Predmet.ProtustrankaFormatedWithAdress>
  <DomainObject.Predmet.ProtustrankaFormatedWithAdressOIB>
    <izvorni_sadrzaj> RITA društvo s ograničenom odgovornošću za turizam i trgovinu, OIB 99603307591, Vilka Novaka 10, 42000 Varaždin</izvorni_sadrzaj>
    <derivirana_varijabla naziv="DomainObject.Predmet.ProtustrankaFormatedWithAdressOIB_1"> RITA društvo s ograničenom odgovornošću za turizam i trgovinu, OIB 99603307591, Vilka Novaka 10, 42000 Varaždin</derivirana_varijabla>
  </DomainObject.Predmet.ProtustrankaFormatedWithAdressOIB>
  <DomainObject.Predmet.ProtustrankaWithAdress>
    <izvorni_sadrzaj>RITA društvo s ograničenom odgovornošću za turizam i trgovinu Vilka Novaka 10, 42000 Varaždin</izvorni_sadrzaj>
    <derivirana_varijabla naziv="DomainObject.Predmet.ProtustrankaWithAdress_1">RITA društvo s ograničenom odgovornošću za turizam i trgovinu Vilka Novaka 10, 42000 Varaždin</derivirana_varijabla>
  </DomainObject.Predmet.ProtustrankaWithAdress>
  <DomainObject.Predmet.ProtustrankaWithAdressOIB>
    <izvorni_sadrzaj>RITA društvo s ograničenom odgovornošću za turizam i trgovinu, OIB 99603307591, Vilka Novaka 10, 42000 Varaždin</izvorni_sadrzaj>
    <derivirana_varijabla naziv="DomainObject.Predmet.ProtustrankaWithAdressOIB_1">RITA društvo s ograničenom odgovornošću za turizam i trgovinu, OIB 99603307591, Vilka Novaka 10, 42000 Varaždin</derivirana_varijabla>
  </DomainObject.Predmet.ProtustrankaWithAdressOIB>
  <DomainObject.Predmet.ProtustrankaNazivFormated>
    <izvorni_sadrzaj>RITA društvo s ograničenom odgovornošću za turizam i trgovinu</izvorni_sadrzaj>
    <derivirana_varijabla naziv="DomainObject.Predmet.ProtustrankaNazivFormated_1">RITA društvo s ograničenom odgovornošću za turizam i trgovinu</derivirana_varijabla>
  </DomainObject.Predmet.ProtustrankaNazivFormated>
  <DomainObject.Predmet.ProtustrankaNazivFormatedOIB>
    <izvorni_sadrzaj>RITA društvo s ograničenom odgovornošću za turizam i trgovinu, OIB 99603307591</izvorni_sadrzaj>
    <derivirana_varijabla naziv="DomainObject.Predmet.ProtustrankaNazivFormatedOIB_1">RITA društvo s ograničenom odgovornošću za turizam i trgovinu, OIB 99603307591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2160.31</izvorni_sadrzaj>
    <derivirana_varijabla naziv="DomainObject.Predmet.TrenutnaVrijednost_1">2160.31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RITA društvo s ograničenom odgovornošću za turizam i trgovinu</item>
    </izvorni_sadrzaj>
    <derivirana_varijabla naziv="DomainObject.Predmet.ProtuStrankaListFormated_1">
      <item>RITA društvo s ograničenom odgovornošću za turizam i trgovinu</item>
    </derivirana_varijabla>
  </DomainObject.Predmet.ProtuStrankaListFormated>
  <DomainObject.Predmet.ProtuStrankaListFormatedOIB>
    <izvorni_sadrzaj>
      <item>RITA društvo s ograničenom odgovornošću za turizam i trgovinu, OIB 99603307591</item>
    </izvorni_sadrzaj>
    <derivirana_varijabla naziv="DomainObject.Predmet.ProtuStrankaListFormatedOIB_1">
      <item>RITA društvo s ograničenom odgovornošću za turizam i trgovinu, OIB 99603307591</item>
    </derivirana_varijabla>
  </DomainObject.Predmet.ProtuStrankaListFormatedOIB>
  <DomainObject.Predmet.ProtuStrankaListFormatedWithAdress>
    <izvorni_sadrzaj>
      <item>RITA društvo s ograničenom odgovornošću za turizam i trgovinu, Vilka Novaka 10, 42000 Varaždin</item>
    </izvorni_sadrzaj>
    <derivirana_varijabla naziv="DomainObject.Predmet.ProtuStrankaListFormatedWithAdress_1">
      <item>RITA društvo s ograničenom odgovornošću za turizam i trgovinu, Vilka Novaka 10, 42000 Varaždin</item>
    </derivirana_varijabla>
  </DomainObject.Predmet.ProtuStrankaListFormatedWithAdress>
  <DomainObject.Predmet.ProtuStrankaListFormatedWithAdressOIB>
    <izvorni_sadrzaj>
      <item>RITA društvo s ograničenom odgovornošću za turizam i trgovinu, OIB 99603307591, Vilka Novaka 10, 42000 Varaždin</item>
    </izvorni_sadrzaj>
    <derivirana_varijabla naziv="DomainObject.Predmet.ProtuStrankaListFormatedWithAdressOIB_1">
      <item>RITA društvo s ograničenom odgovornošću za turizam i trgovinu, OIB 99603307591, Vilka Novaka 10, 42000 Varaždin</item>
    </derivirana_varijabla>
  </DomainObject.Predmet.ProtuStrankaListFormatedWithAdressOIB>
  <DomainObject.Predmet.ProtuStrankaListNazivFormated>
    <izvorni_sadrzaj>
      <item>RITA društvo s ograničenom odgovornošću za turizam i trgovinu</item>
    </izvorni_sadrzaj>
    <derivirana_varijabla naziv="DomainObject.Predmet.ProtuStrankaListNazivFormated_1">
      <item>RITA društvo s ograničenom odgovornošću za turizam i trgovinu</item>
    </derivirana_varijabla>
  </DomainObject.Predmet.ProtuStrankaListNazivFormated>
  <DomainObject.Predmet.ProtuStrankaListNazivFormatedOIB>
    <izvorni_sadrzaj>
      <item>RITA društvo s ograničenom odgovornošću za turizam i trgovinu, OIB 99603307591</item>
    </izvorni_sadrzaj>
    <derivirana_varijabla naziv="DomainObject.Predmet.ProtuStrankaListNazivFormatedOIB_1">
      <item>RITA društvo s ograničenom odgovornošću za turizam i trgovinu, OIB 99603307591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St-328/2016-5</izvorni_sadrzaj>
    <derivirana_varijabla naziv="DomainObject.PoslovniBrojDokumenta_1">St-328/2016-5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RITA društvo s ograničenom odgovornošću za turizam i trgovinu</izvorni_sadrzaj>
    <derivirana_varijabla naziv="DomainObject.Predmet.ProtustrankaIDrugi_1">RITA društvo s ograničenom odgovornošću za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RITA društvo s ograničenom odgovornošću za turizam i trgovinu, OIB 99603307591, Vilka Novaka 10, 42000 Varaždin</izvorni_sadrzaj>
    <derivirana_varijabla naziv="DomainObject.Predmet.ProtustrankaIDrugiAdressOIB_1">RITA društvo s ograničenom odgovornošću za turizam i trgovinu, OIB 99603307591, Vilka Novaka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RITA društvo s ograničenom odgovornošću za turizam i trgovinu</item>
      <item>E-oglasna ploča</item>
      <item>Sudski registar</item>
    </izvorni_sadrzaj>
    <derivirana_varijabla naziv="DomainObject.Predmet.SudioniciListNaziv_1">
      <item>Financijska agencija</item>
      <item>RITA društvo s ograničenom odgovornošću za turizam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RITA društvo s ograničenom odgovornošću za turizam i trgovinu, OIB 99603307591, Vilka Novaka 10,42000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RITA društvo s ograničenom odgovornošću za turizam i trgovinu, OIB 99603307591, Vilka Novaka 10,42000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C2B85-C257-44E5-A90F-A70765EB44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2733</properties:Characters>
  <properties:Lines>85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2016-09-05T11:25:00Z</cp:lastPrinted>
  <dcterms:modified xmlns:xsi="http://www.w3.org/2001/XMLSchema-instance" xsi:type="dcterms:W3CDTF">2016-09-05T11:26:00Z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