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65e3" w14:paraId="a8965e3" w:rsidRDefault="003F3BEC" w:rsidR="003F3BEC">
      <w:pPr>
        <w15:collapsed w:val="false"/>
      </w:pPr>
      <w:bookmarkStart w:name="_GoBack" w:id="0"/>
      <w:bookmarkEnd w:id="0"/>
    </w:p>
    <w:p w:rsidRDefault="0089262B" w:rsidR="0089262B"/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>Privremeni  stečajni  upravitelj</w:t>
      </w:r>
    </w:p>
    <w:p w:rsidRDefault="002D3381" w:rsidP="00C742D2" w:rsidR="00F73E5A">
      <w:pPr>
        <w:tabs>
          <w:tab w:pos="5040" w:val="left"/>
        </w:tabs>
      </w:pPr>
      <w:r>
        <w:t>ANA  ŠAKIĆ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                                  </w:t>
      </w:r>
      <w:r w:rsidR="00DC6B1F">
        <w:t xml:space="preserve">         </w:t>
      </w:r>
      <w:r w:rsidR="00981C77">
        <w:t>St – 4310/16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                  </w:t>
      </w:r>
      <w:r w:rsidR="00896291">
        <w:t xml:space="preserve">         </w:t>
      </w:r>
      <w:r>
        <w:t xml:space="preserve"> REPUBLIKA  HRVATSKA</w:t>
      </w: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              </w:t>
      </w:r>
      <w:r w:rsidR="00896291">
        <w:t xml:space="preserve">                            </w:t>
      </w:r>
      <w:r>
        <w:t>TRGOVAČKI  SUD  U  ZAGREBU</w:t>
      </w:r>
    </w:p>
    <w:p w:rsidRDefault="00981C77" w:rsidP="00C742D2" w:rsidR="00981C77">
      <w:pPr>
        <w:tabs>
          <w:tab w:pos="5040" w:val="left"/>
        </w:tabs>
      </w:pPr>
    </w:p>
    <w:p w:rsidRDefault="00981C77" w:rsidP="00C742D2" w:rsidR="00981C77">
      <w:pPr>
        <w:tabs>
          <w:tab w:pos="5040" w:val="left"/>
        </w:tabs>
      </w:pPr>
    </w:p>
    <w:p w:rsidRDefault="005567EC" w:rsidP="00C742D2" w:rsidR="005567EC">
      <w:pPr>
        <w:tabs>
          <w:tab w:pos="5040" w:val="left"/>
        </w:tabs>
      </w:pPr>
    </w:p>
    <w:p w:rsidRDefault="00981C77" w:rsidP="00C742D2" w:rsidR="00981C77">
      <w:pPr>
        <w:tabs>
          <w:tab w:pos="5040" w:val="left"/>
        </w:tabs>
      </w:pPr>
    </w:p>
    <w:p w:rsidRDefault="00A07571" w:rsidP="00C742D2" w:rsidR="00A07571">
      <w:pPr>
        <w:tabs>
          <w:tab w:pos="5040" w:val="left"/>
        </w:tabs>
      </w:pPr>
    </w:p>
    <w:p w:rsidRDefault="00A07571" w:rsidP="00C742D2" w:rsidR="00A07571">
      <w:pPr>
        <w:tabs>
          <w:tab w:pos="5040" w:val="left"/>
        </w:tabs>
      </w:pPr>
    </w:p>
    <w:p w:rsidRDefault="00A07571" w:rsidP="00C742D2" w:rsidR="00A07571">
      <w:pPr>
        <w:tabs>
          <w:tab w:pos="5040" w:val="left"/>
        </w:tabs>
      </w:pPr>
    </w:p>
    <w:p w:rsidRDefault="002F4CC7" w:rsidP="00B6578F" w:rsidR="00A07571">
      <w:pPr>
        <w:tabs>
          <w:tab w:pos="5040" w:val="left"/>
        </w:tabs>
      </w:pPr>
      <w:r>
        <w:t xml:space="preserve">Dužnik: </w:t>
      </w:r>
      <w:r w:rsidR="00B6578F" w:rsidRPr="002D3381">
        <w:rPr>
          <w:b/>
        </w:rPr>
        <w:t>Modus – Expo  d.o.o.,</w:t>
      </w:r>
      <w:r w:rsidR="00B6578F">
        <w:t xml:space="preserve"> Zagreb, Borovci 6</w:t>
      </w:r>
    </w:p>
    <w:p w:rsidRDefault="00B6578F" w:rsidP="00B6578F" w:rsidR="00B6578F">
      <w:pPr>
        <w:tabs>
          <w:tab w:pos="5040" w:val="left"/>
        </w:tabs>
      </w:pPr>
      <w:r>
        <w:t xml:space="preserve">              OIB: 23179003634</w:t>
      </w:r>
    </w:p>
    <w:p w:rsidRDefault="00B6578F" w:rsidP="00B6578F" w:rsidR="00B6578F">
      <w:pPr>
        <w:tabs>
          <w:tab w:pos="5040" w:val="left"/>
        </w:tabs>
      </w:pPr>
      <w:r>
        <w:t xml:space="preserve">              </w:t>
      </w:r>
    </w:p>
    <w:p w:rsidRDefault="00A07571" w:rsidP="00C742D2" w:rsidR="00A0757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896291" w:rsidP="00C742D2" w:rsidR="00896291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2F4CC7" w:rsidR="00F73E5A">
      <w:pPr>
        <w:tabs>
          <w:tab w:pos="5040" w:val="left"/>
        </w:tabs>
        <w:jc w:val="center"/>
        <w:rPr>
          <w:b/>
          <w:sz w:val="32"/>
          <w:szCs w:val="32"/>
        </w:rPr>
      </w:pPr>
      <w:r w:rsidRPr="00F73E5A">
        <w:rPr>
          <w:b/>
          <w:sz w:val="32"/>
          <w:szCs w:val="32"/>
        </w:rPr>
        <w:t>I  Z  V  J  E  Š  Ć  E</w:t>
      </w:r>
    </w:p>
    <w:p w:rsidRDefault="00F73E5A" w:rsidP="00C742D2" w:rsidR="00F73E5A">
      <w:pPr>
        <w:tabs>
          <w:tab w:pos="5040" w:val="left"/>
        </w:tabs>
        <w:rPr>
          <w:b/>
          <w:sz w:val="32"/>
          <w:szCs w:val="32"/>
        </w:rPr>
      </w:pPr>
    </w:p>
    <w:p w:rsidRDefault="00F73E5A" w:rsidP="002F4CC7" w:rsidR="00F73E5A">
      <w:pPr>
        <w:tabs>
          <w:tab w:pos="5040" w:val="left"/>
        </w:tabs>
        <w:jc w:val="center"/>
      </w:pPr>
      <w:r w:rsidRPr="00F73E5A">
        <w:t>PRIVREMENOG  STEČAJNOG  UPRAVITELJA</w:t>
      </w:r>
    </w:p>
    <w:p w:rsidRDefault="00F57BA7" w:rsidP="00C742D2" w:rsidR="00F57BA7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  <w:r>
        <w:t xml:space="preserve">                                          </w:t>
      </w:r>
      <w:r w:rsidR="00896291">
        <w:t xml:space="preserve">        </w:t>
      </w: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F73E5A" w:rsidP="00C742D2" w:rsidR="00F73E5A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06E73" w:rsidP="00C742D2" w:rsidR="00B06E73">
      <w:pPr>
        <w:tabs>
          <w:tab w:pos="5040" w:val="left"/>
        </w:tabs>
      </w:pPr>
    </w:p>
    <w:p w:rsidRDefault="00B6578F" w:rsidP="00950918" w:rsidR="00B06E73">
      <w:pPr>
        <w:tabs>
          <w:tab w:pos="5040" w:val="left"/>
        </w:tabs>
        <w:jc w:val="center"/>
      </w:pPr>
      <w:r>
        <w:t>Zagreb, 28. prosinac</w:t>
      </w:r>
      <w:r w:rsidR="00896291">
        <w:t xml:space="preserve"> 2017</w:t>
      </w:r>
      <w:r w:rsidR="00B06E73">
        <w:t>.g.</w:t>
      </w:r>
    </w:p>
    <w:p w:rsidRDefault="00EC47D7" w:rsidP="00950918" w:rsidR="00EC47D7">
      <w:pPr>
        <w:tabs>
          <w:tab w:pos="5040" w:val="left"/>
        </w:tabs>
        <w:jc w:val="center"/>
      </w:pPr>
    </w:p>
    <w:p w:rsidRDefault="00EC47D7" w:rsidP="00C742D2" w:rsidR="00EC47D7">
      <w:pPr>
        <w:tabs>
          <w:tab w:pos="5040" w:val="left"/>
        </w:tabs>
      </w:pPr>
    </w:p>
    <w:p w:rsidRDefault="00EC47D7" w:rsidP="00C742D2" w:rsidR="00EC47D7">
      <w:pPr>
        <w:tabs>
          <w:tab w:pos="5040" w:val="left"/>
        </w:tabs>
      </w:pPr>
    </w:p>
    <w:p w:rsidRDefault="00EC47D7" w:rsidP="00C742D2" w:rsidR="00EC47D7">
      <w:pPr>
        <w:tabs>
          <w:tab w:pos="5040" w:val="left"/>
        </w:tabs>
      </w:pPr>
    </w:p>
    <w:p w:rsidRDefault="002C5244" w:rsidP="00C742D2" w:rsidR="002C5244">
      <w:pPr>
        <w:tabs>
          <w:tab w:pos="5040" w:val="left"/>
        </w:tabs>
      </w:pPr>
    </w:p>
    <w:p w:rsidRDefault="003776B5" w:rsidP="003776B5" w:rsidR="003776B5">
      <w:r>
        <w:t xml:space="preserve">Rješenjem </w:t>
      </w:r>
      <w:r w:rsidR="00DB40E8">
        <w:t>Trgovačkog suda u Zagrebu, br. St – 4310/16  od  09. veljače</w:t>
      </w:r>
      <w:r w:rsidR="00F66FDE">
        <w:t xml:space="preserve">  </w:t>
      </w:r>
      <w:r w:rsidR="000A48A5">
        <w:t>2017</w:t>
      </w:r>
      <w:r>
        <w:t>.g.</w:t>
      </w:r>
      <w:r w:rsidR="00F66FDE">
        <w:t xml:space="preserve"> </w:t>
      </w:r>
      <w:r>
        <w:t xml:space="preserve"> pokrenut je prethodni </w:t>
      </w:r>
      <w:r w:rsidR="000A48A5">
        <w:t>postupak radi utvrđivanja pretpostavki</w:t>
      </w:r>
      <w:r>
        <w:t xml:space="preserve"> za otvaranje stečajnog pos</w:t>
      </w:r>
      <w:r w:rsidR="000A48A5">
        <w:t>tupk</w:t>
      </w:r>
      <w:r w:rsidR="00495CAD">
        <w:t>a nad dužnikom Modus – Expo d.o.o. iz Zagreba, Borovci 6</w:t>
      </w:r>
      <w:r w:rsidR="00D15470">
        <w:t xml:space="preserve">, </w:t>
      </w:r>
      <w:r w:rsidR="00495CAD">
        <w:t>OIB: 23179003634</w:t>
      </w:r>
      <w:r>
        <w:t xml:space="preserve">. </w:t>
      </w:r>
    </w:p>
    <w:p w:rsidRDefault="006A4B1E" w:rsidP="003776B5" w:rsidR="003776B5">
      <w:r>
        <w:t>Rješenjem istog broja</w:t>
      </w:r>
      <w:r w:rsidR="00495CAD">
        <w:t xml:space="preserve"> od 07</w:t>
      </w:r>
      <w:r w:rsidR="000A48A5">
        <w:t xml:space="preserve">. rujna </w:t>
      </w:r>
      <w:r w:rsidR="003776B5">
        <w:t>2017.g.  imenovana sam privremenim stečajnim upraviteljem sa zadatkom da</w:t>
      </w:r>
      <w:r w:rsidR="00495CAD">
        <w:t xml:space="preserve"> pregledam dužnikov poslovni prostor i </w:t>
      </w:r>
      <w:r w:rsidR="003776B5">
        <w:t>izvrš</w:t>
      </w:r>
      <w:r w:rsidR="00495CAD">
        <w:t>im uvid u knjige i poslovnu dokumentaciju te nakon toga podnesem izvješće u kojem ću iznijeti svoje mišljenje o tome postoji li razlog za otvaranje stečajnog postupka, kakvi su izgledi za nastavak poslovanja dužnika, odnosno da li je imovina stečajnog dužnika</w:t>
      </w:r>
      <w:r w:rsidR="0015021F">
        <w:t xml:space="preserve"> dostatna za vođenje stečajnog postupka</w:t>
      </w:r>
      <w:r w:rsidR="002F3878">
        <w:t>.</w:t>
      </w:r>
    </w:p>
    <w:p w:rsidRDefault="003776B5" w:rsidP="003776B5" w:rsidR="003776B5">
      <w:r>
        <w:t>Sukladno tome podnosim slijedeće</w:t>
      </w:r>
    </w:p>
    <w:p w:rsidRDefault="003776B5" w:rsidP="003776B5" w:rsidR="003776B5"/>
    <w:p w:rsidRDefault="003776B5" w:rsidP="003776B5" w:rsidR="003776B5"/>
    <w:p w:rsidRDefault="003776B5" w:rsidP="003776B5" w:rsidR="003776B5">
      <w:pPr>
        <w:rPr>
          <w:b/>
        </w:rPr>
      </w:pPr>
      <w:r>
        <w:rPr>
          <w:b/>
        </w:rPr>
        <w:t xml:space="preserve">                                                      I  Z  V  J  E  Š  Ć  E</w:t>
      </w:r>
    </w:p>
    <w:p w:rsidRDefault="003776B5" w:rsidP="003776B5" w:rsidR="003776B5">
      <w:pPr>
        <w:rPr>
          <w:b/>
        </w:rPr>
      </w:pPr>
    </w:p>
    <w:p w:rsidRDefault="003776B5" w:rsidP="003776B5" w:rsidR="003776B5">
      <w:pPr>
        <w:rPr>
          <w:b/>
        </w:rPr>
      </w:pPr>
    </w:p>
    <w:p w:rsidRDefault="003776B5" w:rsidP="003776B5" w:rsidR="003776B5">
      <w:r>
        <w:t>Prijedlog za otvaranje  stečajnog po</w:t>
      </w:r>
      <w:r w:rsidR="00F66FDE">
        <w:t>s</w:t>
      </w:r>
      <w:r w:rsidR="0015021F">
        <w:t>tupka nad dužnikom Modus – Expo  d.o.o., Zagreb</w:t>
      </w:r>
      <w:r w:rsidR="00F66FDE">
        <w:t>,</w:t>
      </w:r>
      <w:r w:rsidR="0015021F">
        <w:t xml:space="preserve"> Borovci  6, OIB: 23179003634</w:t>
      </w:r>
      <w:r w:rsidR="002F3878">
        <w:t>,</w:t>
      </w:r>
      <w:r w:rsidR="0015021F">
        <w:t xml:space="preserve"> podnijela je Financijska agencija dana 13.05.2016.g.</w:t>
      </w:r>
    </w:p>
    <w:p w:rsidRDefault="003776B5" w:rsidP="003776B5" w:rsidR="003776B5">
      <w:r>
        <w:t xml:space="preserve"> </w:t>
      </w:r>
    </w:p>
    <w:p w:rsidRDefault="003776B5" w:rsidP="003776B5" w:rsidR="003776B5">
      <w:pPr>
        <w:rPr>
          <w:b/>
        </w:rPr>
      </w:pPr>
      <w:r>
        <w:rPr>
          <w:b/>
        </w:rPr>
        <w:t>STANJE  UPISA -  IZVADAK  IZ  SUDSKOG  REGISTRA</w:t>
      </w:r>
    </w:p>
    <w:p w:rsidRDefault="003776B5" w:rsidP="003776B5" w:rsidR="003776B5"/>
    <w:p w:rsidRDefault="003776B5" w:rsidP="003776B5" w:rsidR="003776B5">
      <w:r>
        <w:t>Uvidom u  izvadak  iz  sudskog  registra</w:t>
      </w:r>
      <w:r w:rsidR="00027936">
        <w:t xml:space="preserve"> </w:t>
      </w:r>
      <w:r w:rsidR="00B2691B">
        <w:t>v</w:t>
      </w:r>
      <w:r w:rsidR="00AE3344">
        <w:t>idljivo je da je  Modus – Expo</w:t>
      </w:r>
      <w:r>
        <w:t xml:space="preserve">  d.o.o. za trgovinu</w:t>
      </w:r>
      <w:r w:rsidR="00AE3344">
        <w:t xml:space="preserve"> i projektiranje</w:t>
      </w:r>
      <w:r w:rsidR="0018439E">
        <w:t xml:space="preserve">, </w:t>
      </w:r>
      <w:r>
        <w:t>društvo sa ograničenom odgovornošću, sa s</w:t>
      </w:r>
      <w:r w:rsidR="00027936">
        <w:t>jed</w:t>
      </w:r>
      <w:r w:rsidR="00AE3344">
        <w:t>ištem u Zagrebu, Borovci  6</w:t>
      </w:r>
      <w:r w:rsidR="003B23B4">
        <w:t>.</w:t>
      </w:r>
      <w:r>
        <w:t xml:space="preserve"> Temeljni kapital tvrtke  je  20.000,00 kn, </w:t>
      </w:r>
      <w:r w:rsidR="00D55802">
        <w:t>a dire</w:t>
      </w:r>
      <w:r w:rsidR="008951CF">
        <w:t>ktor  je Mario Ježek, Zagreb, Borovci 6</w:t>
      </w:r>
      <w:r>
        <w:t>.</w:t>
      </w:r>
    </w:p>
    <w:p w:rsidRDefault="003776B5" w:rsidP="003776B5" w:rsidR="003776B5"/>
    <w:p w:rsidRDefault="003776B5" w:rsidP="003776B5" w:rsidR="003776B5">
      <w:pPr>
        <w:rPr>
          <w:b/>
        </w:rPr>
      </w:pPr>
      <w:r>
        <w:rPr>
          <w:b/>
        </w:rPr>
        <w:t>PODUZETE   RADNJE</w:t>
      </w:r>
    </w:p>
    <w:p w:rsidRDefault="003776B5" w:rsidP="003776B5" w:rsidR="003776B5"/>
    <w:p w:rsidRDefault="003776B5" w:rsidP="003776B5" w:rsidR="003776B5">
      <w:r>
        <w:t>O dužniku, njegovom poslovanju, imovini i obvezama, saznala sam isključivo na temelju podataka koje sam prikupila od nadležnih organa i ureda jer sa direktorom nisam uspjela stupiti u kontakt.</w:t>
      </w:r>
    </w:p>
    <w:p w:rsidRDefault="003776B5" w:rsidP="003776B5" w:rsidR="003776B5">
      <w:r>
        <w:t>Pribavila sam</w:t>
      </w:r>
    </w:p>
    <w:p w:rsidRDefault="008951CF" w:rsidP="003776B5" w:rsidR="003776B5">
      <w:r>
        <w:t>-  Uvjerenje Gradskog ureda za katastar i geodetske poslove</w:t>
      </w:r>
      <w:r w:rsidR="00B2691B">
        <w:t xml:space="preserve"> </w:t>
      </w:r>
    </w:p>
    <w:p w:rsidRDefault="00786713" w:rsidP="003776B5" w:rsidR="003776B5">
      <w:r>
        <w:t>-  Uvjerenje M</w:t>
      </w:r>
      <w:r w:rsidR="008951CF">
        <w:t>UP-a  Policijska uprava zagrebačka</w:t>
      </w:r>
    </w:p>
    <w:p w:rsidRDefault="00786713" w:rsidP="003776B5" w:rsidR="003776B5">
      <w:r>
        <w:t>-  potvrda</w:t>
      </w:r>
      <w:r w:rsidR="003776B5">
        <w:t xml:space="preserve">  HZMO-a o broju zaposlenih</w:t>
      </w:r>
    </w:p>
    <w:p w:rsidRDefault="003776B5" w:rsidP="003776B5" w:rsidR="003776B5">
      <w:r>
        <w:t>-  podatak Središnjeg depozitarnog klirinškog društva</w:t>
      </w:r>
      <w:r w:rsidR="001F08FA">
        <w:t xml:space="preserve">  d.d.</w:t>
      </w:r>
      <w:r>
        <w:t xml:space="preserve"> ( putem telefona )</w:t>
      </w:r>
    </w:p>
    <w:p w:rsidRDefault="003776B5" w:rsidP="003776B5" w:rsidR="003776B5">
      <w:r>
        <w:t>-  brojevi telefona, fiksnih i mobilnih odgovorne osobe</w:t>
      </w:r>
    </w:p>
    <w:p w:rsidRDefault="003776B5" w:rsidP="003776B5" w:rsidR="003776B5">
      <w:r>
        <w:t>-  GFI koja</w:t>
      </w:r>
      <w:r w:rsidR="008951CF">
        <w:t xml:space="preserve"> su predana FINI, zadnja za 2008</w:t>
      </w:r>
      <w:r>
        <w:t xml:space="preserve">.g. -  iz sudskog registra </w:t>
      </w:r>
    </w:p>
    <w:p w:rsidRDefault="003776B5" w:rsidP="003776B5" w:rsidR="003776B5"/>
    <w:p w:rsidRDefault="003776B5" w:rsidP="003776B5" w:rsidR="003776B5" w:rsidRPr="001D7053">
      <w:pPr>
        <w:rPr>
          <w:b/>
        </w:rPr>
      </w:pPr>
      <w:r w:rsidRPr="001D7053">
        <w:rPr>
          <w:b/>
        </w:rPr>
        <w:t>POSLOVANJE  DUŽNIKA</w:t>
      </w:r>
    </w:p>
    <w:p w:rsidRDefault="003B23B4" w:rsidP="003776B5" w:rsidR="003B23B4"/>
    <w:p w:rsidRDefault="00786713" w:rsidP="003776B5" w:rsidR="003776B5">
      <w:r>
        <w:t xml:space="preserve">Djelatnost dužnika navedena je u </w:t>
      </w:r>
      <w:r w:rsidR="00DF69FB">
        <w:t>podacima o poslovnom subjektu u sudskom registru</w:t>
      </w:r>
      <w:r w:rsidR="003776B5">
        <w:t>.</w:t>
      </w:r>
    </w:p>
    <w:p w:rsidRDefault="00786713" w:rsidP="003776B5" w:rsidR="00786713">
      <w:r>
        <w:t>Kojom djelatnošću se dužnik  stvarno bavio, nisam mogla utvrditi iz pribavljenih podataka, a iz samog imena moglo bi se zaključiti</w:t>
      </w:r>
      <w:r w:rsidR="00217426">
        <w:t xml:space="preserve"> da je trgovina i projektiranje</w:t>
      </w:r>
      <w:r>
        <w:t>.</w:t>
      </w:r>
    </w:p>
    <w:p w:rsidRDefault="00AD2D62" w:rsidP="003776B5" w:rsidR="00AD2D62"/>
    <w:p w:rsidRDefault="00AD2D62" w:rsidP="003776B5" w:rsidR="00AD2D62"/>
    <w:p w:rsidRDefault="003776B5" w:rsidP="003776B5" w:rsidR="003776B5"/>
    <w:p w:rsidRDefault="00786713" w:rsidP="003776B5" w:rsidR="003776B5">
      <w:r>
        <w:t xml:space="preserve">                                                                    </w:t>
      </w:r>
      <w:r w:rsidR="000C5719">
        <w:t xml:space="preserve">                                                                               </w:t>
      </w:r>
      <w:r>
        <w:t xml:space="preserve"> 1.</w:t>
      </w:r>
    </w:p>
    <w:p w:rsidRDefault="003776B5" w:rsidP="003776B5" w:rsidR="003776B5">
      <w:r>
        <w:t xml:space="preserve">                                                                 </w:t>
      </w:r>
      <w:r w:rsidR="00D55802">
        <w:t xml:space="preserve">  </w:t>
      </w:r>
      <w:r w:rsidR="00786713">
        <w:t xml:space="preserve"> </w:t>
      </w:r>
    </w:p>
    <w:p w:rsidRDefault="00CC4AC8" w:rsidP="00CC4AC8" w:rsidR="00CC4AC8"/>
    <w:p w:rsidRDefault="00217426" w:rsidP="00CC4AC8" w:rsidR="00217426"/>
    <w:p w:rsidRDefault="00217426" w:rsidP="00CC4AC8" w:rsidR="003776B5">
      <w:r>
        <w:t>-Iz  Uvjerenja Gradskog</w:t>
      </w:r>
      <w:r w:rsidR="00E147CF">
        <w:t xml:space="preserve"> </w:t>
      </w:r>
      <w:r w:rsidR="003776B5">
        <w:t xml:space="preserve"> u</w:t>
      </w:r>
      <w:r w:rsidR="00E147CF">
        <w:t xml:space="preserve">reda za katastar </w:t>
      </w:r>
      <w:r>
        <w:t>i geodetske p</w:t>
      </w:r>
      <w:r w:rsidR="002D3381">
        <w:t>o</w:t>
      </w:r>
      <w:r>
        <w:t>slove</w:t>
      </w:r>
      <w:r w:rsidR="003776B5">
        <w:t xml:space="preserve"> proizlazi da dužnik nema u posjedu nekretnine</w:t>
      </w:r>
      <w:r>
        <w:t xml:space="preserve"> na području za koje navedeni ured vodi evidenciju</w:t>
      </w:r>
    </w:p>
    <w:p w:rsidRDefault="003776B5" w:rsidP="00CC4AC8" w:rsidR="00CC4AC8">
      <w:r>
        <w:t>-</w:t>
      </w:r>
      <w:r w:rsidR="00CC4AC8">
        <w:t xml:space="preserve"> </w:t>
      </w:r>
      <w:r>
        <w:t>Iz Uvjerenja</w:t>
      </w:r>
      <w:r w:rsidR="00217426">
        <w:t xml:space="preserve"> MUP-a PU Zagrebačka dužnik nema</w:t>
      </w:r>
      <w:r>
        <w:t xml:space="preserve"> u vlasništvu</w:t>
      </w:r>
      <w:r w:rsidR="00217426">
        <w:t xml:space="preserve"> </w:t>
      </w:r>
      <w:r w:rsidR="005A5FDA">
        <w:t xml:space="preserve"> motorno vozilo</w:t>
      </w:r>
      <w:r>
        <w:t>.</w:t>
      </w:r>
    </w:p>
    <w:p w:rsidRDefault="00E147CF" w:rsidP="00CC4AC8" w:rsidR="003776B5">
      <w:r>
        <w:t>- P</w:t>
      </w:r>
      <w:r w:rsidR="005A5FDA">
        <w:t>rema potvrdi iz HZMO-a dužnik i</w:t>
      </w:r>
      <w:r>
        <w:t>ma</w:t>
      </w:r>
      <w:r w:rsidR="005A5FDA">
        <w:t xml:space="preserve"> 1( jednog )  prijavljenog</w:t>
      </w:r>
      <w:r w:rsidR="00F246FA">
        <w:t xml:space="preserve"> </w:t>
      </w:r>
      <w:r>
        <w:t xml:space="preserve"> radnika</w:t>
      </w:r>
      <w:r w:rsidR="00BA35BC">
        <w:t>.</w:t>
      </w:r>
    </w:p>
    <w:p w:rsidRDefault="003776B5" w:rsidP="00CC4AC8" w:rsidR="00F246FA">
      <w:r>
        <w:t>- Prema evidenciji SKDD-a, dužnik nije vlasnik vrijednosnih papira.</w:t>
      </w:r>
    </w:p>
    <w:p w:rsidRDefault="005A2116" w:rsidP="00CC4AC8" w:rsidR="005A2116"/>
    <w:p w:rsidRDefault="005A2116" w:rsidP="00CC4AC8" w:rsidR="005A2116">
      <w:r>
        <w:t>Osim navedenog, utvrdila sam da dužnik ima u vlasništvu nekretnine koje se sastoje od:</w:t>
      </w:r>
    </w:p>
    <w:p w:rsidRDefault="005A2116" w:rsidP="00CC4AC8" w:rsidR="005A2116">
      <w:r>
        <w:t xml:space="preserve"> - 168/10000 dijela k.č.br. 6568/1, u naravi stambena zgrada br. 14 i 16 u ulici Jasena, površine 295m2 i dvorište površine507 m2 upisano u zk.ul.br. 3566 k.o. Strmec Samoborski povezano s vlasništvom posebnog dijela nekretnine 11. </w:t>
      </w:r>
      <w:r w:rsidR="002A40EC">
        <w:t>e</w:t>
      </w:r>
      <w:r>
        <w:t>taža, garažno-parkirališno mjesto oznake</w:t>
      </w:r>
      <w:r w:rsidR="002A40EC">
        <w:t xml:space="preserve"> D2-GPM1 u podrumu, ukupne netto korisne površine 12,89 m2   i</w:t>
      </w:r>
    </w:p>
    <w:p w:rsidRDefault="002A40EC" w:rsidP="00CC4AC8" w:rsidR="002A40EC">
      <w:r>
        <w:t xml:space="preserve">  - 921/10000 dijela k.č.br. 6568/1 u naravi stambena zgrada br. 14 i 16 u ulici Jasena površine295 m2 i dvorište površine 507 m2, upisanom u zk.ul.br. 3566 k.o. Strmec Samoborski povezano s vlasništvom posebnog dijela nekretnine 16.etaža dvosobni stan u prizemlju, oznake D2-ST2 i spremište u podrumu oznake D2 SPREM.02, ukupne netto  korisne površine 70,41 m2</w:t>
      </w:r>
    </w:p>
    <w:p w:rsidRDefault="00CC4AC8" w:rsidP="003776B5" w:rsidR="00CC4AC8"/>
    <w:p w:rsidRDefault="006277BA" w:rsidP="006277BA" w:rsidR="003776B5">
      <w:r>
        <w:t xml:space="preserve">              </w:t>
      </w:r>
      <w:r w:rsidR="003776B5">
        <w:t>-</w:t>
      </w:r>
      <w:r w:rsidR="003776B5" w:rsidRPr="00ED38F5">
        <w:t>Knjige i posl</w:t>
      </w:r>
      <w:r w:rsidR="003776B5">
        <w:t>ovnu dok</w:t>
      </w:r>
      <w:r w:rsidR="00973FE8">
        <w:t>umentaciju dužnika nisam pribavila</w:t>
      </w:r>
      <w:r w:rsidR="003776B5">
        <w:t xml:space="preserve"> jer sa odgovornom osobom nisam</w:t>
      </w:r>
      <w:r w:rsidR="00973FE8">
        <w:t xml:space="preserve"> uspjela stupiti</w:t>
      </w:r>
      <w:r w:rsidR="003776B5">
        <w:t xml:space="preserve"> u kon</w:t>
      </w:r>
      <w:r w:rsidR="009E2259">
        <w:t>takt.  Dopis koji</w:t>
      </w:r>
      <w:r w:rsidR="003776B5">
        <w:t xml:space="preserve"> sam uputila n</w:t>
      </w:r>
      <w:r w:rsidR="009E2259">
        <w:t>a adresu direktora;</w:t>
      </w:r>
      <w:r w:rsidR="00973FE8">
        <w:t xml:space="preserve"> MARIO JEŽEK,  Zagreb, Borovci 6, vratio se uz napomenu „ obaviješten, nije podigao pošiljku“</w:t>
      </w:r>
      <w:r w:rsidR="009E2259">
        <w:t xml:space="preserve">. </w:t>
      </w:r>
      <w:r w:rsidR="00D722F5">
        <w:t>Brojevi telefona dužnika: kada se bira fiksni broj „ birali ste broj koji se ne koristi....</w:t>
      </w:r>
      <w:r w:rsidR="002D3381">
        <w:t>“,kad se bira broj mob. telefona – nitko se ne javlja</w:t>
      </w:r>
      <w:r w:rsidR="00D722F5">
        <w:t>.</w:t>
      </w:r>
    </w:p>
    <w:p w:rsidRDefault="000F01F7" w:rsidP="000F01F7" w:rsidR="000F01F7">
      <w:r>
        <w:t>Otišla sam na adresu sjedišta du</w:t>
      </w:r>
      <w:r w:rsidR="00E52F89">
        <w:t>žnika: Zagreb, Borovci  6</w:t>
      </w:r>
      <w:r w:rsidR="002D3381">
        <w:t>., no nikog nisam zatekla.</w:t>
      </w:r>
      <w:r>
        <w:t xml:space="preserve"> </w:t>
      </w:r>
    </w:p>
    <w:p w:rsidRDefault="009E2259" w:rsidP="003776B5" w:rsidR="009E2259">
      <w:pPr>
        <w:ind w:firstLine="708"/>
      </w:pPr>
    </w:p>
    <w:p w:rsidRDefault="003776B5" w:rsidP="003776B5" w:rsidR="003776B5"/>
    <w:p w:rsidRDefault="003776B5" w:rsidP="003776B5" w:rsidR="003776B5">
      <w:pPr>
        <w:rPr>
          <w:b/>
        </w:rPr>
      </w:pPr>
      <w:r w:rsidRPr="00D43450">
        <w:rPr>
          <w:b/>
        </w:rPr>
        <w:t>IMOVINA</w:t>
      </w:r>
      <w:r>
        <w:rPr>
          <w:b/>
        </w:rPr>
        <w:t xml:space="preserve">  I  OBVEZE</w:t>
      </w:r>
      <w:r w:rsidRPr="00D43450">
        <w:rPr>
          <w:b/>
        </w:rPr>
        <w:t xml:space="preserve">  DUŽNIKA</w:t>
      </w:r>
    </w:p>
    <w:p w:rsidRDefault="003776B5" w:rsidP="003776B5" w:rsidR="003776B5">
      <w:pPr>
        <w:rPr>
          <w:b/>
        </w:rPr>
      </w:pPr>
    </w:p>
    <w:p w:rsidRDefault="003776B5" w:rsidP="003776B5" w:rsidR="003776B5">
      <w:r w:rsidRPr="00C6621B">
        <w:t>I</w:t>
      </w:r>
      <w:r>
        <w:t>movina i obveze dužnika s</w:t>
      </w:r>
      <w:r w:rsidR="00E52F89">
        <w:t>ačinjeni su temeljem GFI za 2008</w:t>
      </w:r>
      <w:r>
        <w:t>. godinu.</w:t>
      </w:r>
    </w:p>
    <w:p w:rsidRDefault="00E52F89" w:rsidP="003776B5" w:rsidR="003776B5">
      <w:r>
        <w:rPr>
          <w:b/>
          <w:i/>
        </w:rPr>
        <w:t>U 2008</w:t>
      </w:r>
      <w:r w:rsidR="003776B5" w:rsidRPr="00F646AE">
        <w:rPr>
          <w:b/>
          <w:i/>
        </w:rPr>
        <w:t>.godini</w:t>
      </w:r>
      <w:r w:rsidR="003776B5">
        <w:t xml:space="preserve">  dužnik je ostvario:</w:t>
      </w:r>
    </w:p>
    <w:p w:rsidRDefault="003776B5" w:rsidP="003776B5" w:rsidR="003776B5"/>
    <w:p w:rsidRDefault="003776B5" w:rsidP="003776B5" w:rsidR="003776B5">
      <w:r>
        <w:t>ukupni</w:t>
      </w:r>
      <w:r w:rsidR="00E52F89">
        <w:t xml:space="preserve"> prihod                      772.772</w:t>
      </w:r>
      <w:r>
        <w:t>,00 kn</w:t>
      </w:r>
    </w:p>
    <w:p w:rsidRDefault="003776B5" w:rsidP="003776B5" w:rsidR="003776B5" w:rsidRPr="00E52F89">
      <w:r w:rsidRPr="00E52F89">
        <w:t xml:space="preserve">ukupni rashodi    </w:t>
      </w:r>
      <w:r w:rsidR="00E52F89" w:rsidRPr="00E52F89">
        <w:t xml:space="preserve"> </w:t>
      </w:r>
      <w:r w:rsidR="00E52F89">
        <w:t xml:space="preserve">              </w:t>
      </w:r>
      <w:r w:rsidR="00E52F89" w:rsidRPr="00E52F89">
        <w:t xml:space="preserve"> 579.236</w:t>
      </w:r>
      <w:r w:rsidRPr="00E52F89">
        <w:t>,00 kn</w:t>
      </w:r>
    </w:p>
    <w:p w:rsidRDefault="00EF534E" w:rsidP="003776B5" w:rsidR="00EF534E">
      <w:r w:rsidRPr="00EF534E">
        <w:t>dobit</w:t>
      </w:r>
      <w:r w:rsidR="00E52F89">
        <w:t xml:space="preserve"> prije oporezivanja      193.536</w:t>
      </w:r>
      <w:r>
        <w:t>,00 kn</w:t>
      </w:r>
    </w:p>
    <w:p w:rsidRDefault="00E52F89" w:rsidP="003776B5" w:rsidR="00E52F89">
      <w:pPr>
        <w:rPr>
          <w:u w:val="single"/>
        </w:rPr>
      </w:pPr>
      <w:r w:rsidRPr="00E52F89">
        <w:rPr>
          <w:u w:val="single"/>
        </w:rPr>
        <w:t>porez na dobit                       38.707,00 kn</w:t>
      </w:r>
    </w:p>
    <w:p w:rsidRDefault="00E52F89" w:rsidP="003776B5" w:rsidR="00E52F89" w:rsidRPr="00E52F89">
      <w:r w:rsidRPr="00E52F89">
        <w:t>dobit razdoblja</w:t>
      </w:r>
      <w:r>
        <w:t xml:space="preserve">                    154.829,00 kn</w:t>
      </w:r>
    </w:p>
    <w:p w:rsidRDefault="003776B5" w:rsidP="003776B5" w:rsidR="003776B5" w:rsidRPr="00E52F89"/>
    <w:p w:rsidRDefault="003776B5" w:rsidP="003776B5" w:rsidR="003776B5">
      <w:r w:rsidRPr="00CF7069">
        <w:rPr>
          <w:u w:val="single"/>
        </w:rPr>
        <w:t>Imovin</w:t>
      </w:r>
      <w:r w:rsidR="00EF534E">
        <w:rPr>
          <w:u w:val="single"/>
        </w:rPr>
        <w:t>a</w:t>
      </w:r>
      <w:r>
        <w:t xml:space="preserve"> dužnik</w:t>
      </w:r>
      <w:r w:rsidR="00EF534E">
        <w:t xml:space="preserve">a  </w:t>
      </w:r>
      <w:r w:rsidR="00E52F89">
        <w:t>na dan 31.12.2018</w:t>
      </w:r>
      <w:r w:rsidR="006A39B4">
        <w:t>.g. iz</w:t>
      </w:r>
      <w:r w:rsidR="0063369D">
        <w:t xml:space="preserve">nosi </w:t>
      </w:r>
      <w:r w:rsidR="00E52F89">
        <w:t xml:space="preserve"> 1.181.933</w:t>
      </w:r>
      <w:r w:rsidR="00EF534E">
        <w:t xml:space="preserve">,00 kn, a </w:t>
      </w:r>
      <w:r>
        <w:t>sastoji se od</w:t>
      </w:r>
      <w:r w:rsidR="00EF534E">
        <w:t>:</w:t>
      </w:r>
      <w:r>
        <w:t xml:space="preserve"> </w:t>
      </w:r>
    </w:p>
    <w:p w:rsidRDefault="003776B5" w:rsidP="003776B5" w:rsidR="003776B5"/>
    <w:p w:rsidRDefault="0038427D" w:rsidP="003776B5" w:rsidR="0038427D">
      <w:r>
        <w:t xml:space="preserve">       dugotrajne materijalne imovine</w:t>
      </w:r>
      <w:r w:rsidR="003776B5" w:rsidRPr="004D4F49">
        <w:t xml:space="preserve"> </w:t>
      </w:r>
      <w:r>
        <w:t xml:space="preserve">         </w:t>
      </w:r>
      <w:r w:rsidR="00E52F89">
        <w:t xml:space="preserve">       </w:t>
      </w:r>
      <w:r w:rsidR="00EB7271">
        <w:t xml:space="preserve"> </w:t>
      </w:r>
      <w:r w:rsidR="00E52F89">
        <w:t>778.223</w:t>
      </w:r>
      <w:r>
        <w:t>,00 kn</w:t>
      </w:r>
    </w:p>
    <w:p w:rsidRDefault="0038427D" w:rsidP="003776B5" w:rsidR="0038427D">
      <w:r>
        <w:t xml:space="preserve">       kratkotrajne imovine</w:t>
      </w:r>
      <w:r w:rsidR="00E52F89">
        <w:t xml:space="preserve">                                  </w:t>
      </w:r>
      <w:r w:rsidR="00EB7271">
        <w:t xml:space="preserve"> </w:t>
      </w:r>
      <w:r w:rsidR="00E52F89">
        <w:t>403.710,00 kn</w:t>
      </w:r>
    </w:p>
    <w:p w:rsidRDefault="00E52F89" w:rsidP="003776B5" w:rsidR="00E52F89"/>
    <w:p w:rsidRDefault="00E52F89" w:rsidP="003776B5" w:rsidR="00E52F89">
      <w:r>
        <w:t xml:space="preserve">  U </w:t>
      </w:r>
      <w:r w:rsidR="00EB7271">
        <w:t>Bilješkama uz financijska izvješća dužnik navodi da se kratkotrajna imovina sastoji od</w:t>
      </w:r>
    </w:p>
    <w:p w:rsidRDefault="0038427D" w:rsidP="003776B5" w:rsidR="0038427D">
      <w:r>
        <w:t xml:space="preserve">                    - potraživanja</w:t>
      </w:r>
      <w:r w:rsidR="00EB7271">
        <w:t xml:space="preserve"> od kupaca                206.097</w:t>
      </w:r>
      <w:r>
        <w:t>,00 kn</w:t>
      </w:r>
    </w:p>
    <w:p w:rsidRDefault="00EB7271" w:rsidP="003776B5" w:rsidR="0038427D">
      <w:r>
        <w:t xml:space="preserve">                    - novca                                              67</w:t>
      </w:r>
      <w:r w:rsidR="0038427D">
        <w:t>.</w:t>
      </w:r>
      <w:r>
        <w:t>395</w:t>
      </w:r>
      <w:r w:rsidR="0038427D">
        <w:t>,00 kn</w:t>
      </w:r>
      <w:r w:rsidR="003776B5" w:rsidRPr="004D4F49">
        <w:t xml:space="preserve"> </w:t>
      </w:r>
    </w:p>
    <w:p w:rsidRDefault="00EB7271" w:rsidP="003776B5" w:rsidR="00EB7271">
      <w:r>
        <w:t xml:space="preserve">                    - zaliha                                            130.218,00 kn</w:t>
      </w:r>
    </w:p>
    <w:p w:rsidRDefault="000F01F7" w:rsidP="003776B5" w:rsidR="000F01F7"/>
    <w:p w:rsidRDefault="000F01F7" w:rsidP="003776B5" w:rsidR="000F01F7">
      <w:r>
        <w:t xml:space="preserve">                                                                                                                                                 2.</w:t>
      </w:r>
    </w:p>
    <w:p w:rsidRDefault="000F01F7" w:rsidP="003776B5" w:rsidR="000F01F7"/>
    <w:p w:rsidRDefault="0038427D" w:rsidP="003776B5" w:rsidR="0038427D"/>
    <w:p w:rsidRDefault="00042CA2" w:rsidP="003776B5" w:rsidR="003776B5">
      <w:r>
        <w:lastRenderedPageBreak/>
        <w:t xml:space="preserve">                    </w:t>
      </w:r>
      <w:r w:rsidR="003776B5">
        <w:t xml:space="preserve"> </w:t>
      </w:r>
    </w:p>
    <w:p w:rsidRDefault="003776B5" w:rsidP="003776B5" w:rsidR="003776B5">
      <w:r w:rsidRPr="00CF7069">
        <w:rPr>
          <w:u w:val="single"/>
        </w:rPr>
        <w:t xml:space="preserve">Obveze </w:t>
      </w:r>
      <w:r>
        <w:t>dužnik</w:t>
      </w:r>
      <w:r w:rsidR="00EB7271">
        <w:t>a na dan 31.12.2008</w:t>
      </w:r>
      <w:r w:rsidR="00042CA2">
        <w:t xml:space="preserve">.g. </w:t>
      </w:r>
      <w:r w:rsidR="00EB7271">
        <w:t xml:space="preserve">iskazane su u </w:t>
      </w:r>
      <w:r w:rsidR="002D3381">
        <w:t>iznosu</w:t>
      </w:r>
      <w:r w:rsidR="00EB7271">
        <w:t xml:space="preserve"> od  994.009</w:t>
      </w:r>
      <w:r w:rsidR="00326332">
        <w:t>,00 kn, a</w:t>
      </w:r>
      <w:r w:rsidR="002D3381">
        <w:t xml:space="preserve"> sastoje se od </w:t>
      </w:r>
    </w:p>
    <w:p w:rsidRDefault="002D3381" w:rsidP="003776B5" w:rsidR="002D3381"/>
    <w:p w:rsidRDefault="00EB7271" w:rsidP="003776B5" w:rsidR="00326332">
      <w:r>
        <w:t xml:space="preserve">       </w:t>
      </w:r>
      <w:r w:rsidR="00E025CF">
        <w:t xml:space="preserve">  </w:t>
      </w:r>
      <w:r>
        <w:t xml:space="preserve"> dugoročnih  obveza                </w:t>
      </w:r>
      <w:r w:rsidR="00E025CF">
        <w:t xml:space="preserve">       </w:t>
      </w:r>
      <w:r>
        <w:t>676.777</w:t>
      </w:r>
      <w:r w:rsidR="00326332">
        <w:t>,00 kn</w:t>
      </w:r>
    </w:p>
    <w:p w:rsidRDefault="00EB7271" w:rsidP="003776B5" w:rsidR="00326332">
      <w:r>
        <w:t xml:space="preserve">       </w:t>
      </w:r>
      <w:r w:rsidR="00E025CF">
        <w:t xml:space="preserve">  </w:t>
      </w:r>
      <w:r>
        <w:t xml:space="preserve"> kratkoročnih obveza              </w:t>
      </w:r>
      <w:r w:rsidR="00E025CF">
        <w:t xml:space="preserve">       </w:t>
      </w:r>
      <w:r>
        <w:t xml:space="preserve"> 317.232</w:t>
      </w:r>
      <w:r w:rsidR="00326332">
        <w:t>,00 kn</w:t>
      </w:r>
    </w:p>
    <w:p w:rsidRDefault="00CC4AC8" w:rsidP="003776B5" w:rsidR="00CC4AC8">
      <w:r>
        <w:t xml:space="preserve">                                                                                                                                 </w:t>
      </w:r>
      <w:r w:rsidR="000F01F7">
        <w:t xml:space="preserve">                 </w:t>
      </w:r>
    </w:p>
    <w:p w:rsidRDefault="00326332" w:rsidP="003776B5" w:rsidR="00326332">
      <w:r>
        <w:t>U Bilješkama uz financijska izvješća dužnik navodi da se</w:t>
      </w:r>
      <w:r w:rsidR="00EB7271">
        <w:t xml:space="preserve"> kratkoročne</w:t>
      </w:r>
      <w:r>
        <w:t xml:space="preserve"> obveze sastoje od:</w:t>
      </w:r>
    </w:p>
    <w:p w:rsidRDefault="00326332" w:rsidP="003776B5" w:rsidR="00A52880">
      <w:r>
        <w:t xml:space="preserve">         </w:t>
      </w:r>
      <w:r w:rsidR="00FE553C">
        <w:t>o</w:t>
      </w:r>
      <w:r>
        <w:t xml:space="preserve">bveze prema dobavljačima </w:t>
      </w:r>
      <w:r w:rsidR="00A52880">
        <w:t xml:space="preserve">           144.950,00 kn</w:t>
      </w:r>
      <w:r>
        <w:t xml:space="preserve">        </w:t>
      </w:r>
    </w:p>
    <w:p w:rsidRDefault="00326332" w:rsidP="003776B5" w:rsidR="00326332">
      <w:r>
        <w:t xml:space="preserve">         </w:t>
      </w:r>
      <w:r w:rsidR="00FE553C">
        <w:t>o</w:t>
      </w:r>
      <w:r>
        <w:t xml:space="preserve">bveze </w:t>
      </w:r>
      <w:r w:rsidR="00FE553C">
        <w:t xml:space="preserve">prema zaposlenicima          </w:t>
      </w:r>
      <w:r w:rsidR="002F353B">
        <w:t xml:space="preserve"> </w:t>
      </w:r>
      <w:r w:rsidR="00A52880">
        <w:t xml:space="preserve">  39.714</w:t>
      </w:r>
      <w:r>
        <w:t>,00 kn</w:t>
      </w:r>
    </w:p>
    <w:p w:rsidRDefault="00A52880" w:rsidP="003776B5" w:rsidR="002F353B">
      <w:r>
        <w:t xml:space="preserve">         porezi i doprinosi</w:t>
      </w:r>
      <w:r w:rsidR="002F353B">
        <w:t xml:space="preserve">         </w:t>
      </w:r>
      <w:r>
        <w:t xml:space="preserve">                        1.807</w:t>
      </w:r>
      <w:r w:rsidR="002F353B">
        <w:t>,00 kn</w:t>
      </w:r>
    </w:p>
    <w:p w:rsidRDefault="004C22BA" w:rsidP="003776B5" w:rsidR="004C22BA">
      <w:r>
        <w:t xml:space="preserve">         ostale obveze         </w:t>
      </w:r>
      <w:r w:rsidR="00A52880">
        <w:t xml:space="preserve">                           131.252</w:t>
      </w:r>
      <w:r>
        <w:t>,00 kn</w:t>
      </w:r>
    </w:p>
    <w:p w:rsidRDefault="004C22BA" w:rsidP="003776B5" w:rsidR="004C22BA"/>
    <w:p w:rsidRDefault="004C22BA" w:rsidP="003776B5" w:rsidR="004C22BA">
      <w:r>
        <w:t>Napomena: zbroj pojedinačnih obveza navedenih u Bilje</w:t>
      </w:r>
      <w:r w:rsidR="00A52880">
        <w:t>škama uz financijska izvješća veći</w:t>
      </w:r>
      <w:r>
        <w:t xml:space="preserve"> je od iznosa iskazanih u </w:t>
      </w:r>
      <w:r w:rsidR="00A52880">
        <w:t>Bilanci GFI.( Bilanca 317.232,00 kn  Bilješke  317.723</w:t>
      </w:r>
      <w:r>
        <w:t>,00 kn )</w:t>
      </w:r>
    </w:p>
    <w:p w:rsidRDefault="00FE553C" w:rsidP="003776B5" w:rsidR="00400C52">
      <w:r>
        <w:t xml:space="preserve">                                                                                                                                                         </w:t>
      </w:r>
    </w:p>
    <w:p w:rsidRDefault="00A52880" w:rsidP="003776B5" w:rsidR="009A4FBF">
      <w:r>
        <w:t xml:space="preserve">Bez uvida u </w:t>
      </w:r>
      <w:r w:rsidR="00CC1872">
        <w:t xml:space="preserve">analitičku evidenciju i inventurni popis </w:t>
      </w:r>
      <w:r w:rsidR="00CC1872" w:rsidRPr="00CD7AB2">
        <w:rPr>
          <w:u w:val="single"/>
        </w:rPr>
        <w:t>zaliha</w:t>
      </w:r>
      <w:r w:rsidR="00CC1872">
        <w:t xml:space="preserve"> nemoguće je utvrditi da li se iste mogu unovčiti.</w:t>
      </w:r>
    </w:p>
    <w:p w:rsidRDefault="00CC1872" w:rsidP="003776B5" w:rsidR="00CC1872"/>
    <w:p w:rsidRDefault="00893213" w:rsidP="003776B5" w:rsidR="001A3DE8">
      <w:r>
        <w:t xml:space="preserve">U pogledu </w:t>
      </w:r>
      <w:r w:rsidRPr="00CD7AB2">
        <w:rPr>
          <w:u w:val="single"/>
        </w:rPr>
        <w:t>potraživanja od kupaca</w:t>
      </w:r>
      <w:r>
        <w:t xml:space="preserve"> nije moguće utvrditi njihovu vjerodostojnost jer nisam uspjela pribaviti poslovnu, tj financijsko-knjigovodstvenu dokumentaciju iz koje bi se utvrdilo o kakvim potraživanjima je riječ, da li su naplativa ili su u zastari.Mišljenja sam da su u zastari s obzirom na trogodišnji zastarni rok za tražbine iz trgovačkih ugovora između pravnih osoba, a kako se radi o Izvješćima iz 2008. godine – znači da ista uključuju potr</w:t>
      </w:r>
      <w:r w:rsidR="00CD7AB2">
        <w:t>aživanja iz te i ranijih godina pa je do sada protekao rok od 9 godina.</w:t>
      </w:r>
    </w:p>
    <w:p w:rsidRDefault="00CD7AB2" w:rsidP="003776B5" w:rsidR="00CD7AB2"/>
    <w:p w:rsidRDefault="00CD7AB2" w:rsidP="003776B5" w:rsidR="00CD7AB2">
      <w:r>
        <w:t xml:space="preserve">Za </w:t>
      </w:r>
      <w:r w:rsidRPr="00BB3D7F">
        <w:rPr>
          <w:u w:val="single"/>
        </w:rPr>
        <w:t>nekretnine</w:t>
      </w:r>
      <w:r>
        <w:t xml:space="preserve"> koje su u vlasništvu dužnika treba navesti da su opterećene založnim pravom.</w:t>
      </w:r>
    </w:p>
    <w:p w:rsidRDefault="00CD7AB2" w:rsidP="003776B5" w:rsidR="00BB3D7F">
      <w:r>
        <w:t xml:space="preserve">Osim toga u tijeku je ovršni postupak koji se vodi pred </w:t>
      </w:r>
      <w:r w:rsidR="00BB3D7F">
        <w:t>Općinskim sudom u Novom Zagrebu, Stalna služba u Samoboru,</w:t>
      </w:r>
      <w:r>
        <w:t xml:space="preserve"> pod brojem Ovr</w:t>
      </w:r>
      <w:r w:rsidR="00BB3D7F">
        <w:t>-961/17. Dana 21.12.2017.g. održano je ročište radi određivanja načina utvrđenja  vrijednosti nekretnina i donesen zaključak da se od nadležne porezne uprave zatraže podaci o vrijednosti nekretnina za m2 stambenog prostora i garažnog mjesta  za k.o. Strmec Samoborski.</w:t>
      </w:r>
    </w:p>
    <w:p w:rsidRDefault="007A01B7" w:rsidP="003776B5" w:rsidR="007A01B7"/>
    <w:p w:rsidRDefault="007A01B7" w:rsidP="003776B5" w:rsidR="007A01B7">
      <w:r>
        <w:t>Kako dužnik  ima u vlasništvu navedene nekretnine, a koje su  izvan sjedištva društva, to sam podnijela zahtjev Državnoj geodetskoj upravi za izdavanje uvjerenja o nositeljima prava na nekretninama upisanih u katastarski operat na području RH.</w:t>
      </w:r>
    </w:p>
    <w:p w:rsidRDefault="007A01B7" w:rsidP="003776B5" w:rsidR="007A01B7">
      <w:r>
        <w:t xml:space="preserve">Do dana pisanja ovog izvješća nisam dobila navedeno uvjerenje.  </w:t>
      </w:r>
    </w:p>
    <w:p w:rsidRDefault="00BB3D7F" w:rsidP="003776B5" w:rsidR="00CD7AB2">
      <w:r>
        <w:t xml:space="preserve"> </w:t>
      </w:r>
    </w:p>
    <w:p w:rsidRDefault="003776B5" w:rsidP="00335F1A" w:rsidR="003776B5">
      <w:r>
        <w:t xml:space="preserve">                                                                 </w:t>
      </w:r>
      <w:r w:rsidR="001A3DE8">
        <w:t xml:space="preserve"> </w:t>
      </w:r>
      <w:r>
        <w:t xml:space="preserve"> </w:t>
      </w:r>
      <w:r w:rsidR="00AB7051">
        <w:t xml:space="preserve">  </w:t>
      </w: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  <w:rPr>
          <w:b/>
        </w:rPr>
      </w:pPr>
      <w:r w:rsidRPr="008E3ADC">
        <w:rPr>
          <w:b/>
        </w:rPr>
        <w:t xml:space="preserve">PROCJENA  TROŠKOVA  STEČAJNOG  POSTUPKA   </w:t>
      </w:r>
    </w:p>
    <w:p w:rsidRDefault="003776B5" w:rsidP="003776B5" w:rsidR="003776B5" w:rsidRPr="007A01B7">
      <w:pPr>
        <w:tabs>
          <w:tab w:pos="5040" w:val="left"/>
        </w:tabs>
        <w:rPr>
          <w:b/>
        </w:rPr>
      </w:pPr>
      <w:r w:rsidRPr="008E3ADC">
        <w:rPr>
          <w:b/>
        </w:rPr>
        <w:t xml:space="preserve"> </w:t>
      </w:r>
    </w:p>
    <w:p w:rsidRDefault="003776B5" w:rsidP="003776B5" w:rsidR="003776B5">
      <w:pPr>
        <w:tabs>
          <w:tab w:pos="5040" w:val="left"/>
        </w:tabs>
      </w:pPr>
      <w:r>
        <w:t xml:space="preserve">                                                                                       neto/kn              bruto/kn</w:t>
      </w: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 w:rsidRPr="00821CB4">
      <w:pPr>
        <w:tabs>
          <w:tab w:pos="5040" w:val="left"/>
        </w:tabs>
        <w:rPr>
          <w:u w:val="single"/>
        </w:rPr>
      </w:pPr>
      <w:r w:rsidRPr="00821CB4">
        <w:rPr>
          <w:u w:val="single"/>
        </w:rPr>
        <w:t xml:space="preserve">1.nagrada privremenoj stečajnoj upraviteljici              </w:t>
      </w:r>
      <w:r>
        <w:rPr>
          <w:u w:val="single"/>
        </w:rPr>
        <w:t xml:space="preserve">3.000,00             </w:t>
      </w:r>
      <w:r w:rsidRPr="00821CB4">
        <w:rPr>
          <w:u w:val="single"/>
        </w:rPr>
        <w:t xml:space="preserve">3.000,00   </w:t>
      </w:r>
    </w:p>
    <w:p w:rsidRDefault="003776B5" w:rsidP="003776B5" w:rsidR="003776B5" w:rsidRPr="00821CB4">
      <w:pPr>
        <w:tabs>
          <w:tab w:pos="5040" w:val="left"/>
        </w:tabs>
        <w:rPr>
          <w:u w:val="single"/>
        </w:rPr>
      </w:pPr>
    </w:p>
    <w:p w:rsidRDefault="003776B5" w:rsidP="003776B5" w:rsidR="003776B5">
      <w:pPr>
        <w:tabs>
          <w:tab w:pos="5040" w:val="left"/>
        </w:tabs>
      </w:pPr>
      <w:r w:rsidRPr="00CF7069">
        <w:t xml:space="preserve">1.sudski troškovi                                                       </w:t>
      </w:r>
      <w:r>
        <w:t xml:space="preserve">   2</w:t>
      </w:r>
      <w:r w:rsidRPr="00CF7069">
        <w:t xml:space="preserve">.000,00             </w:t>
      </w:r>
      <w:r>
        <w:t xml:space="preserve"> 2</w:t>
      </w:r>
      <w:r w:rsidRPr="00CF7069">
        <w:t>.000,00</w:t>
      </w:r>
    </w:p>
    <w:p w:rsidRDefault="00CC1872" w:rsidP="003776B5" w:rsidR="00CC1872">
      <w:pPr>
        <w:tabs>
          <w:tab w:pos="5040" w:val="left"/>
        </w:tabs>
      </w:pPr>
      <w:r>
        <w:t>2.</w:t>
      </w:r>
      <w:r w:rsidR="00D87EEF">
        <w:t>naknada za provedbu e-Dražbe i</w:t>
      </w:r>
    </w:p>
    <w:p w:rsidRDefault="00D87EEF" w:rsidP="003776B5" w:rsidR="00D87EEF" w:rsidRPr="00CF7069">
      <w:pPr>
        <w:tabs>
          <w:tab w:pos="5040" w:val="left"/>
        </w:tabs>
      </w:pPr>
      <w:r>
        <w:t xml:space="preserve">   upis u Očevidnik                                                        3.000,00             3.000,00</w:t>
      </w:r>
    </w:p>
    <w:p w:rsidRDefault="00D87EEF" w:rsidP="003776B5" w:rsidR="003776B5">
      <w:pPr>
        <w:tabs>
          <w:tab w:pos="5040" w:val="left"/>
        </w:tabs>
      </w:pPr>
      <w:r>
        <w:t>3</w:t>
      </w:r>
      <w:r w:rsidR="003776B5">
        <w:t xml:space="preserve">.troškovi  knjigovodstva                                   </w:t>
      </w:r>
      <w:r>
        <w:t xml:space="preserve">           3.000,00             </w:t>
      </w:r>
      <w:r w:rsidR="003776B5">
        <w:t>3.000,00</w:t>
      </w:r>
    </w:p>
    <w:p w:rsidRDefault="007A01B7" w:rsidP="003776B5" w:rsidR="007A01B7">
      <w:pPr>
        <w:tabs>
          <w:tab w:pos="5040" w:val="left"/>
        </w:tabs>
      </w:pPr>
      <w:r>
        <w:t xml:space="preserve">                                                                                                                                                   3.</w:t>
      </w:r>
    </w:p>
    <w:p w:rsidRDefault="007A01B7" w:rsidP="003776B5" w:rsidR="007A01B7">
      <w:pPr>
        <w:tabs>
          <w:tab w:pos="5040" w:val="left"/>
        </w:tabs>
      </w:pPr>
    </w:p>
    <w:p w:rsidRDefault="00D87EEF" w:rsidP="003776B5" w:rsidR="003776B5">
      <w:pPr>
        <w:tabs>
          <w:tab w:pos="5040" w:val="left"/>
        </w:tabs>
      </w:pPr>
      <w:r>
        <w:t>4</w:t>
      </w:r>
      <w:r w:rsidR="003776B5">
        <w:t xml:space="preserve">.materijalni troškovi postupka     </w:t>
      </w:r>
      <w:r w:rsidR="00204E0F">
        <w:t xml:space="preserve">                               </w:t>
      </w:r>
      <w:r>
        <w:t xml:space="preserve"> 5.000,00             </w:t>
      </w:r>
      <w:r w:rsidR="00335F1A">
        <w:t>5</w:t>
      </w:r>
      <w:r w:rsidR="003776B5">
        <w:t>.000,00</w:t>
      </w:r>
    </w:p>
    <w:p w:rsidRDefault="00D87EEF" w:rsidP="003776B5" w:rsidR="003776B5">
      <w:pPr>
        <w:tabs>
          <w:tab w:pos="5040" w:val="left"/>
        </w:tabs>
      </w:pPr>
      <w:r>
        <w:t>5</w:t>
      </w:r>
      <w:r w:rsidR="003776B5">
        <w:t xml:space="preserve">.troškovi stečajnog ureda               </w:t>
      </w:r>
      <w:r w:rsidR="00335F1A">
        <w:t xml:space="preserve">                             </w:t>
      </w:r>
      <w:r>
        <w:t xml:space="preserve"> 4.600,00             </w:t>
      </w:r>
      <w:r w:rsidR="00335F1A">
        <w:t>5.750</w:t>
      </w:r>
      <w:r w:rsidR="003776B5">
        <w:t>,00</w:t>
      </w:r>
    </w:p>
    <w:p w:rsidRDefault="00D87EEF" w:rsidP="003776B5" w:rsidR="003776B5">
      <w:pPr>
        <w:tabs>
          <w:tab w:pos="5040" w:val="left"/>
        </w:tabs>
        <w:rPr>
          <w:u w:val="single"/>
        </w:rPr>
      </w:pPr>
      <w:r>
        <w:rPr>
          <w:u w:val="single"/>
        </w:rPr>
        <w:t>6</w:t>
      </w:r>
      <w:r w:rsidR="003776B5">
        <w:rPr>
          <w:u w:val="single"/>
        </w:rPr>
        <w:t>.</w:t>
      </w:r>
      <w:r w:rsidR="003776B5" w:rsidRPr="001931D2">
        <w:rPr>
          <w:u w:val="single"/>
        </w:rPr>
        <w:t>nagrada  stečajnog  upravitelj</w:t>
      </w:r>
      <w:r w:rsidR="003776B5">
        <w:rPr>
          <w:u w:val="single"/>
        </w:rPr>
        <w:t>a</w:t>
      </w:r>
      <w:r w:rsidR="003776B5" w:rsidRPr="001931D2">
        <w:rPr>
          <w:u w:val="single"/>
        </w:rPr>
        <w:t xml:space="preserve">  </w:t>
      </w:r>
      <w:r w:rsidR="003776B5">
        <w:rPr>
          <w:u w:val="single"/>
        </w:rPr>
        <w:t xml:space="preserve">                               </w:t>
      </w:r>
      <w:r>
        <w:rPr>
          <w:u w:val="single"/>
        </w:rPr>
        <w:t xml:space="preserve">  8.000,00            </w:t>
      </w:r>
      <w:r w:rsidR="003776B5">
        <w:rPr>
          <w:u w:val="single"/>
        </w:rPr>
        <w:t>10.000</w:t>
      </w:r>
      <w:r w:rsidR="003776B5" w:rsidRPr="001931D2">
        <w:rPr>
          <w:u w:val="single"/>
        </w:rPr>
        <w:t>,00</w:t>
      </w:r>
      <w:r w:rsidR="003776B5">
        <w:rPr>
          <w:u w:val="single"/>
        </w:rPr>
        <w:t xml:space="preserve"> </w:t>
      </w:r>
    </w:p>
    <w:p w:rsidRDefault="003776B5" w:rsidP="003776B5" w:rsidR="00335F1A">
      <w:pPr>
        <w:tabs>
          <w:tab w:pos="5040" w:val="left"/>
        </w:tabs>
      </w:pPr>
      <w:r w:rsidRPr="001931D2">
        <w:t xml:space="preserve">                          </w:t>
      </w:r>
      <w:r>
        <w:t xml:space="preserve">                                       Uku</w:t>
      </w:r>
      <w:r w:rsidR="00335F1A">
        <w:t xml:space="preserve">pno     </w:t>
      </w:r>
      <w:r w:rsidR="00D87EEF">
        <w:t xml:space="preserve">  28.600,00            31</w:t>
      </w:r>
      <w:r w:rsidR="00335F1A">
        <w:t>.750</w:t>
      </w:r>
      <w:r>
        <w:t xml:space="preserve">,00  </w:t>
      </w:r>
    </w:p>
    <w:p w:rsidRDefault="00D87EEF" w:rsidP="003776B5" w:rsidR="00D87EEF">
      <w:pPr>
        <w:tabs>
          <w:tab w:pos="5040" w:val="left"/>
        </w:tabs>
      </w:pPr>
    </w:p>
    <w:p w:rsidRDefault="00D87EEF" w:rsidP="003776B5" w:rsidR="00D87EEF">
      <w:pPr>
        <w:tabs>
          <w:tab w:pos="5040" w:val="left"/>
        </w:tabs>
      </w:pPr>
    </w:p>
    <w:p w:rsidRDefault="00D87EEF" w:rsidP="003776B5" w:rsidR="00D87EEF">
      <w:pPr>
        <w:tabs>
          <w:tab w:pos="5040" w:val="left"/>
        </w:tabs>
      </w:pPr>
    </w:p>
    <w:p w:rsidRDefault="00335F1A" w:rsidP="003776B5" w:rsidR="00335F1A">
      <w:pPr>
        <w:tabs>
          <w:tab w:pos="5040" w:val="left"/>
        </w:tabs>
      </w:pPr>
    </w:p>
    <w:p w:rsidRDefault="000F01F7" w:rsidP="003776B5" w:rsidR="00D87EEF">
      <w:pPr>
        <w:tabs>
          <w:tab w:pos="5040" w:val="left"/>
        </w:tabs>
      </w:pPr>
      <w:r>
        <w:t xml:space="preserve">                                                                                                                                     </w:t>
      </w:r>
      <w:r w:rsidR="007A01B7">
        <w:t xml:space="preserve">    </w:t>
      </w:r>
    </w:p>
    <w:p w:rsidRDefault="003776B5" w:rsidP="000632FE" w:rsidR="003776B5">
      <w:pPr>
        <w:tabs>
          <w:tab w:pos="5040" w:val="left"/>
        </w:tabs>
        <w:jc w:val="center"/>
      </w:pPr>
    </w:p>
    <w:p w:rsidRDefault="003776B5" w:rsidP="000632FE" w:rsidR="003776B5" w:rsidRPr="007402C4">
      <w:pPr>
        <w:tabs>
          <w:tab w:pos="5040" w:val="left"/>
        </w:tabs>
        <w:jc w:val="center"/>
        <w:rPr>
          <w:b/>
        </w:rPr>
      </w:pPr>
      <w:r w:rsidRPr="007402C4">
        <w:rPr>
          <w:b/>
        </w:rPr>
        <w:t>Z A K LJ U Č A K</w:t>
      </w:r>
    </w:p>
    <w:p w:rsidRDefault="003776B5" w:rsidP="00D37D4E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0A0484" w:rsidP="003776B5" w:rsidR="00910984">
      <w:pPr>
        <w:tabs>
          <w:tab w:pos="5040" w:val="left"/>
        </w:tabs>
      </w:pPr>
      <w:r>
        <w:t>Prema naprijed naved</w:t>
      </w:r>
      <w:r w:rsidR="002555B5">
        <w:t>enim podacima proizlazi da  dužnik Modus – Expo  d.o.o., Zagreb, Borovci 6, OIB : 23179003634,</w:t>
      </w:r>
      <w:r w:rsidR="003776B5">
        <w:t xml:space="preserve"> ne posluje</w:t>
      </w:r>
      <w:r>
        <w:t>,</w:t>
      </w:r>
      <w:r w:rsidR="003776B5">
        <w:t xml:space="preserve"> niti ima uvjeta za nastavak poslovanja,</w:t>
      </w:r>
      <w:r w:rsidR="002555B5">
        <w:t xml:space="preserve"> a iznos nepodmirenih  obveza u veljači 2017.g. iznosio je 1.833.664,69 kn.</w:t>
      </w:r>
      <w:r w:rsidR="007A01B7">
        <w:t xml:space="preserve"> </w:t>
      </w:r>
      <w:r w:rsidR="00B54625">
        <w:t xml:space="preserve">Dužnik ima imovinu – u naravi  dvosoban stan i garažni prostor ali su isti opterećeni založnim pravom </w:t>
      </w:r>
      <w:r w:rsidR="003776B5">
        <w:t xml:space="preserve"> pa tako i nadalje postoje stečajni razlozi predviđeni  čl. 5  st. 2  SZ-a (Narodne novine br. 71/15)  za otvaranje stečajnog postupka: nesposobnost za plaćanje i  prezaduženost.</w:t>
      </w:r>
    </w:p>
    <w:p w:rsidRDefault="009075F5" w:rsidP="003776B5" w:rsidR="009075F5">
      <w:pPr>
        <w:tabs>
          <w:tab w:pos="5040" w:val="left"/>
        </w:tabs>
      </w:pPr>
    </w:p>
    <w:p w:rsidRDefault="0028135B" w:rsidP="003776B5" w:rsidR="0028135B">
      <w:pPr>
        <w:tabs>
          <w:tab w:pos="5040" w:val="left"/>
        </w:tabs>
      </w:pPr>
      <w:r>
        <w:t xml:space="preserve">            </w:t>
      </w:r>
      <w:r w:rsidR="003776B5">
        <w:t>Stoga</w:t>
      </w:r>
      <w:r>
        <w:t xml:space="preserve"> </w:t>
      </w:r>
      <w:r w:rsidR="00E94862">
        <w:t xml:space="preserve"> </w:t>
      </w:r>
      <w:r w:rsidR="003776B5">
        <w:t xml:space="preserve"> predlažem </w:t>
      </w:r>
      <w:r w:rsidR="007A01B7">
        <w:t>sucu da nad dužnikom</w:t>
      </w:r>
      <w:r w:rsidR="000632FE">
        <w:t xml:space="preserve"> </w:t>
      </w:r>
      <w:r>
        <w:t>Modus – Expo d,o,o.,  Zagreb, Borovci 6,</w:t>
      </w:r>
    </w:p>
    <w:p w:rsidRDefault="0028135B" w:rsidP="003776B5" w:rsidR="003776B5">
      <w:pPr>
        <w:tabs>
          <w:tab w:pos="5040" w:val="left"/>
        </w:tabs>
      </w:pPr>
      <w:r>
        <w:t xml:space="preserve"> OIB: 23179003634</w:t>
      </w:r>
      <w:r w:rsidR="007A01B7">
        <w:t xml:space="preserve">  otvori</w:t>
      </w:r>
      <w:r>
        <w:t xml:space="preserve"> i provede </w:t>
      </w:r>
      <w:r w:rsidR="007A01B7">
        <w:t xml:space="preserve"> stečajni postupak.</w:t>
      </w: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  <w:r>
        <w:t xml:space="preserve">                                                                                        </w:t>
      </w:r>
      <w:r w:rsidR="005A4071">
        <w:t xml:space="preserve">           </w:t>
      </w:r>
      <w:r>
        <w:t xml:space="preserve"> privremeni  stečajni  upravitelj:</w:t>
      </w:r>
    </w:p>
    <w:p w:rsidRDefault="003776B5" w:rsidP="003776B5" w:rsidR="003776B5">
      <w:pPr>
        <w:tabs>
          <w:tab w:pos="5040" w:val="left"/>
        </w:tabs>
      </w:pPr>
      <w:r>
        <w:t xml:space="preserve">                                                                                             </w:t>
      </w:r>
      <w:r w:rsidR="005A4071">
        <w:t xml:space="preserve">            </w:t>
      </w:r>
      <w:r w:rsidR="00CF445A">
        <w:t xml:space="preserve">        </w:t>
      </w:r>
      <w:r>
        <w:t xml:space="preserve"> Ana  Šakić </w:t>
      </w: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3776B5">
      <w:pPr>
        <w:tabs>
          <w:tab w:pos="5040" w:val="left"/>
        </w:tabs>
      </w:pPr>
    </w:p>
    <w:p w:rsidRDefault="003776B5" w:rsidP="003776B5" w:rsidR="00CF445A">
      <w:pPr>
        <w:tabs>
          <w:tab w:pos="5040" w:val="left"/>
        </w:tabs>
      </w:pPr>
      <w:r>
        <w:t xml:space="preserve">                                         </w:t>
      </w:r>
      <w:r w:rsidR="0040196F">
        <w:t xml:space="preserve">                            </w:t>
      </w: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CF445A">
      <w:pPr>
        <w:tabs>
          <w:tab w:pos="5040" w:val="left"/>
        </w:tabs>
      </w:pPr>
    </w:p>
    <w:p w:rsidRDefault="00CF445A" w:rsidP="003776B5" w:rsidR="000E3B03">
      <w:pPr>
        <w:tabs>
          <w:tab w:pos="5040" w:val="left"/>
        </w:tabs>
      </w:pPr>
      <w:r>
        <w:t xml:space="preserve">                                                                                                                                                </w:t>
      </w:r>
      <w:r w:rsidR="0040196F">
        <w:t xml:space="preserve">  </w:t>
      </w:r>
      <w:r w:rsidR="00626FEF">
        <w:t xml:space="preserve"> 4</w:t>
      </w:r>
      <w:r w:rsidR="0040196F">
        <w:t>.</w:t>
      </w:r>
    </w:p>
    <w:p w:rsidRDefault="002C5244" w:rsidP="00C742D2" w:rsidR="002C5244">
      <w:pPr>
        <w:tabs>
          <w:tab w:pos="5040" w:val="left"/>
        </w:tabs>
      </w:pPr>
    </w:p>
    <w:p w:rsidRDefault="002C5244" w:rsidP="00C742D2" w:rsidR="002C5244">
      <w:pPr>
        <w:tabs>
          <w:tab w:pos="5040" w:val="left"/>
        </w:tabs>
      </w:pPr>
    </w:p>
    <w:p w:rsidRDefault="002C5244" w:rsidP="00C742D2" w:rsidR="002C5244">
      <w:pPr>
        <w:tabs>
          <w:tab w:pos="5040" w:val="left"/>
        </w:tabs>
      </w:pPr>
    </w:p>
    <w:p w:rsidRDefault="007678DA" w:rsidP="007678DA" w:rsidR="007678DA">
      <w:pPr>
        <w:tabs>
          <w:tab w:pos="5040" w:val="left"/>
        </w:tabs>
        <w:jc w:val="center"/>
      </w:pPr>
    </w:p>
    <w:p w:rsidRDefault="001B21D8" w:rsidP="007678DA" w:rsidR="001B21D8">
      <w:pPr>
        <w:tabs>
          <w:tab w:pos="5040" w:val="left"/>
        </w:tabs>
        <w:jc w:val="center"/>
      </w:pPr>
    </w:p>
    <w:p w:rsidRDefault="001B21D8" w:rsidP="007678DA" w:rsidR="001B21D8">
      <w:pPr>
        <w:tabs>
          <w:tab w:pos="5040" w:val="left"/>
        </w:tabs>
        <w:jc w:val="center"/>
      </w:pPr>
    </w:p>
    <w:p w:rsidRDefault="001B21D8" w:rsidP="007678DA" w:rsidR="001B21D8">
      <w:pPr>
        <w:tabs>
          <w:tab w:pos="5040" w:val="left"/>
        </w:tabs>
        <w:jc w:val="center"/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</w:p>
    <w:p w:rsidRDefault="007678DA" w:rsidP="00CB056E" w:rsidR="007678DA">
      <w:pPr>
        <w:tabs>
          <w:tab w:pos="5040" w:val="left"/>
        </w:tabs>
      </w:pPr>
      <w:r>
        <w:t xml:space="preserve">                                                                                                                     </w:t>
      </w:r>
      <w:r w:rsidR="000E3B03">
        <w:t xml:space="preserve">                             </w:t>
      </w:r>
    </w:p>
    <w:p w:rsidRDefault="00174182" w:rsidP="00CB056E" w:rsidR="00174182">
      <w:pPr>
        <w:tabs>
          <w:tab w:pos="5040" w:val="left"/>
        </w:tabs>
      </w:pPr>
    </w:p>
    <w:p w:rsidRDefault="00174182" w:rsidP="00CB056E" w:rsidR="00174182">
      <w:pPr>
        <w:tabs>
          <w:tab w:pos="5040" w:val="left"/>
        </w:tabs>
      </w:pPr>
    </w:p>
    <w:p w:rsidRDefault="00174182" w:rsidP="00CB056E" w:rsidR="00174182">
      <w:pPr>
        <w:tabs>
          <w:tab w:pos="5040" w:val="left"/>
        </w:tabs>
      </w:pPr>
    </w:p>
    <w:p w:rsidRDefault="00174182" w:rsidP="00CB056E" w:rsidR="00174182">
      <w:pPr>
        <w:tabs>
          <w:tab w:pos="5040" w:val="left"/>
        </w:tabs>
      </w:pPr>
    </w:p>
    <w:p w:rsidRDefault="00174182" w:rsidP="00CB056E" w:rsidR="00174182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B056E" w:rsidR="00CB056E">
      <w:pPr>
        <w:tabs>
          <w:tab w:pos="5040" w:val="left"/>
        </w:tabs>
      </w:pPr>
    </w:p>
    <w:p w:rsidRDefault="00CB056E" w:rsidP="00C742D2" w:rsidR="00CB056E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p w:rsidRDefault="003776B5" w:rsidP="00C742D2" w:rsidR="003776B5">
      <w:pPr>
        <w:tabs>
          <w:tab w:pos="5040" w:val="left"/>
        </w:tabs>
      </w:pPr>
    </w:p>
    <w:sectPr w:rsidR="003776B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45FB4"/>
    <w:multiLevelType w:val="hybridMultilevel"/>
    <w:tmpl w:val="936AD4D4"/>
    <w:lvl w:tplc="0B809E62" w:ilvl="0">
      <w:start w:val="4"/>
      <w:numFmt w:val="bullet"/>
      <w:lvlText w:val="–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30B54CAC"/>
    <w:multiLevelType w:val="hybridMultilevel"/>
    <w:tmpl w:val="10480222"/>
    <w:lvl w:tplc="8E5E25F2" w:ilvl="0"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6F863C59"/>
    <w:multiLevelType w:val="hybridMultilevel"/>
    <w:tmpl w:val="B8E2586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262B"/>
    <w:rsid w:val="00011267"/>
    <w:rsid w:val="00011A0C"/>
    <w:rsid w:val="00013A9E"/>
    <w:rsid w:val="00016F94"/>
    <w:rsid w:val="00027936"/>
    <w:rsid w:val="00042CA2"/>
    <w:rsid w:val="0005659F"/>
    <w:rsid w:val="000632FE"/>
    <w:rsid w:val="000A0484"/>
    <w:rsid w:val="000A48A5"/>
    <w:rsid w:val="000A6AF1"/>
    <w:rsid w:val="000C5719"/>
    <w:rsid w:val="000E0FA7"/>
    <w:rsid w:val="000E38F6"/>
    <w:rsid w:val="000E3B03"/>
    <w:rsid w:val="000F01F7"/>
    <w:rsid w:val="000F25B3"/>
    <w:rsid w:val="00111888"/>
    <w:rsid w:val="00121487"/>
    <w:rsid w:val="00127A41"/>
    <w:rsid w:val="00142205"/>
    <w:rsid w:val="00143ED6"/>
    <w:rsid w:val="0015021F"/>
    <w:rsid w:val="001569BA"/>
    <w:rsid w:val="0017181A"/>
    <w:rsid w:val="00174182"/>
    <w:rsid w:val="00175444"/>
    <w:rsid w:val="00181549"/>
    <w:rsid w:val="0018439E"/>
    <w:rsid w:val="001931D2"/>
    <w:rsid w:val="001A12AA"/>
    <w:rsid w:val="001A3DE8"/>
    <w:rsid w:val="001B21D8"/>
    <w:rsid w:val="001C448E"/>
    <w:rsid w:val="001D20FC"/>
    <w:rsid w:val="001D7053"/>
    <w:rsid w:val="001E455F"/>
    <w:rsid w:val="001F08FA"/>
    <w:rsid w:val="001F1471"/>
    <w:rsid w:val="002025DB"/>
    <w:rsid w:val="00204E0F"/>
    <w:rsid w:val="00217426"/>
    <w:rsid w:val="002176D1"/>
    <w:rsid w:val="002264CA"/>
    <w:rsid w:val="00244709"/>
    <w:rsid w:val="002555B5"/>
    <w:rsid w:val="00256847"/>
    <w:rsid w:val="0028135B"/>
    <w:rsid w:val="00291F92"/>
    <w:rsid w:val="002A40EC"/>
    <w:rsid w:val="002B7196"/>
    <w:rsid w:val="002C5244"/>
    <w:rsid w:val="002D3381"/>
    <w:rsid w:val="002F353B"/>
    <w:rsid w:val="002F3878"/>
    <w:rsid w:val="002F4CC7"/>
    <w:rsid w:val="00315426"/>
    <w:rsid w:val="00326332"/>
    <w:rsid w:val="00335F1A"/>
    <w:rsid w:val="00355C21"/>
    <w:rsid w:val="003614BC"/>
    <w:rsid w:val="00367DD3"/>
    <w:rsid w:val="00373EC4"/>
    <w:rsid w:val="003776B5"/>
    <w:rsid w:val="0038427D"/>
    <w:rsid w:val="00391FBF"/>
    <w:rsid w:val="003A6EC2"/>
    <w:rsid w:val="003B23B4"/>
    <w:rsid w:val="003B7EA6"/>
    <w:rsid w:val="003C318C"/>
    <w:rsid w:val="003F3BEC"/>
    <w:rsid w:val="00400C52"/>
    <w:rsid w:val="00400EC6"/>
    <w:rsid w:val="0040196F"/>
    <w:rsid w:val="004037BA"/>
    <w:rsid w:val="00404C3E"/>
    <w:rsid w:val="00404CC7"/>
    <w:rsid w:val="004079BD"/>
    <w:rsid w:val="00421EAC"/>
    <w:rsid w:val="0043586B"/>
    <w:rsid w:val="00435D52"/>
    <w:rsid w:val="00495CAD"/>
    <w:rsid w:val="004A177C"/>
    <w:rsid w:val="004C22BA"/>
    <w:rsid w:val="004C5DB5"/>
    <w:rsid w:val="004D2861"/>
    <w:rsid w:val="004D4F49"/>
    <w:rsid w:val="004E199E"/>
    <w:rsid w:val="004F595E"/>
    <w:rsid w:val="00510E4E"/>
    <w:rsid w:val="005567EC"/>
    <w:rsid w:val="0056499C"/>
    <w:rsid w:val="0058679A"/>
    <w:rsid w:val="00591B11"/>
    <w:rsid w:val="00596C21"/>
    <w:rsid w:val="005A2116"/>
    <w:rsid w:val="005A4071"/>
    <w:rsid w:val="005A5FDA"/>
    <w:rsid w:val="005D09B0"/>
    <w:rsid w:val="005E4A6D"/>
    <w:rsid w:val="005E5A5D"/>
    <w:rsid w:val="005F0F11"/>
    <w:rsid w:val="00603894"/>
    <w:rsid w:val="00616858"/>
    <w:rsid w:val="00625635"/>
    <w:rsid w:val="00626FEF"/>
    <w:rsid w:val="006277BA"/>
    <w:rsid w:val="00627B55"/>
    <w:rsid w:val="0063369D"/>
    <w:rsid w:val="00644044"/>
    <w:rsid w:val="00650B91"/>
    <w:rsid w:val="00650CC4"/>
    <w:rsid w:val="00652842"/>
    <w:rsid w:val="00655CF7"/>
    <w:rsid w:val="006636D1"/>
    <w:rsid w:val="0067641C"/>
    <w:rsid w:val="00680F79"/>
    <w:rsid w:val="00687067"/>
    <w:rsid w:val="006A0800"/>
    <w:rsid w:val="006A39B4"/>
    <w:rsid w:val="006A4B1E"/>
    <w:rsid w:val="006B0968"/>
    <w:rsid w:val="006B336D"/>
    <w:rsid w:val="006C2EC1"/>
    <w:rsid w:val="006C6303"/>
    <w:rsid w:val="006E73E8"/>
    <w:rsid w:val="00707435"/>
    <w:rsid w:val="007402C4"/>
    <w:rsid w:val="00746845"/>
    <w:rsid w:val="0076309B"/>
    <w:rsid w:val="007678DA"/>
    <w:rsid w:val="00786713"/>
    <w:rsid w:val="007A01B7"/>
    <w:rsid w:val="007A13C0"/>
    <w:rsid w:val="007A1727"/>
    <w:rsid w:val="007A1B04"/>
    <w:rsid w:val="007B658E"/>
    <w:rsid w:val="007B79E0"/>
    <w:rsid w:val="007E59E0"/>
    <w:rsid w:val="00821CB4"/>
    <w:rsid w:val="00841419"/>
    <w:rsid w:val="00850559"/>
    <w:rsid w:val="008662A1"/>
    <w:rsid w:val="00871D27"/>
    <w:rsid w:val="00876DCE"/>
    <w:rsid w:val="00877F12"/>
    <w:rsid w:val="008822D5"/>
    <w:rsid w:val="00882531"/>
    <w:rsid w:val="00887A1F"/>
    <w:rsid w:val="0089262B"/>
    <w:rsid w:val="00893213"/>
    <w:rsid w:val="008951CF"/>
    <w:rsid w:val="00896291"/>
    <w:rsid w:val="00896EBE"/>
    <w:rsid w:val="008B00E9"/>
    <w:rsid w:val="008B686A"/>
    <w:rsid w:val="008D45A9"/>
    <w:rsid w:val="008E3ADC"/>
    <w:rsid w:val="008E5514"/>
    <w:rsid w:val="008E77EF"/>
    <w:rsid w:val="009075F5"/>
    <w:rsid w:val="00910984"/>
    <w:rsid w:val="00932156"/>
    <w:rsid w:val="00932936"/>
    <w:rsid w:val="009433A9"/>
    <w:rsid w:val="00944090"/>
    <w:rsid w:val="00950918"/>
    <w:rsid w:val="00973FE8"/>
    <w:rsid w:val="00981C77"/>
    <w:rsid w:val="00981F58"/>
    <w:rsid w:val="00983DA7"/>
    <w:rsid w:val="00994163"/>
    <w:rsid w:val="009A2514"/>
    <w:rsid w:val="009A4FBF"/>
    <w:rsid w:val="009B21BE"/>
    <w:rsid w:val="009B54AB"/>
    <w:rsid w:val="009C2D70"/>
    <w:rsid w:val="009C4470"/>
    <w:rsid w:val="009E2259"/>
    <w:rsid w:val="009E6451"/>
    <w:rsid w:val="009F3C71"/>
    <w:rsid w:val="00A07571"/>
    <w:rsid w:val="00A1638F"/>
    <w:rsid w:val="00A17A97"/>
    <w:rsid w:val="00A52880"/>
    <w:rsid w:val="00A71F21"/>
    <w:rsid w:val="00A74CF3"/>
    <w:rsid w:val="00AB7051"/>
    <w:rsid w:val="00AD2D62"/>
    <w:rsid w:val="00AE3334"/>
    <w:rsid w:val="00AE3344"/>
    <w:rsid w:val="00AF6E68"/>
    <w:rsid w:val="00B06E73"/>
    <w:rsid w:val="00B165A7"/>
    <w:rsid w:val="00B2691B"/>
    <w:rsid w:val="00B50692"/>
    <w:rsid w:val="00B54625"/>
    <w:rsid w:val="00B6578F"/>
    <w:rsid w:val="00B75E42"/>
    <w:rsid w:val="00B827A8"/>
    <w:rsid w:val="00BA00D6"/>
    <w:rsid w:val="00BA35BC"/>
    <w:rsid w:val="00BA61BA"/>
    <w:rsid w:val="00BB3D7F"/>
    <w:rsid w:val="00BB76A7"/>
    <w:rsid w:val="00BD5939"/>
    <w:rsid w:val="00BE3A00"/>
    <w:rsid w:val="00BF70E5"/>
    <w:rsid w:val="00C13AA3"/>
    <w:rsid w:val="00C14F1F"/>
    <w:rsid w:val="00C5729E"/>
    <w:rsid w:val="00C6621B"/>
    <w:rsid w:val="00C742D2"/>
    <w:rsid w:val="00C84113"/>
    <w:rsid w:val="00C85114"/>
    <w:rsid w:val="00C85CF1"/>
    <w:rsid w:val="00C904DF"/>
    <w:rsid w:val="00CA46FF"/>
    <w:rsid w:val="00CB056E"/>
    <w:rsid w:val="00CB6020"/>
    <w:rsid w:val="00CC1872"/>
    <w:rsid w:val="00CC4AC8"/>
    <w:rsid w:val="00CD7AB2"/>
    <w:rsid w:val="00CF445A"/>
    <w:rsid w:val="00CF7069"/>
    <w:rsid w:val="00D027EF"/>
    <w:rsid w:val="00D06937"/>
    <w:rsid w:val="00D14BC0"/>
    <w:rsid w:val="00D15470"/>
    <w:rsid w:val="00D175E7"/>
    <w:rsid w:val="00D26555"/>
    <w:rsid w:val="00D31CE8"/>
    <w:rsid w:val="00D34D8E"/>
    <w:rsid w:val="00D37D4E"/>
    <w:rsid w:val="00D43450"/>
    <w:rsid w:val="00D532C6"/>
    <w:rsid w:val="00D55802"/>
    <w:rsid w:val="00D63A2A"/>
    <w:rsid w:val="00D722F5"/>
    <w:rsid w:val="00D72DBF"/>
    <w:rsid w:val="00D73047"/>
    <w:rsid w:val="00D75E56"/>
    <w:rsid w:val="00D82246"/>
    <w:rsid w:val="00D87EEF"/>
    <w:rsid w:val="00DA5E00"/>
    <w:rsid w:val="00DB40E8"/>
    <w:rsid w:val="00DC6B1F"/>
    <w:rsid w:val="00DC7284"/>
    <w:rsid w:val="00DD4E5F"/>
    <w:rsid w:val="00DE7736"/>
    <w:rsid w:val="00DF69FB"/>
    <w:rsid w:val="00E025CF"/>
    <w:rsid w:val="00E03E1A"/>
    <w:rsid w:val="00E05CBD"/>
    <w:rsid w:val="00E147CF"/>
    <w:rsid w:val="00E35496"/>
    <w:rsid w:val="00E50CEE"/>
    <w:rsid w:val="00E52F89"/>
    <w:rsid w:val="00E70246"/>
    <w:rsid w:val="00E94862"/>
    <w:rsid w:val="00EA4580"/>
    <w:rsid w:val="00EB7271"/>
    <w:rsid w:val="00EC47D7"/>
    <w:rsid w:val="00ED38F5"/>
    <w:rsid w:val="00ED725A"/>
    <w:rsid w:val="00EF1740"/>
    <w:rsid w:val="00EF534E"/>
    <w:rsid w:val="00F14E41"/>
    <w:rsid w:val="00F17715"/>
    <w:rsid w:val="00F22F7D"/>
    <w:rsid w:val="00F246FA"/>
    <w:rsid w:val="00F31433"/>
    <w:rsid w:val="00F41485"/>
    <w:rsid w:val="00F510B0"/>
    <w:rsid w:val="00F55123"/>
    <w:rsid w:val="00F57BA7"/>
    <w:rsid w:val="00F57F93"/>
    <w:rsid w:val="00F646AE"/>
    <w:rsid w:val="00F66FDE"/>
    <w:rsid w:val="00F73E5A"/>
    <w:rsid w:val="00F8577A"/>
    <w:rsid w:val="00FA3A95"/>
    <w:rsid w:val="00FC2CE4"/>
    <w:rsid w:val="00FC6133"/>
    <w:rsid w:val="00FD1D8D"/>
    <w:rsid w:val="00FD5A47"/>
    <w:rsid w:val="00FE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13A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3A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13A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3A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16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75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4310</izvorni_sadrzaj>
    <derivirana_varijabla naziv="DomainObject.Predmet.Broj_1">4310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St-4310/2016</izvorni_sadrzaj>
    <derivirana_varijabla naziv="DomainObject.Predmet.OznakaBroj_1">St-4310/2016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Modus-Expo d.o.o. zastupanog po punomoćniku Mario Ježek</izvorni_sadrzaj>
    <derivirana_varijabla naziv="DomainObject.Predmet.ProtustrankaFormated_1">  Modus-Expo d.o.o. zastupanog po punomoćniku Mario Ježek</derivirana_varijabla>
  </DomainObject.Predmet.ProtustrankaFormated>
  <DomainObject.Predmet.ProtustrankaFormatedOIB>
    <izvorni_sadrzaj>  Modus-Expo d.o.o., OIB 23179003634 zastupanog po punomoćniku Mario Ježek</izvorni_sadrzaj>
    <derivirana_varijabla naziv="DomainObject.Predmet.ProtustrankaFormatedOIB_1">  Modus-Expo d.o.o., OIB 23179003634 zastupanog po punomoćniku Mario Ježek</derivirana_varijabla>
  </DomainObject.Predmet.ProtustrankaFormatedOIB>
  <DomainObject.Predmet.ProtustrankaFormatedWithAdress>
    <izvorni_sadrzaj> Modus-Expo d.o.o., Borovci 6, 10000 Zagreb zastupanog po punomoćniku Mario Ježek</izvorni_sadrzaj>
    <derivirana_varijabla naziv="DomainObject.Predmet.ProtustrankaFormatedWithAdress_1"> Modus-Expo d.o.o., Borovci 6, 10000 Zagreb zastupanog po punomoćniku Mario Ježek</derivirana_varijabla>
  </DomainObject.Predmet.ProtustrankaFormatedWithAdress>
  <DomainObject.Predmet.ProtustrankaFormatedWithAdressOIB>
    <izvorni_sadrzaj> Modus-Expo d.o.o., OIB 23179003634, Borovci 6, 10000 Zagreb zastupanog po punomoćniku Mario Ježek</izvorni_sadrzaj>
    <derivirana_varijabla naziv="DomainObject.Predmet.ProtustrankaFormatedWithAdressOIB_1"> Modus-Expo d.o.o., OIB 23179003634, Borovci 6, 10000 Zagreb zastupanog po punomoćniku Mario Ježek</derivirana_varijabla>
  </DomainObject.Predmet.ProtustrankaFormatedWithAdressOIB>
  <DomainObject.Predmet.ProtustrankaWithAdress>
    <izvorni_sadrzaj>Modus-Expo d.o.o. Borovci 6, 10000 Zagreb</izvorni_sadrzaj>
    <derivirana_varijabla naziv="DomainObject.Predmet.ProtustrankaWithAdress_1">Modus-Expo d.o.o. Borovci 6, 10000 Zagreb</derivirana_varijabla>
  </DomainObject.Predmet.ProtustrankaWithAdress>
  <DomainObject.Predmet.ProtustrankaWithAdressOIB>
    <izvorni_sadrzaj>Modus-Expo d.o.o., OIB 23179003634, Borovci 6, 10000 Zagreb</izvorni_sadrzaj>
    <derivirana_varijabla naziv="DomainObject.Predmet.ProtustrankaWithAdressOIB_1">Modus-Expo d.o.o., OIB 23179003634, Borovci 6, 10000 Zagreb</derivirana_varijabla>
  </DomainObject.Predmet.ProtustrankaWithAdressOIB>
  <DomainObject.Predmet.ProtustrankaNazivFormated>
    <izvorni_sadrzaj>Modus-Expo d.o.o.</izvorni_sadrzaj>
    <derivirana_varijabla naziv="DomainObject.Predmet.ProtustrankaNazivFormated_1">Modus-Expo d.o.o.</derivirana_varijabla>
  </DomainObject.Predmet.ProtustrankaNazivFormated>
  <DomainObject.Predmet.ProtustrankaNazivFormatedOIB>
    <izvorni_sadrzaj>Modus-Expo d.o.o., OIB 23179003634</izvorni_sadrzaj>
    <derivirana_varijabla naziv="DomainObject.Predmet.ProtustrankaNazivFormatedOIB_1">Modus-Expo d.o.o., OIB 23179003634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Ježek; vjerovnici</izvorni_sadrzaj>
    <derivirana_varijabla naziv="DomainObject.Predmet.StrankaFormated_1">  FINA Regionalni centar Zagreb; Mario Ježek; vjerovnici</derivirana_varijabla>
  </DomainObject.Predmet.StrankaFormated>
  <DomainObject.Predmet.StrankaFormatedOIB>
    <izvorni_sadrzaj>  FINA Regionalni centar Zagreb, OIB 85821130368; Mario Ježek, OIB 57789688255; vjerovnici</izvorni_sadrzaj>
    <derivirana_varijabla naziv="DomainObject.Predmet.StrankaFormatedOIB_1">  FINA Regionalni centar Zagreb, OIB 85821130368; Mario Ježek, OIB 57789688255; vjerovnici</derivirana_varijabla>
  </DomainObject.Predmet.StrankaFormatedOIB>
  <DomainObject.Predmet.StrankaFormatedWithAdress>
    <izvorni_sadrzaj> FINA Regionalni centar Zagreb, Trg svibanjskih žrtava 1995. br. 1, 10000 Zagreb; Mario Ježek, Borovci 6, 10000 Zagreb; vjerovnici</izvorni_sadrzaj>
    <derivirana_varijabla naziv="DomainObject.Predmet.StrankaFormatedWithAdress_1"> FINA Regionalni centar Zagreb, Trg svibanjskih žrtava 1995. br. 1, 10000 Zagreb; Mario Ježek, Borovci 6,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Ježek, OIB 57789688255, Borovci 6, 10000 Zagreb; vjerovnici</izvorni_sadrzaj>
    <derivirana_varijabla naziv="DomainObject.Predmet.StrankaFormatedWithAdressOIB_1"> FINA Regionalni centar Zagreb, OIB 85821130368, Trg svibanjskih žrtava 1995. br. 1, 10000 Zagreb; Mario Ježek, OIB 57789688255, Borovci 6, 10000 Zagreb; vjerovnici</derivirana_varijabla>
  </DomainObject.Predmet.StrankaFormatedWithAdressOIB>
  <DomainObject.Predmet.StrankaWithAdress>
    <izvorni_sadrzaj>FINA Regionalni centar Zagreb Trg svibanjskih žrtava 1995. br. 1,10000 Zagreb,Mario Ježek Borovci 6,10000 Zagreb,vjerovnici </izvorni_sadrzaj>
    <derivirana_varijabla naziv="DomainObject.Predmet.StrankaWithAdress_1">FINA Regionalni centar Zagreb Trg svibanjskih žrtava 1995. br. 1,10000 Zagreb,Mario Ježek Borovci 6,10000 Zagreb,vjerovnici </derivirana_varijabla>
  </DomainObject.Predmet.StrankaWithAdress>
  <DomainObject.Predmet.StrankaWithAdressOIB>
    <izvorni_sadrzaj>FINA Regionalni centar Zagreb, OIB 85821130368, Trg svibanjskih žrtava 1995. br. 1,10000 Zagreb,Mario Ježek, OIB 57789688255, Borovci 6,10000 Zagreb,vjerovnici</izvorni_sadrzaj>
    <derivirana_varijabla naziv="DomainObject.Predmet.StrankaWithAdressOIB_1">FINA Regionalni centar Zagreb, OIB 85821130368, Trg svibanjskih žrtava 1995. br. 1,10000 Zagreb,Mario Ježek, OIB 57789688255, Borovci 6,10000 Zagreb,vjerovnici</derivirana_varijabla>
  </DomainObject.Predmet.StrankaWithAdressOIB>
  <DomainObject.Predmet.StrankaNazivFormated>
    <izvorni_sadrzaj>FINA Regionalni centar Zagreb,Mario Ježek,vjerovnici</izvorni_sadrzaj>
    <derivirana_varijabla naziv="DomainObject.Predmet.StrankaNazivFormated_1">FINA Regionalni centar Zagreb,Mario Ježek,vjerovnici</derivirana_varijabla>
  </DomainObject.Predmet.StrankaNazivFormated>
  <DomainObject.Predmet.StrankaNazivFormatedOIB>
    <izvorni_sadrzaj>FINA Regionalni centar Zagreb, OIB 85821130368,Mario Ježek, OIB 57789688255,vjerovnici</izvorni_sadrzaj>
    <derivirana_varijabla naziv="DomainObject.Predmet.StrankaNazivFormatedOIB_1">FINA Regionalni centar Zagreb, OIB 85821130368,Mario Ježek, OIB 57789688255,vjerovnici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Mario Ježek</item>
      <item>vjerovnici</item>
    </izvorni_sadrzaj>
    <derivirana_varijabla naziv="DomainObject.Predmet.StrankaListFormated_1">
      <item>FINA Regionalni centar Zagreb</item>
      <item>Mario Ježek</item>
      <item>vjerovnici</item>
    </derivirana_varijabla>
  </DomainObject.Predmet.StrankaListFormated>
  <DomainObject.Predmet.StrankaListFormatedOIB>
    <izvorni_sadrzaj>
      <item>FINA Regionalni centar Zagreb, OIB 85821130368</item>
      <item>Mario Ježek, OIB 57789688255</item>
      <item>vjerovnici</item>
    </izvorni_sadrzaj>
    <derivirana_varijabla naziv="DomainObject.Predmet.StrankaListFormatedOIB_1">
      <item>FINA Regionalni centar Zagreb, OIB 85821130368</item>
      <item>Mario Ježek, OIB 57789688255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Ježek, Borovci 6,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Ježek, Borovci 6,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Ježek, OIB 57789688255, Borovci 6,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Ježek, OIB 57789688255, Borovci 6, 10000 Zagreb</item>
      <item>vjerovnici</item>
    </derivirana_varijabla>
  </DomainObject.Predmet.StrankaListFormatedWithAdressOIB>
  <DomainObject.Predmet.StrankaListNazivFormated>
    <izvorni_sadrzaj>
      <item>FINA Regionalni centar Zagreb</item>
      <item>Mario Ježek</item>
      <item>vjerovnici</item>
    </izvorni_sadrzaj>
    <derivirana_varijabla naziv="DomainObject.Predmet.StrankaListNazivFormated_1">
      <item>FINA Regionalni centar Zagreb</item>
      <item>Mario Ježek</item>
      <item>vjerovnici</item>
    </derivirana_varijabla>
  </DomainObject.Predmet.StrankaListNazivFormated>
  <DomainObject.Predmet.StrankaListNazivFormatedOIB>
    <izvorni_sadrzaj>
      <item>FINA Regionalni centar Zagreb, OIB 85821130368</item>
      <item>Mario Ježek, OIB 57789688255</item>
      <item>vjerovnici</item>
    </izvorni_sadrzaj>
    <derivirana_varijabla naziv="DomainObject.Predmet.StrankaListNazivFormatedOIB_1">
      <item>FINA Regionalni centar Zagreb, OIB 85821130368</item>
      <item>Mario Ježek, OIB 57789688255</item>
      <item>vjerovnici</item>
    </derivirana_varijabla>
  </DomainObject.Predmet.StrankaListNazivFormatedOIB>
  <DomainObject.Predmet.ProtuStrankaListFormated>
    <izvorni_sadrzaj>
      <item>Modus-Expo d.o.o. zastupanog po punomoćniku Mario Ježek</item>
    </izvorni_sadrzaj>
    <derivirana_varijabla naziv="DomainObject.Predmet.ProtuStrankaListFormated_1">
      <item>Modus-Expo d.o.o. zastupanog po punomoćniku Mario Ježek</item>
    </derivirana_varijabla>
  </DomainObject.Predmet.ProtuStrankaListFormated>
  <DomainObject.Predmet.ProtuStrankaListFormatedOIB>
    <izvorni_sadrzaj>
      <item>Modus-Expo d.o.o., OIB 23179003634 zastupanog po punomoćniku Mario Ježek</item>
    </izvorni_sadrzaj>
    <derivirana_varijabla naziv="DomainObject.Predmet.ProtuStrankaListFormatedOIB_1">
      <item>Modus-Expo d.o.o., OIB 23179003634 zastupanog po punomoćniku Mario Ježek</item>
    </derivirana_varijabla>
  </DomainObject.Predmet.ProtuStrankaListFormatedOIB>
  <DomainObject.Predmet.ProtuStrankaListFormatedWithAdress>
    <izvorni_sadrzaj>
      <item>Modus-Expo d.o.o., Borovci 6, 10000 Zagreb zastupanog po punomoćniku Mario Ježek</item>
    </izvorni_sadrzaj>
    <derivirana_varijabla naziv="DomainObject.Predmet.ProtuStrankaListFormatedWithAdress_1">
      <item>Modus-Expo d.o.o., Borovci 6, 10000 Zagreb zastupanog po punomoćniku Mario Ježek</item>
    </derivirana_varijabla>
  </DomainObject.Predmet.ProtuStrankaListFormatedWithAdress>
  <DomainObject.Predmet.ProtuStrankaListFormatedWithAdressOIB>
    <izvorni_sadrzaj>
      <item>Modus-Expo d.o.o., OIB 23179003634, Borovci 6, 10000 Zagreb zastupanog po punomoćniku Mario Ježek</item>
    </izvorni_sadrzaj>
    <derivirana_varijabla naziv="DomainObject.Predmet.ProtuStrankaListFormatedWithAdressOIB_1">
      <item>Modus-Expo d.o.o., OIB 23179003634, Borovci 6, 10000 Zagreb zastupanog po punomoćniku Mario Ježek</item>
    </derivirana_varijabla>
  </DomainObject.Predmet.ProtuStrankaListFormatedWithAdressOIB>
  <DomainObject.Predmet.ProtuStrankaListNazivFormated>
    <izvorni_sadrzaj>
      <item>Modus-Expo d.o.o.</item>
    </izvorni_sadrzaj>
    <derivirana_varijabla naziv="DomainObject.Predmet.ProtuStrankaListNazivFormated_1">
      <item>Modus-Expo d.o.o.</item>
    </derivirana_varijabla>
  </DomainObject.Predmet.ProtuStrankaListNazivFormated>
  <DomainObject.Predmet.ProtuStrankaListNazivFormatedOIB>
    <izvorni_sadrzaj>
      <item>Modus-Expo d.o.o., OIB 23179003634</item>
    </izvorni_sadrzaj>
    <derivirana_varijabla naziv="DomainObject.Predmet.ProtuStrankaListNazivFormatedOIB_1">
      <item>Modus-Expo d.o.o., OIB 23179003634</item>
    </derivirana_varijabla>
  </DomainObject.Predmet.ProtuStrankaListNazivFormatedOIB>
  <DomainObject.Predmet.OstaliListFormated>
    <izvorni_sadrzaj>
      <item>Mario Ježek punomoćnik sudionika u postupku Modus-Expo d.o.o.</item>
      <item>Ana Šakić</item>
      <item>RH MUP</item>
    </izvorni_sadrzaj>
    <derivirana_varijabla naziv="DomainObject.Predmet.OstaliListFormated_1">
      <item>Mario Ježek punomoćnik sudionika u postupku Modus-Expo d.o.o.</item>
      <item>Ana Šakić</item>
      <item>RH MUP</item>
    </derivirana_varijabla>
  </DomainObject.Predmet.OstaliListFormated>
  <DomainObject.Predmet.OstaliListFormatedOIB>
    <izvorni_sadrzaj>
      <item>Mario Ježek, OIB 57789688255 punomoćnik sudionika u postupku Modus-Expo d.o.o.</item>
      <item>Ana Šakić, OIB 06903243250</item>
      <item>RH MUP</item>
    </izvorni_sadrzaj>
    <derivirana_varijabla naziv="DomainObject.Predmet.OstaliListFormatedOIB_1">
      <item>Mario Ježek, OIB 57789688255 punomoćnik sudionika u postupku Modus-Expo d.o.o.</item>
      <item>Ana Šakić, OIB 06903243250</item>
      <item>RH MUP</item>
    </derivirana_varijabla>
  </DomainObject.Predmet.OstaliListFormatedOIB>
  <DomainObject.Predmet.OstaliListFormatedWithAdress>
    <izvorni_sadrzaj>
      <item>Mario Ježek, Borovci 6, 10000 Zagreb punomoćnik sudionika u postupku Modus-Expo d.o.o.</item>
      <item>Ana Šakić, Dubovačka 29, 10000 Zagreb</item>
      <item>RH MUP, Heinzelova 98, 10000 Zagreb</item>
    </izvorni_sadrzaj>
    <derivirana_varijabla naziv="DomainObject.Predmet.OstaliListFormatedWithAdress_1">
      <item>Mario Ježek, Borovci 6, 10000 Zagreb punomoćnik sudionika u postupku Modus-Expo d.o.o.</item>
      <item>Ana Šakić, Dubovačka 29, 10000 Zagreb</item>
      <item>RH MUP, Heinzelova 98, 10000 Zagreb</item>
    </derivirana_varijabla>
  </DomainObject.Predmet.OstaliListFormatedWithAdress>
  <DomainObject.Predmet.OstaliListFormatedWithAdressOIB>
    <izvorni_sadrzaj>
      <item>Mario Ježek, OIB 57789688255, Borovci 6, 10000 Zagreb punomoćnik sudionika u postupku Modus-Expo d.o.o.</item>
      <item>Ana Šakić, OIB 06903243250, Dubovačka 29, 10000 Zagreb</item>
      <item>RH MUP, Heinzelova 98, 10000 Zagreb</item>
    </izvorni_sadrzaj>
    <derivirana_varijabla naziv="DomainObject.Predmet.OstaliListFormatedWithAdressOIB_1">
      <item>Mario Ježek, OIB 57789688255, Borovci 6, 10000 Zagreb punomoćnik sudionika u postupku Modus-Expo d.o.o.</item>
      <item>Ana Šakić, OIB 06903243250, Dubovačka 29, 10000 Zagreb</item>
      <item>RH MUP, Heinzelova 98, 10000 Zagreb</item>
    </derivirana_varijabla>
  </DomainObject.Predmet.OstaliListFormatedWithAdressOIB>
  <DomainObject.Predmet.OstaliListNazivFormated>
    <izvorni_sadrzaj>
      <item>Mario Ježek</item>
      <item>Ana Šakić</item>
      <item>RH MUP</item>
    </izvorni_sadrzaj>
    <derivirana_varijabla naziv="DomainObject.Predmet.OstaliListNazivFormated_1">
      <item>Mario Ježek</item>
      <item>Ana Šakić</item>
      <item>RH MUP</item>
    </derivirana_varijabla>
  </DomainObject.Predmet.OstaliListNazivFormated>
  <DomainObject.Predmet.OstaliListNazivFormatedOIB>
    <izvorni_sadrzaj>
      <item>Mario Ježek, OIB 57789688255</item>
      <item>Ana Šakić, OIB 06903243250</item>
      <item>RH MUP</item>
    </izvorni_sadrzaj>
    <derivirana_varijabla naziv="DomainObject.Predmet.OstaliListNazivFormatedOIB_1">
      <item>Mario Ježek, OIB 57789688255</item>
      <item>Ana Šakić, OIB 06903243250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Modus-Expo d.o.o.</izvorni_sadrzaj>
    <derivirana_varijabla naziv="DomainObject.Predmet.ProtustrankaIDrugi_1">Modus-Expo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Modus-Expo d.o.o., OIB 23179003634, Borovci 6, 10000 Zagreb</izvorni_sadrzaj>
    <derivirana_varijabla naziv="DomainObject.Predmet.ProtustrankaIDrugiAdressOIB_1">Modus-Expo d.o.o., OIB 23179003634, Borovci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Modus-Expo d.o.o.</item>
      <item>Mario Ježek</item>
      <item>Mario Ježek</item>
      <item>vjerovnici</item>
      <item>Ana Šakić</item>
      <item>RH MUP</item>
    </izvorni_sadrzaj>
    <derivirana_varijabla naziv="DomainObject.Predmet.SudioniciListNaziv_1">
      <item>FINA Regionalni centar Zagreb</item>
      <item>Modus-Expo d.o.o.</item>
      <item>Mario Ježek</item>
      <item>Mario Ježek</item>
      <item>vjerovnici</item>
      <item>Ana Šakić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</izvorni_sadrzaj>
    <derivirana_varijabla naziv="DomainObject.Predmet.SudioniciListAdressOIB_1">
      <item>FINA Regionalni centar Zagreb, OIB 85821130368, Trg svibanjskih žrtava 1995. br. 1,10000 Zagreb</item>
      <item>Modus-Expo d.o.o., OIB 23179003634, Borovci 6,10000 Zagreb</item>
      <item>Mario Ježek, OIB 57789688255, Borovci 6,10000 Zagreb</item>
      <item>Mario Ježek, OIB 57789688255, Borovci 6,10000 Zagreb</item>
      <item>vjerovnici</item>
      <item>Ana Šakić, OIB 06903243250, Dubovačka 29,10000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23179003634</item>
      <item>, OIB 57789688255</item>
      <item>, OIB 57789688255</item>
      <item>, OIB null</item>
      <item>, OIB 06903243250</item>
      <item>, OIB null</item>
    </izvorni_sadrzaj>
    <derivirana_varijabla naziv="DomainObject.Predmet.SudioniciListNazivOIB_1">
      <item>, OIB 85821130368</item>
      <item>, OIB 23179003634</item>
      <item>, OIB 57789688255</item>
      <item>, OIB 57789688255</item>
      <item>, OIB null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1145</properties:Words>
  <properties:Characters>6507</properties:Characters>
  <properties:Lines>415</properties:Lines>
  <properties:Paragraphs>89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SMARAGD  PRODUKCIJA  D</vt:lpstr>
      <vt:lpstr>SMARAGD  PRODUKCIJA  D</vt:lpstr>
    </vt:vector>
  </properties:TitlesOfParts>
  <properties:LinksUpToDate>false</properties:LinksUpToDate>
  <properties:CharactersWithSpaces>10811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2017-12-28T12:18:00Z</dcterms:created>
  <dc:creator>Iva</dc:creator>
  <cp:lastModifiedBy>Jadranka Zelić</cp:lastModifiedBy>
  <cp:lastPrinted>2017-12-28T12:17:00Z</cp:lastPrinted>
  <dcterms:modified xmlns:xsi="http://www.w3.org/2001/XMLSchema-instance" xsi:type="dcterms:W3CDTF">2017-12-28T12:19:00Z</dcterms:modified>
  <cp:revision>3</cp:revision>
  <dc:title>SMARAGD  PRODUKCIJA 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