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4f1e" w14:paraId="7894f1e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884DB7" w:rsidRPr="00884DB7">
        <w:t>HANN - INVEST d.o.o. POREČ</w:t>
      </w:r>
      <w:r w:rsidR="00B14925">
        <w:t xml:space="preserve">, </w:t>
      </w:r>
      <w:r w:rsidR="00884DB7">
        <w:t>Žbandaj, Žbandaj 59</w:t>
      </w:r>
      <w:r w:rsidR="00B14925">
        <w:t xml:space="preserve">, OIB: </w:t>
      </w:r>
      <w:r w:rsidR="00884DB7" w:rsidRPr="00884DB7">
        <w:t>22197278532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185F47" w:rsidRPr="00884DB7">
        <w:t>HANN - INVEST d.o.o. POREČ</w:t>
      </w:r>
      <w:r w:rsidR="00185F47">
        <w:t xml:space="preserve">, Žbandaj, Žbandaj 59, OIB: </w:t>
      </w:r>
      <w:r w:rsidR="00185F47" w:rsidRPr="00884DB7">
        <w:t>22197278532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F5DB2">
        <w:rPr>
          <w:b/>
          <w:lang w:val="pl-PL"/>
        </w:rPr>
        <w:t>5</w:t>
      </w:r>
      <w:r w:rsidR="00B17BB5" w:rsidRPr="0077472A">
        <w:rPr>
          <w:b/>
          <w:lang w:val="pl-PL"/>
        </w:rPr>
        <w:t xml:space="preserve">. </w:t>
      </w:r>
      <w:r w:rsidR="0076456A">
        <w:rPr>
          <w:b/>
          <w:lang w:val="pl-PL"/>
        </w:rPr>
        <w:t>PROSINCA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F5DB2">
        <w:rPr>
          <w:b/>
          <w:lang w:val="pl-PL"/>
        </w:rPr>
        <w:t>10</w:t>
      </w:r>
      <w:r w:rsidR="00502BCB">
        <w:rPr>
          <w:b/>
          <w:lang w:val="pl-PL"/>
        </w:rPr>
        <w:t>:</w:t>
      </w:r>
      <w:r w:rsidR="00185F47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185F47" w:rsidRPr="00884DB7">
        <w:t>HANN - INVEST d.o.o. POREČ</w:t>
      </w:r>
      <w:r w:rsidR="00185F47">
        <w:t xml:space="preserve">, Žbandaj, Žbandaj 59, OIB: </w:t>
      </w:r>
      <w:r w:rsidR="00185F47" w:rsidRPr="00884DB7">
        <w:t>22197278532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185F47">
        <w:rPr>
          <w:lang w:val="sv-SE"/>
        </w:rPr>
        <w:t>Azra Hodžić, Rijeka, Mate Balote 20A</w:t>
      </w:r>
      <w:r w:rsidR="00A1041E">
        <w:rPr>
          <w:lang w:val="sv-SE"/>
        </w:rPr>
        <w:t>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185F47">
        <w:rPr>
          <w:lang w:val="sv-SE"/>
        </w:rPr>
        <w:t>Azra Hodžić, Rijeka, Mate Balote 20A</w:t>
      </w:r>
      <w:r w:rsidR="00185F47" w:rsidRPr="0077472A">
        <w:rPr>
          <w:lang w:val="sv-SE"/>
        </w:rPr>
        <w:t xml:space="preserve">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304794">
        <w:rPr>
          <w:lang w:val="sv-SE"/>
        </w:rPr>
        <w:t>Azri Hodžić, Rijeka, Mate Balote 20A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AD0F6F">
        <w:rPr>
          <w:lang w:val="sv-SE"/>
        </w:rPr>
        <w:t xml:space="preserve">, </w:t>
      </w:r>
      <w:r w:rsidR="00304794">
        <w:rPr>
          <w:lang w:val="sv-SE"/>
        </w:rPr>
        <w:t xml:space="preserve">SS Poreč,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FE5595">
        <w:t>27</w:t>
      </w:r>
      <w:r w:rsidR="003E00AF" w:rsidRPr="0077472A">
        <w:t xml:space="preserve">. </w:t>
      </w:r>
      <w:r w:rsidR="00A02823">
        <w:t>rujna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2A18D6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185F47" w:rsidRPr="00884DB7">
        <w:t>HANN - INVEST d.o.o. POREČ</w:t>
      </w:r>
      <w:r w:rsidR="00185F47">
        <w:t xml:space="preserve">, Žbandaj, Žbandaj 59, OIB: </w:t>
      </w:r>
      <w:r w:rsidR="00185F47" w:rsidRPr="00884DB7">
        <w:t>22197278532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304794">
        <w:rPr>
          <w:lang w:val="sv-SE"/>
        </w:rPr>
        <w:t>Azra Hodžić, Rijeka, Mate Balote 20A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304794">
        <w:rPr>
          <w:lang w:val="sv-SE"/>
        </w:rPr>
        <w:t xml:space="preserve">SS Poreč, </w:t>
      </w:r>
      <w:r w:rsidRPr="0077472A">
        <w:rPr>
          <w:lang w:val="sv-SE"/>
        </w:rPr>
        <w:t>z.</w:t>
      </w:r>
      <w:r w:rsidR="00DD48A9">
        <w:rPr>
          <w:lang w:val="sv-SE"/>
        </w:rPr>
        <w:t xml:space="preserve"> </w:t>
      </w:r>
      <w:r w:rsidRPr="0077472A">
        <w:rPr>
          <w:lang w:val="sv-SE"/>
        </w:rPr>
        <w:t>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419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B14925">
          <w:t>Posl. broj: 4 St-</w:t>
        </w:r>
        <w:r w:rsidR="00884DB7">
          <w:t>1022</w:t>
        </w:r>
        <w:r w:rsidR="00B14925">
          <w:t>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84DB7">
      <w:t>1022</w:t>
    </w:r>
    <w:r w:rsidR="00B14925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18E"/>
    <w:rsid w:val="00035235"/>
    <w:rsid w:val="00036ADB"/>
    <w:rsid w:val="00054F92"/>
    <w:rsid w:val="00055A13"/>
    <w:rsid w:val="0007507F"/>
    <w:rsid w:val="00081DBF"/>
    <w:rsid w:val="00097593"/>
    <w:rsid w:val="000A0470"/>
    <w:rsid w:val="000A5AAB"/>
    <w:rsid w:val="000A7AEE"/>
    <w:rsid w:val="000B0370"/>
    <w:rsid w:val="000C14F1"/>
    <w:rsid w:val="000D5EFA"/>
    <w:rsid w:val="000D7DFC"/>
    <w:rsid w:val="000E36A7"/>
    <w:rsid w:val="00105774"/>
    <w:rsid w:val="00107DA9"/>
    <w:rsid w:val="00134676"/>
    <w:rsid w:val="00174F01"/>
    <w:rsid w:val="00180AD8"/>
    <w:rsid w:val="00185F47"/>
    <w:rsid w:val="00191D06"/>
    <w:rsid w:val="001E4FF6"/>
    <w:rsid w:val="001F3FE9"/>
    <w:rsid w:val="00204DEB"/>
    <w:rsid w:val="0022446C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A18D6"/>
    <w:rsid w:val="002B36A8"/>
    <w:rsid w:val="002B627E"/>
    <w:rsid w:val="002C28EC"/>
    <w:rsid w:val="002D55AD"/>
    <w:rsid w:val="002E6113"/>
    <w:rsid w:val="00304794"/>
    <w:rsid w:val="00315097"/>
    <w:rsid w:val="003157B1"/>
    <w:rsid w:val="00317FBA"/>
    <w:rsid w:val="003264FF"/>
    <w:rsid w:val="003266F0"/>
    <w:rsid w:val="00333A6A"/>
    <w:rsid w:val="003446D3"/>
    <w:rsid w:val="003613B0"/>
    <w:rsid w:val="00363419"/>
    <w:rsid w:val="00395F29"/>
    <w:rsid w:val="003971EF"/>
    <w:rsid w:val="003A1467"/>
    <w:rsid w:val="003B74B1"/>
    <w:rsid w:val="003D112F"/>
    <w:rsid w:val="003E00AF"/>
    <w:rsid w:val="003E60F9"/>
    <w:rsid w:val="003F265C"/>
    <w:rsid w:val="003F4CA6"/>
    <w:rsid w:val="00435808"/>
    <w:rsid w:val="0044039B"/>
    <w:rsid w:val="004804E9"/>
    <w:rsid w:val="00481920"/>
    <w:rsid w:val="00485407"/>
    <w:rsid w:val="004925BA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356B8"/>
    <w:rsid w:val="005441A1"/>
    <w:rsid w:val="005468E5"/>
    <w:rsid w:val="005521FC"/>
    <w:rsid w:val="00554328"/>
    <w:rsid w:val="00560E38"/>
    <w:rsid w:val="00560FBF"/>
    <w:rsid w:val="00561574"/>
    <w:rsid w:val="00565D16"/>
    <w:rsid w:val="005672DD"/>
    <w:rsid w:val="00580787"/>
    <w:rsid w:val="00581279"/>
    <w:rsid w:val="00583000"/>
    <w:rsid w:val="0059655A"/>
    <w:rsid w:val="005A0AE7"/>
    <w:rsid w:val="005D50EA"/>
    <w:rsid w:val="005E3EB7"/>
    <w:rsid w:val="005E434E"/>
    <w:rsid w:val="005E5828"/>
    <w:rsid w:val="00603520"/>
    <w:rsid w:val="00604CEB"/>
    <w:rsid w:val="0061079D"/>
    <w:rsid w:val="00612593"/>
    <w:rsid w:val="00620365"/>
    <w:rsid w:val="006270B6"/>
    <w:rsid w:val="006272B6"/>
    <w:rsid w:val="0063080B"/>
    <w:rsid w:val="00630C62"/>
    <w:rsid w:val="00633FE7"/>
    <w:rsid w:val="006341D4"/>
    <w:rsid w:val="006663D6"/>
    <w:rsid w:val="006706ED"/>
    <w:rsid w:val="00672A0C"/>
    <w:rsid w:val="006841D7"/>
    <w:rsid w:val="00693F0F"/>
    <w:rsid w:val="00694363"/>
    <w:rsid w:val="006A66C3"/>
    <w:rsid w:val="006A66F2"/>
    <w:rsid w:val="006A71CF"/>
    <w:rsid w:val="006B3C3E"/>
    <w:rsid w:val="006B7120"/>
    <w:rsid w:val="006C0F66"/>
    <w:rsid w:val="006F3AA2"/>
    <w:rsid w:val="00704476"/>
    <w:rsid w:val="007104B9"/>
    <w:rsid w:val="00716EE0"/>
    <w:rsid w:val="00733E50"/>
    <w:rsid w:val="0076456A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37F50"/>
    <w:rsid w:val="00844FE0"/>
    <w:rsid w:val="008551A7"/>
    <w:rsid w:val="00861560"/>
    <w:rsid w:val="0087394A"/>
    <w:rsid w:val="0088473D"/>
    <w:rsid w:val="00884DB7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20058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BC4"/>
    <w:rsid w:val="00990EFA"/>
    <w:rsid w:val="0099723F"/>
    <w:rsid w:val="009A5878"/>
    <w:rsid w:val="009B356E"/>
    <w:rsid w:val="009C7404"/>
    <w:rsid w:val="009D109D"/>
    <w:rsid w:val="009D1DFA"/>
    <w:rsid w:val="009F5DB2"/>
    <w:rsid w:val="00A02823"/>
    <w:rsid w:val="00A07B23"/>
    <w:rsid w:val="00A1041E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0F6F"/>
    <w:rsid w:val="00AD57E9"/>
    <w:rsid w:val="00AF4620"/>
    <w:rsid w:val="00AF47B8"/>
    <w:rsid w:val="00B000DF"/>
    <w:rsid w:val="00B03B42"/>
    <w:rsid w:val="00B0683D"/>
    <w:rsid w:val="00B14925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C4144"/>
    <w:rsid w:val="00BD192E"/>
    <w:rsid w:val="00BE2CDA"/>
    <w:rsid w:val="00BE6E6A"/>
    <w:rsid w:val="00C077AD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C2EE7"/>
    <w:rsid w:val="00DD483B"/>
    <w:rsid w:val="00DD48A9"/>
    <w:rsid w:val="00DD5F14"/>
    <w:rsid w:val="00DF28E8"/>
    <w:rsid w:val="00DF2D30"/>
    <w:rsid w:val="00DF3343"/>
    <w:rsid w:val="00DF3B18"/>
    <w:rsid w:val="00DF442A"/>
    <w:rsid w:val="00DF679D"/>
    <w:rsid w:val="00E1326C"/>
    <w:rsid w:val="00E249D6"/>
    <w:rsid w:val="00E369F6"/>
    <w:rsid w:val="00E372E4"/>
    <w:rsid w:val="00E40DC9"/>
    <w:rsid w:val="00E55ED8"/>
    <w:rsid w:val="00E57F5E"/>
    <w:rsid w:val="00E73356"/>
    <w:rsid w:val="00E767D2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0FA"/>
    <w:rsid w:val="00F31225"/>
    <w:rsid w:val="00F32923"/>
    <w:rsid w:val="00F32B1B"/>
    <w:rsid w:val="00F46859"/>
    <w:rsid w:val="00F50A39"/>
    <w:rsid w:val="00F52307"/>
    <w:rsid w:val="00F531AB"/>
    <w:rsid w:val="00F560F8"/>
    <w:rsid w:val="00F84326"/>
    <w:rsid w:val="00F84493"/>
    <w:rsid w:val="00F85656"/>
    <w:rsid w:val="00F94871"/>
    <w:rsid w:val="00F95A9C"/>
    <w:rsid w:val="00FA4F6C"/>
    <w:rsid w:val="00FB0B18"/>
    <w:rsid w:val="00FB3B04"/>
    <w:rsid w:val="00FC45FC"/>
    <w:rsid w:val="00FD2FCE"/>
    <w:rsid w:val="00FE1BC8"/>
    <w:rsid w:val="00FE5595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St-1022/2016-3</izvorni_sadrzaj>
    <derivirana_varijabla naziv="DomainObject.Oznaka_1">St-1022/2016-3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HANN - INVEST d.o.o. POREČ zastupanog po punomoćniku Azra Hodžić</izvorni_sadrzaj>
    <derivirana_varijabla naziv="DomainObject.Predmet.ProtustrankaFormated_1">  HANN - INVEST d.o.o. POREČ zastupanog po punomoćniku Azra Hodžić</derivirana_varijabla>
  </DomainObject.Predmet.ProtustrankaFormated>
  <DomainObject.Predmet.ProtustrankaFormatedOIB>
    <izvorni_sadrzaj>  HANN - INVEST d.o.o. POREČ, OIB 22197278532 zastupanog po punomoćniku Azra Hodžić</izvorni_sadrzaj>
    <derivirana_varijabla naziv="DomainObject.Predmet.ProtustrankaFormatedOIB_1">  HANN - INVEST d.o.o. POREČ, OIB 22197278532 zastupanog po punomoćniku Azra Hodžić</derivirana_varijabla>
  </DomainObject.Predmet.ProtustrankaFormatedOIB>
  <DomainObject.Predmet.ProtustrankaFormatedWithAdress>
    <izvorni_sadrzaj> HANN - INVEST d.o.o. POREČ, Žbandaj, Žbandaj 59, 52440 Poreč zastupanog po punomoćniku Azra Hodžić</izvorni_sadrzaj>
    <derivirana_varijabla naziv="DomainObject.Predmet.ProtustrankaFormatedWithAdress_1"> HANN - INVEST d.o.o. POREČ, Žbandaj, Žbandaj 59, 52440 Poreč zastupanog po punomoćniku Azra Hodžić</derivirana_varijabla>
  </DomainObject.Predmet.ProtustrankaFormatedWithAdress>
  <DomainObject.Predmet.ProtustrankaFormatedWithAdressOIB>
    <izvorni_sadrzaj> HANN - INVEST d.o.o. POREČ, OIB 22197278532, Žbandaj, Žbandaj 59, 52440 Poreč zastupanog po punomoćniku Azra Hodžić</izvorni_sadrzaj>
    <derivirana_varijabla naziv="DomainObject.Predmet.ProtustrankaFormatedWithAdressOIB_1"> HANN - INVEST d.o.o. POREČ, OIB 22197278532, Žbandaj, Žbandaj 59, 52440 Poreč zastupanog po punomoćniku Azra Hodžić</derivirana_varijabla>
  </DomainObject.Predmet.ProtustrankaFormatedWithAdressOIB>
  <DomainObject.Predmet.ProtustrankaWithAdress>
    <izvorni_sadrzaj>HANN - INVEST d.o.o. POREČ Žbandaj, Žbandaj 59, 52440 Poreč</izvorni_sadrzaj>
    <derivirana_varijabla naziv="DomainObject.Predmet.ProtustrankaWithAdress_1">HANN - INVEST d.o.o. POREČ Žbandaj, Žbandaj 59, 52440 Poreč</derivirana_varijabla>
  </DomainObject.Predmet.ProtustrankaWithAdress>
  <DomainObject.Predmet.ProtustrankaWithAdressOIB>
    <izvorni_sadrzaj>HANN - INVEST d.o.o. POREČ, OIB 22197278532, Žbandaj, Žbandaj 59, 52440 Poreč</izvorni_sadrzaj>
    <derivirana_varijabla naziv="DomainObject.Predmet.ProtustrankaWithAdressOIB_1">HANN - INVEST d.o.o. POREČ, OIB 22197278532, Žbandaj, Žbandaj 59, 52440 Poreč</derivirana_varijabla>
  </DomainObject.Predmet.ProtustrankaWithAdressOIB>
  <DomainObject.Predmet.ProtustrankaNazivFormated>
    <izvorni_sadrzaj>HANN - INVEST d.o.o. POREČ</izvorni_sadrzaj>
    <derivirana_varijabla naziv="DomainObject.Predmet.ProtustrankaNazivFormated_1">HANN - INVEST d.o.o. POREČ</derivirana_varijabla>
  </DomainObject.Predmet.ProtustrankaNazivFormated>
  <DomainObject.Predmet.ProtustrankaNazivFormatedOIB>
    <izvorni_sadrzaj>HANN - INVEST d.o.o. POREČ, OIB 22197278532</izvorni_sadrzaj>
    <derivirana_varijabla naziv="DomainObject.Predmet.ProtustrankaNazivFormatedOIB_1">HANN - INVEST d.o.o. POREČ, OIB 22197278532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406149.10</izvorni_sadrzaj>
    <derivirana_varijabla naziv="DomainObject.Predmet.TrenutnaVrijednost_1">406149.10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HANN - INVEST d.o.o. POREČ zastupanog po punomoćniku Azra Hodžić</item>
    </izvorni_sadrzaj>
    <derivirana_varijabla naziv="DomainObject.Predmet.ProtuStrankaListFormated_1">
      <item>HANN - INVEST d.o.o. POREČ zastupanog po punomoćniku Azra Hodžić</item>
    </derivirana_varijabla>
  </DomainObject.Predmet.ProtuStrankaListFormated>
  <DomainObject.Predmet.ProtuStrankaListFormatedOIB>
    <izvorni_sadrzaj>
      <item>HANN - INVEST d.o.o. POREČ, OIB 22197278532 zastupanog po punomoćniku Azra Hodžić</item>
    </izvorni_sadrzaj>
    <derivirana_varijabla naziv="DomainObject.Predmet.ProtuStrankaListFormatedOIB_1">
      <item>HANN - INVEST d.o.o. POREČ, OIB 22197278532 zastupanog po punomoćniku Azra Hodžić</item>
    </derivirana_varijabla>
  </DomainObject.Predmet.ProtuStrankaListFormatedOIB>
  <DomainObject.Predmet.ProtuStrankaListFormatedWithAdress>
    <izvorni_sadrzaj>
      <item>HANN - INVEST d.o.o. POREČ, Žbandaj, Žbandaj 59, 52440 Poreč zastupanog po punomoćniku Azra Hodžić</item>
    </izvorni_sadrzaj>
    <derivirana_varijabla naziv="DomainObject.Predmet.ProtuStrankaListFormatedWithAdress_1">
      <item>HANN - INVEST d.o.o. POREČ, Žbandaj, Žbandaj 59, 52440 Poreč zastupanog po punomoćniku Azra Hodžić</item>
    </derivirana_varijabla>
  </DomainObject.Predmet.ProtuStrankaListFormatedWithAdress>
  <DomainObject.Predmet.ProtuStrankaListFormatedWithAdressOIB>
    <izvorni_sadrzaj>
      <item>HANN - INVEST d.o.o. POREČ, OIB 22197278532, Žbandaj, Žbandaj 59, 52440 Poreč zastupanog po punomoćniku Azra Hodžić</item>
    </izvorni_sadrzaj>
    <derivirana_varijabla naziv="DomainObject.Predmet.ProtuStrankaListFormatedWithAdressOIB_1">
      <item>HANN - INVEST d.o.o. POREČ, OIB 22197278532, Žbandaj, Žbandaj 59, 52440 Poreč zastupanog po punomoćniku Azra Hodžić</item>
    </derivirana_varijabla>
  </DomainObject.Predmet.ProtuStrankaListFormatedWithAdressOIB>
  <DomainObject.Predmet.ProtuStrankaListNazivFormated>
    <izvorni_sadrzaj>
      <item>HANN - INVEST d.o.o. POREČ</item>
    </izvorni_sadrzaj>
    <derivirana_varijabla naziv="DomainObject.Predmet.ProtuStrankaListNazivFormated_1">
      <item>HANN - INVEST d.o.o. POREČ</item>
    </derivirana_varijabla>
  </DomainObject.Predmet.ProtuStrankaListNazivFormated>
  <DomainObject.Predmet.ProtuStrankaListNazivFormatedOIB>
    <izvorni_sadrzaj>
      <item>HANN - INVEST d.o.o. POREČ, OIB 22197278532</item>
    </izvorni_sadrzaj>
    <derivirana_varijabla naziv="DomainObject.Predmet.ProtuStrankaListNazivFormatedOIB_1">
      <item>HANN - INVEST d.o.o. POREČ, OIB 22197278532</item>
    </derivirana_varijabla>
  </DomainObject.Predmet.ProtuStrankaListNazivFormatedOIB>
  <DomainObject.Predmet.OstaliListFormated>
    <izvorni_sadrzaj>
      <item>Azra Hodžić punomoćnik sudionika u postupku HANN - INVEST d.o.o. POREČ</item>
    </izvorni_sadrzaj>
    <derivirana_varijabla naziv="DomainObject.Predmet.OstaliListFormated_1">
      <item>Azra Hodžić punomoćnik sudionika u postupku HANN - INVEST d.o.o. POREČ</item>
    </derivirana_varijabla>
  </DomainObject.Predmet.OstaliListFormated>
  <DomainObject.Predmet.OstaliListFormatedOIB>
    <izvorni_sadrzaj>
      <item>Azra Hodžić, OIB 05894358047 punomoćnik sudionika u postupku HANN - INVEST d.o.o. POREČ</item>
    </izvorni_sadrzaj>
    <derivirana_varijabla naziv="DomainObject.Predmet.OstaliListFormatedOIB_1">
      <item>Azra Hodžić, OIB 05894358047 punomoćnik sudionika u postupku HANN - INVEST d.o.o. POREČ</item>
    </derivirana_varijabla>
  </DomainObject.Predmet.OstaliListFormatedOIB>
  <DomainObject.Predmet.OstaliListFormatedWithAdress>
    <izvorni_sadrzaj>
      <item>Azra Hodžić, Mate Balote 20a, 51000 Rijeka punomoćnik sudionika u postupku HANN - INVEST d.o.o. POREČ</item>
    </izvorni_sadrzaj>
    <derivirana_varijabla naziv="DomainObject.Predmet.OstaliListFormatedWithAdress_1">
      <item>Azra Hodžić, Mate Balote 20a, 51000 Rijeka punomoćnik sudionika u postupku HANN - INVEST d.o.o. POREČ</item>
    </derivirana_varijabla>
  </DomainObject.Predmet.OstaliListFormatedWithAdress>
  <DomainObject.Predmet.OstaliListFormatedWithAdressOIB>
    <izvorni_sadrzaj>
      <item>Azra Hodžić, OIB 05894358047, Mate Balote 20a, 51000 Rijeka punomoćnik sudionika u postupku HANN - INVEST d.o.o. POREČ</item>
    </izvorni_sadrzaj>
    <derivirana_varijabla naziv="DomainObject.Predmet.OstaliListFormatedWithAdressOIB_1">
      <item>Azra Hodžić, OIB 05894358047, Mate Balote 20a, 51000 Rijeka punomoćnik sudionika u postupku HANN - INVEST d.o.o. POREČ</item>
    </derivirana_varijabla>
  </DomainObject.Predmet.OstaliListFormatedWithAdressOIB>
  <DomainObject.Predmet.OstaliListNazivFormated>
    <izvorni_sadrzaj>
      <item>Azra Hodžić</item>
    </izvorni_sadrzaj>
    <derivirana_varijabla naziv="DomainObject.Predmet.OstaliListNazivFormated_1">
      <item>Azra Hodžić</item>
    </derivirana_varijabla>
  </DomainObject.Predmet.OstaliListNazivFormated>
  <DomainObject.Predmet.OstaliListNazivFormatedOIB>
    <izvorni_sadrzaj>
      <item>Azra Hodžić, OIB 05894358047</item>
    </izvorni_sadrzaj>
    <derivirana_varijabla naziv="DomainObject.Predmet.OstaliListNazivFormatedOIB_1">
      <item>Azra Hodžić, OIB 05894358047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St-1022/2016-3</izvorni_sadrzaj>
    <derivirana_varijabla naziv="DomainObject.PoslovniBrojDokumenta_1">St-1022/2016-3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HANN - INVEST d.o.o. POREČ</izvorni_sadrzaj>
    <derivirana_varijabla naziv="DomainObject.Predmet.ProtustrankaIDrugi_1">HANN - INVEST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HANN - INVEST d.o.o. POREČ, OIB 22197278532, Žbandaj, Žbandaj 59, 52440 Poreč</izvorni_sadrzaj>
    <derivirana_varijabla naziv="DomainObject.Predmet.ProtustrankaIDrugiAdressOIB_1">HANN - INVEST d.o.o. POREČ, OIB 22197278532, Žbandaj, Žbandaj 59,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HANN - INVEST d.o.o. POREČ</item>
      <item>Azra Hodžić</item>
    </izvorni_sadrzaj>
    <derivirana_varijabla naziv="DomainObject.Predmet.SudioniciListNaziv_1">
      <item>FINANCIJSKA AGENCIJA, RC RIJEKA, PODRUŽNICA PULA, PULA</item>
      <item>HANN - INVEST d.o.o. POREČ</item>
      <item>Azra Hodžić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HANN - INVEST d.o.o. POREČ, OIB 22197278532, Žbandaj, Žbandaj 59,52440 Poreč</item>
      <item>Azra Hodžić, OIB 05894358047, Mate Balote 20a,51000 Rijeka</item>
    </izvorni_sadrzaj>
    <derivirana_varijabla naziv="DomainObject.Predmet.SudioniciListAdressOIB_1">
      <item>FINANCIJSKA AGENCIJA, RC RIJEKA, PODRUŽNICA PULA, PULA, OIB 85821130368, Ulica grada Vukovara 70,10000 Zagreb</item>
      <item>HANN - INVEST d.o.o. POREČ, OIB 22197278532, Žbandaj, Žbandaj 59,52440 Poreč</item>
      <item>Azra Hodžić, OIB 05894358047, Mate Balote 20a,51000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22197278532</item>
      <item>, OIB 05894358047</item>
    </izvorni_sadrzaj>
    <derivirana_varijabla naziv="DomainObject.Predmet.SudioniciListNazivOIB_1">
      <item>, OIB 85821130368</item>
      <item>, OIB 22197278532</item>
      <item>, OIB 05894358047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F8597-BF38-4F98-B812-60E6CBDDC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3296</properties:Characters>
  <properties:Lines>87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2016-09-27T11:05:00Z</dcterms:created>
  <dc:creator>Jasmina Matika</dc:creator>
  <cp:lastModifiedBy>Sanja Prodan</cp:lastModifiedBy>
  <cp:lastPrinted>2016-09-28T07:30:00Z</cp:lastPrinted>
  <dcterms:modified xmlns:xsi="http://www.w3.org/2001/XMLSchema-instance" xsi:type="dcterms:W3CDTF">2016-09-28T07:30:00Z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St-1022/2016-3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