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2736b" w14:paraId="f42736b" w:rsidRDefault="00AB4602"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A019D" w:rsidP="000A019D" w:rsidR="000A019D">
      <w:pPr>
        <w:jc w:val="both"/>
        <w:rPr>
          <w:sz w:val="20"/>
          <w:szCs w:val="20"/>
        </w:rPr>
      </w:pPr>
      <w:r>
        <w:rPr>
          <w:sz w:val="20"/>
          <w:szCs w:val="20"/>
        </w:rPr>
        <w:t xml:space="preserve">                                                                             Obrazac 20.</w:t>
      </w:r>
    </w:p>
    <w:p w:rsidRDefault="000A019D" w:rsidP="000A019D" w:rsidR="000A019D">
      <w:pPr>
        <w:jc w:val="both"/>
        <w:rPr>
          <w:sz w:val="20"/>
          <w:szCs w:val="20"/>
        </w:rPr>
      </w:pPr>
      <w:r>
        <w:rPr>
          <w:sz w:val="20"/>
          <w:szCs w:val="20"/>
        </w:rPr>
        <w:t xml:space="preserve">                      IZVJEŠĆE STEČAJNOG UPRAVITELJA O TIJEKU STEČAJNOG POSTUPKA I O STANJU</w:t>
      </w:r>
    </w:p>
    <w:p w:rsidRDefault="000A019D" w:rsidP="000A019D" w:rsidR="000A019D">
      <w:pPr>
        <w:jc w:val="both"/>
        <w:rPr>
          <w:sz w:val="20"/>
          <w:szCs w:val="20"/>
        </w:rPr>
      </w:pPr>
      <w:r>
        <w:rPr>
          <w:sz w:val="20"/>
          <w:szCs w:val="20"/>
        </w:rPr>
        <w:t xml:space="preserve">                           STEČAJNE MASE NA TEMELJU ČLANKA 89. STAVKA 2. STEČAJNOG ZAKONA</w:t>
      </w:r>
    </w:p>
    <w:p w:rsidRDefault="000A019D" w:rsidP="000A019D" w:rsidR="000A019D">
      <w:pPr>
        <w:rPr>
          <w:sz w:val="20"/>
          <w:szCs w:val="20"/>
        </w:rPr>
      </w:pPr>
    </w:p>
    <w:p w:rsidRDefault="000A019D" w:rsidP="000A019D" w:rsidR="000A019D">
      <w:r>
        <w:t xml:space="preserve">                                       IZVJEŠĆE STEČAJNOG UPRAVITELJA O TIJEKU</w:t>
      </w:r>
    </w:p>
    <w:p w:rsidRDefault="000A019D" w:rsidP="000A019D" w:rsidR="000A019D">
      <w:r>
        <w:t xml:space="preserve">                                    STEČAJNOG POSTUPKA I STANJU STEČAJNE MASE</w:t>
      </w:r>
    </w:p>
    <w:p w:rsidRDefault="000A019D" w:rsidP="000A019D" w:rsidR="000A019D">
      <w:r>
        <w:t xml:space="preserve"> </w:t>
      </w:r>
    </w:p>
    <w:p w:rsidRDefault="000A019D" w:rsidP="000A019D" w:rsidR="000A019D"/>
    <w:p w:rsidRDefault="000A019D" w:rsidP="000A019D" w:rsidR="000A019D">
      <w:pPr>
        <w:rPr>
          <w:b/>
        </w:rPr>
      </w:pPr>
      <w:r>
        <w:t xml:space="preserve">Nadležni trgovački sud: </w:t>
      </w:r>
      <w:r>
        <w:rPr>
          <w:b/>
        </w:rPr>
        <w:t>Trgovački sud u Bjelovaru</w:t>
      </w:r>
    </w:p>
    <w:p w:rsidRDefault="000A019D" w:rsidP="000A019D" w:rsidR="000A019D">
      <w:pPr>
        <w:rPr>
          <w:b/>
        </w:rPr>
      </w:pPr>
      <w:r>
        <w:t xml:space="preserve">Poslovni broj spisa: </w:t>
      </w:r>
      <w:r>
        <w:rPr>
          <w:b/>
        </w:rPr>
        <w:t>St-296/2017</w:t>
      </w:r>
    </w:p>
    <w:p w:rsidRDefault="000A019D" w:rsidP="000A019D" w:rsidR="000A019D">
      <w:pPr>
        <w:ind w:right="-425"/>
      </w:pPr>
      <w:r>
        <w:t xml:space="preserve">Dužnik: </w:t>
      </w:r>
      <w:r>
        <w:rPr>
          <w:b/>
        </w:rPr>
        <w:t xml:space="preserve">RIBA  d.d. u stečaju, </w:t>
      </w:r>
      <w:proofErr w:type="spellStart"/>
      <w:r>
        <w:rPr>
          <w:b/>
        </w:rPr>
        <w:t>Kaniška</w:t>
      </w:r>
      <w:proofErr w:type="spellEnd"/>
      <w:r>
        <w:rPr>
          <w:b/>
        </w:rPr>
        <w:t xml:space="preserve"> Iva </w:t>
      </w:r>
      <w:proofErr w:type="spellStart"/>
      <w:r>
        <w:rPr>
          <w:b/>
        </w:rPr>
        <w:t>bb</w:t>
      </w:r>
      <w:proofErr w:type="spellEnd"/>
      <w:r>
        <w:rPr>
          <w:b/>
        </w:rPr>
        <w:t xml:space="preserve">,  </w:t>
      </w:r>
      <w:proofErr w:type="spellStart"/>
      <w:r>
        <w:rPr>
          <w:b/>
        </w:rPr>
        <w:t>Kaniška</w:t>
      </w:r>
      <w:proofErr w:type="spellEnd"/>
      <w:r>
        <w:rPr>
          <w:b/>
        </w:rPr>
        <w:t xml:space="preserve"> Iva, OIB: 52199410731</w:t>
      </w:r>
    </w:p>
    <w:p w:rsidRDefault="000A019D" w:rsidP="000A019D" w:rsidR="000A019D">
      <w:pPr>
        <w:ind w:right="-425"/>
        <w:rPr>
          <w:b/>
        </w:rPr>
      </w:pPr>
      <w:r>
        <w:t xml:space="preserve">Predmet: </w:t>
      </w:r>
      <w:r>
        <w:rPr>
          <w:b/>
        </w:rPr>
        <w:t>Izvješće stečajnog upravitelja o tijeku stečajnog postupka  i stanju stečajne mase</w:t>
      </w:r>
    </w:p>
    <w:p w:rsidRDefault="000A019D" w:rsidP="000A019D" w:rsidR="000A019D">
      <w:pPr>
        <w:ind w:right="-425"/>
        <w:rPr>
          <w:b/>
        </w:rPr>
      </w:pPr>
    </w:p>
    <w:p w:rsidRDefault="000A019D" w:rsidP="000A019D" w:rsidR="000A019D">
      <w:pPr>
        <w:ind w:right="-425"/>
      </w:pPr>
      <w:r>
        <w:rPr>
          <w:b/>
        </w:rPr>
        <w:t xml:space="preserve">I) </w:t>
      </w:r>
      <w:r>
        <w:t>Rješenjem Trgovačkog suda u Bjelovaru poslovni broj St-296/2017-58 od  14. 05. 2018. godine, sazvana je za dan 23.05.2018. godine Skupština vjerovnika u ovom postupku, te temeljem istog</w:t>
      </w:r>
      <w:r>
        <w:t xml:space="preserve"> </w:t>
      </w:r>
      <w:r>
        <w:t xml:space="preserve">stečajni upravitelj dužnika RIBA d.d. u stečaju iz </w:t>
      </w:r>
      <w:proofErr w:type="spellStart"/>
      <w:r>
        <w:t>Kaniške</w:t>
      </w:r>
      <w:proofErr w:type="spellEnd"/>
      <w:r>
        <w:t xml:space="preserve"> Ive, </w:t>
      </w:r>
      <w:proofErr w:type="spellStart"/>
      <w:r>
        <w:t>Kaniška</w:t>
      </w:r>
      <w:proofErr w:type="spellEnd"/>
      <w:r>
        <w:t xml:space="preserve"> Iva </w:t>
      </w:r>
      <w:proofErr w:type="spellStart"/>
      <w:r>
        <w:t>bb</w:t>
      </w:r>
      <w:proofErr w:type="spellEnd"/>
      <w:r>
        <w:t>, podnosi stečajnom</w:t>
      </w:r>
      <w:r>
        <w:t xml:space="preserve"> </w:t>
      </w:r>
      <w:r>
        <w:t xml:space="preserve">sudu i stečajnim vjerovnicima ovo izvješće o tijeku stečajnog postupka i stanju stečajne mase na </w:t>
      </w:r>
      <w:bookmarkStart w:name="_GoBack" w:id="0"/>
      <w:bookmarkEnd w:id="0"/>
      <w:r>
        <w:t>dan 10.05.2018. godine.</w:t>
      </w:r>
    </w:p>
    <w:p w:rsidRDefault="000A019D" w:rsidP="000A019D" w:rsidR="000A019D">
      <w:pPr>
        <w:ind w:right="-425"/>
      </w:pPr>
    </w:p>
    <w:p w:rsidRDefault="000A019D" w:rsidP="000A019D" w:rsidR="000A019D">
      <w:pPr>
        <w:ind w:right="-425"/>
      </w:pPr>
      <w:r>
        <w:t>U dosadašnjem tijeku stečajnog postupka (na dan 10.05.2018.) ukupni dužnikov priliv iznosio je</w:t>
      </w:r>
    </w:p>
    <w:p w:rsidRDefault="000A019D" w:rsidP="000A019D" w:rsidR="000A019D">
      <w:pPr>
        <w:ind w:right="-425"/>
      </w:pPr>
      <w:r>
        <w:t>846.666,88 kuna i odnosio se na priliv od prodaje ribe (270.809,28 kuna), naplate potraživanja</w:t>
      </w:r>
    </w:p>
    <w:p w:rsidRDefault="000A019D" w:rsidP="000A019D" w:rsidR="000A019D">
      <w:pPr>
        <w:ind w:right="-425"/>
      </w:pPr>
      <w:r>
        <w:t>(254.943,41 kuna), uplate poticaja (68.325,73 kuna) i prodaje pokretnina (252.588,46 kuna).</w:t>
      </w:r>
    </w:p>
    <w:p w:rsidRDefault="000A019D" w:rsidP="000A019D" w:rsidR="000A019D">
      <w:pPr>
        <w:ind w:right="-425"/>
      </w:pPr>
    </w:p>
    <w:p w:rsidRDefault="000A019D" w:rsidP="000A019D" w:rsidR="000A019D">
      <w:pPr>
        <w:ind w:right="-425"/>
      </w:pPr>
      <w:r>
        <w:t>U isto vrijeme odliv sredstava ukupno je iznosio 445.888,20 kuna i odnosio se na trošak PDV-a</w:t>
      </w:r>
    </w:p>
    <w:p w:rsidRDefault="000A019D" w:rsidP="000A019D" w:rsidR="000A019D">
      <w:pPr>
        <w:ind w:right="-425"/>
      </w:pPr>
      <w:r>
        <w:t>(23.522,00 kuna), trošak neto plaća(122.873,24 kuna), trošak poreza i doprinosa (70.806,28 kuna),</w:t>
      </w:r>
    </w:p>
    <w:p w:rsidRDefault="000A019D" w:rsidP="000A019D" w:rsidR="000A019D">
      <w:pPr>
        <w:spacing w:after="0"/>
        <w:ind w:right="-425"/>
      </w:pPr>
      <w:r>
        <w:t>putni trošak radnika (40.842,50 kuna), trošak ugovora o djelu (14.500,00 kuna), trošak vještačenja</w:t>
      </w:r>
    </w:p>
    <w:p w:rsidRDefault="000A019D" w:rsidP="000A019D" w:rsidR="000A019D">
      <w:pPr>
        <w:ind w:right="-425"/>
      </w:pPr>
      <w:r>
        <w:t>vrijednosti imovine (26.268,63 kuna), trošak hrane za ribe (65.477,50 kuna), trošak čuvarske službe</w:t>
      </w:r>
      <w:r>
        <w:t xml:space="preserve"> </w:t>
      </w:r>
      <w:r>
        <w:t>(17.340,00 kuna), trošak računovodstvenih usluga (11.000,00 kuna), režijske troškove (10.242,40</w:t>
      </w:r>
      <w:r>
        <w:t xml:space="preserve"> </w:t>
      </w:r>
      <w:r>
        <w:t xml:space="preserve">kuna), trošak dobavljača rez. dijelova, goriva, maziva, popravaka i dr. (24.053,28 </w:t>
      </w:r>
      <w:r>
        <w:lastRenderedPageBreak/>
        <w:t>kuna), trošak oglašavanja (6.596,00 kuna), naknade SKDD-a (5.306,15 kuna), trošak bankarskih usluga (3.730,84</w:t>
      </w:r>
      <w:r>
        <w:t xml:space="preserve"> </w:t>
      </w:r>
      <w:r>
        <w:t>kuna), trošak osiguranja imovine (1.426,88 kuna) i dr.</w:t>
      </w:r>
    </w:p>
    <w:p w:rsidRDefault="000A019D" w:rsidP="000A019D" w:rsidR="000A019D">
      <w:pPr>
        <w:ind w:right="-425"/>
      </w:pPr>
      <w:r>
        <w:t>Sukladno naprijed navedenom na dan 10.05.2018. godine dužnik na raspolaganju ima iznos od</w:t>
      </w:r>
    </w:p>
    <w:p w:rsidRDefault="000A019D" w:rsidP="000A019D" w:rsidR="000A019D">
      <w:pPr>
        <w:ind w:right="-425"/>
      </w:pPr>
      <w:r>
        <w:t>400.778,68 kuna.</w:t>
      </w:r>
    </w:p>
    <w:p w:rsidRDefault="000A019D" w:rsidP="000A019D" w:rsidR="000A019D">
      <w:pPr>
        <w:ind w:right="-425"/>
      </w:pPr>
      <w:r>
        <w:t>Prema odredbama Zakona o osiguranju radničkih tražbina Agencija za osiguranje radničkih tražbina</w:t>
      </w:r>
      <w:r>
        <w:t xml:space="preserve"> </w:t>
      </w:r>
      <w:r>
        <w:t>doznačila je na  dužnikov račun za posebne namjene iznos od 297.328,68 kuna, te je isti odmah isplaćen dužnikovim bivšim radnicima.</w:t>
      </w:r>
    </w:p>
    <w:p w:rsidRDefault="000A019D" w:rsidP="000A019D" w:rsidR="000A019D">
      <w:pPr>
        <w:ind w:right="-425"/>
      </w:pPr>
      <w:r>
        <w:t>Na ispitnom ročištu održanom 27. listopada 2017. godine utvrđene su tražbine 24 stečajna vjerovnika</w:t>
      </w:r>
      <w:r>
        <w:t xml:space="preserve"> </w:t>
      </w:r>
      <w:r>
        <w:t xml:space="preserve">prvog višeg isplatnog reda u ukupnom iznosu od 1.169.639,03 kuna i tražbine 11 stečajnih vjerovnika drugog višeg isplatnog reda u ukupnom iznosu od  26.206.456,78 kuna, kao i postojanje uknjiženih </w:t>
      </w:r>
      <w:proofErr w:type="spellStart"/>
      <w:r>
        <w:t>razlučnih</w:t>
      </w:r>
      <w:proofErr w:type="spellEnd"/>
      <w:r>
        <w:t xml:space="preserve"> prava na dužnikovim nekretninama u ukupnom iznosu od 6.924.308,43 kuna.</w:t>
      </w:r>
    </w:p>
    <w:p w:rsidRDefault="000A019D" w:rsidP="000A019D" w:rsidR="000A019D">
      <w:pPr>
        <w:ind w:right="-425"/>
      </w:pPr>
      <w:r>
        <w:t xml:space="preserve">Stečajni dužnik ne obavlja </w:t>
      </w:r>
      <w:proofErr w:type="spellStart"/>
      <w:r>
        <w:t>nikakove</w:t>
      </w:r>
      <w:proofErr w:type="spellEnd"/>
      <w:r>
        <w:t xml:space="preserve"> proizvodne aktivnosti, a na poslovima čuvanja i nadgledanja</w:t>
      </w:r>
    </w:p>
    <w:p w:rsidRDefault="000A019D" w:rsidP="000A019D" w:rsidR="000A019D">
      <w:pPr>
        <w:ind w:right="-425"/>
      </w:pPr>
      <w:r>
        <w:t>imovine trenutno zapošljava četiri radnika.</w:t>
      </w:r>
    </w:p>
    <w:p w:rsidRDefault="000A019D" w:rsidP="000A019D" w:rsidR="000A019D">
      <w:pPr>
        <w:spacing w:after="0"/>
        <w:ind w:right="-425"/>
      </w:pPr>
      <w:r>
        <w:t>Temeljem rješenja Visokog trgovačkog suda RH poslovni broj 38 PŽ-1044/2018-2 od 07.03.2018.</w:t>
      </w:r>
    </w:p>
    <w:p w:rsidRDefault="000A019D" w:rsidP="000A019D" w:rsidR="000A019D">
      <w:pPr>
        <w:spacing w:after="0"/>
        <w:ind w:right="-425"/>
      </w:pPr>
      <w:r>
        <w:t>godine, kojim je odbijena žalba vjerovnika ERSTE&amp;STEIERMARKISCHE  BANK  d.d. Rijeka i</w:t>
      </w:r>
    </w:p>
    <w:p w:rsidRDefault="000A019D" w:rsidP="000A019D" w:rsidR="000A019D">
      <w:pPr>
        <w:spacing w:after="0"/>
        <w:ind w:right="-425"/>
      </w:pPr>
      <w:r>
        <w:t>potvrđeno rješenje Trgovačkog suda u Bjelovaru poslovni broj St-296/2017-45 od 15.01.2018.</w:t>
      </w:r>
    </w:p>
    <w:p w:rsidRDefault="000A019D" w:rsidP="000A019D" w:rsidR="000A019D">
      <w:pPr>
        <w:spacing w:after="0"/>
        <w:ind w:right="-425"/>
      </w:pPr>
      <w:r>
        <w:t xml:space="preserve">godine, kojim rješenjem je TS u Bjelovaru ukinuo odluku Skupštine vjerovnika od 08.01.2018. </w:t>
      </w:r>
    </w:p>
    <w:p w:rsidRDefault="000A019D" w:rsidP="000A019D" w:rsidR="000A019D">
      <w:pPr>
        <w:spacing w:after="0"/>
        <w:ind w:right="-425"/>
      </w:pPr>
      <w:r>
        <w:t xml:space="preserve">godine o </w:t>
      </w:r>
      <w:proofErr w:type="spellStart"/>
      <w:r>
        <w:t>neprihvaćenju</w:t>
      </w:r>
      <w:proofErr w:type="spellEnd"/>
      <w:r>
        <w:t xml:space="preserve"> prijedloga stečajnog upravitelja o unovčenju nekretnina i pokretnina</w:t>
      </w:r>
    </w:p>
    <w:p w:rsidRDefault="000A019D" w:rsidP="000A019D" w:rsidR="000A019D">
      <w:pPr>
        <w:ind w:right="-425"/>
      </w:pPr>
      <w:r>
        <w:t xml:space="preserve">stečajnog dužnika, u daljem tijeku stečajnog postupka potrebno je pristupiti prodaji svih </w:t>
      </w:r>
      <w:r>
        <w:t>d</w:t>
      </w:r>
      <w:r>
        <w:t>užnikovih nekretnina i preostalih pokretnina.</w:t>
      </w:r>
    </w:p>
    <w:p w:rsidRDefault="000A019D" w:rsidP="000A019D" w:rsidR="000A019D">
      <w:pPr>
        <w:ind w:right="-425"/>
      </w:pPr>
      <w:r>
        <w:rPr>
          <w:b/>
        </w:rPr>
        <w:t>II)</w:t>
      </w:r>
      <w:r>
        <w:t xml:space="preserve"> Prijedlog unovčenja dužnikovih nekretnina i pokretnina</w:t>
      </w:r>
    </w:p>
    <w:p w:rsidRDefault="000A019D" w:rsidP="000A019D" w:rsidR="000A019D">
      <w:pPr>
        <w:spacing w:after="0"/>
        <w:ind w:right="-425"/>
      </w:pPr>
      <w:r>
        <w:t>Dana 10.05.2018. godine stečajnom upravitelju dostavljen je dopis trg. društva PP ORAHOVICA</w:t>
      </w:r>
    </w:p>
    <w:p w:rsidRDefault="000A019D" w:rsidP="000A019D" w:rsidR="000A019D">
      <w:pPr>
        <w:ind w:right="-425"/>
      </w:pPr>
      <w:r>
        <w:t>d.o.o. Orahovica, kojim isti iskazuje interes za kupnju svih preostalih dužnikovih nekretnina i pokretnina (u prilogu), te nudi sljedeće kupoprodajne cijene:</w:t>
      </w:r>
    </w:p>
    <w:p w:rsidRDefault="000A019D" w:rsidP="000A019D" w:rsidR="000A019D">
      <w:pPr>
        <w:ind w:right="-425"/>
      </w:pPr>
    </w:p>
    <w:p w:rsidRDefault="000A019D" w:rsidP="000A019D" w:rsidR="000A019D">
      <w:pPr>
        <w:ind w:right="-425"/>
      </w:pPr>
      <w:r>
        <w:t xml:space="preserve">1. Za nekretnine upisane u z.k.ul.br. 1385 k.o. </w:t>
      </w:r>
      <w:proofErr w:type="spellStart"/>
      <w:r>
        <w:t>Kaniška</w:t>
      </w:r>
      <w:proofErr w:type="spellEnd"/>
      <w:r>
        <w:t xml:space="preserve"> Iva, i to </w:t>
      </w:r>
      <w:proofErr w:type="spellStart"/>
      <w:r>
        <w:t>čkbr</w:t>
      </w:r>
      <w:proofErr w:type="spellEnd"/>
      <w:r>
        <w:t xml:space="preserve">. 389/5 i </w:t>
      </w:r>
      <w:proofErr w:type="spellStart"/>
      <w:r>
        <w:t>čkbr</w:t>
      </w:r>
      <w:proofErr w:type="spellEnd"/>
      <w:r>
        <w:t xml:space="preserve">. 392/2, nudi </w:t>
      </w:r>
    </w:p>
    <w:p w:rsidRDefault="000A019D" w:rsidP="000A019D" w:rsidR="000A019D">
      <w:pPr>
        <w:ind w:right="-425"/>
      </w:pPr>
      <w:r>
        <w:t xml:space="preserve">    kupoprodajnu cijenu u iznosu od 1.350.000,00 kuna.</w:t>
      </w:r>
    </w:p>
    <w:p w:rsidRDefault="000A019D" w:rsidP="000A019D" w:rsidR="000A019D">
      <w:pPr>
        <w:ind w:right="-426"/>
      </w:pPr>
      <w:r>
        <w:t xml:space="preserve">2. Za nekretnine upisane u  z.k.ul.br. 1366 k.o. </w:t>
      </w:r>
      <w:proofErr w:type="spellStart"/>
      <w:r>
        <w:t>Kaniška</w:t>
      </w:r>
      <w:proofErr w:type="spellEnd"/>
      <w:r>
        <w:t xml:space="preserve"> Iva,  i to </w:t>
      </w:r>
      <w:proofErr w:type="spellStart"/>
      <w:r>
        <w:t>čkbr</w:t>
      </w:r>
      <w:proofErr w:type="spellEnd"/>
      <w:r>
        <w:t xml:space="preserve">. 1221,  </w:t>
      </w:r>
      <w:proofErr w:type="spellStart"/>
      <w:r>
        <w:t>čkbr</w:t>
      </w:r>
      <w:proofErr w:type="spellEnd"/>
      <w:r>
        <w:t xml:space="preserve">. 1222/1, </w:t>
      </w:r>
      <w:proofErr w:type="spellStart"/>
      <w:r>
        <w:t>čkbr</w:t>
      </w:r>
      <w:proofErr w:type="spellEnd"/>
      <w:r>
        <w:t>.</w:t>
      </w:r>
    </w:p>
    <w:p w:rsidRDefault="000A019D" w:rsidP="000A019D" w:rsidR="000A019D">
      <w:pPr>
        <w:ind w:right="-426"/>
      </w:pPr>
      <w:r>
        <w:t xml:space="preserve">    1222/2,  </w:t>
      </w:r>
      <w:proofErr w:type="spellStart"/>
      <w:r>
        <w:t>čkbr</w:t>
      </w:r>
      <w:proofErr w:type="spellEnd"/>
      <w:r>
        <w:t xml:space="preserve">. 1367/1, čkbr.1367/2, </w:t>
      </w:r>
      <w:proofErr w:type="spellStart"/>
      <w:r>
        <w:t>čkbr</w:t>
      </w:r>
      <w:proofErr w:type="spellEnd"/>
      <w:r>
        <w:t xml:space="preserve">. 1367/3, </w:t>
      </w:r>
      <w:proofErr w:type="spellStart"/>
      <w:r>
        <w:t>čkbr</w:t>
      </w:r>
      <w:proofErr w:type="spellEnd"/>
      <w:r>
        <w:t xml:space="preserve">. 1367/5, </w:t>
      </w:r>
      <w:proofErr w:type="spellStart"/>
      <w:r>
        <w:t>čkbr</w:t>
      </w:r>
      <w:proofErr w:type="spellEnd"/>
      <w:r>
        <w:t xml:space="preserve">. 1368/5,  </w:t>
      </w:r>
      <w:proofErr w:type="spellStart"/>
      <w:r>
        <w:t>čkbr</w:t>
      </w:r>
      <w:proofErr w:type="spellEnd"/>
      <w:r>
        <w:t xml:space="preserve">. 1369, </w:t>
      </w:r>
      <w:proofErr w:type="spellStart"/>
      <w:r>
        <w:t>čkbr</w:t>
      </w:r>
      <w:proofErr w:type="spellEnd"/>
      <w:r>
        <w:t>.</w:t>
      </w:r>
    </w:p>
    <w:p w:rsidRDefault="000A019D" w:rsidP="000A019D" w:rsidR="000A019D">
      <w:pPr>
        <w:ind w:right="-426"/>
      </w:pPr>
      <w:r>
        <w:t xml:space="preserve">    1448,  </w:t>
      </w:r>
      <w:proofErr w:type="spellStart"/>
      <w:r>
        <w:t>čkbr</w:t>
      </w:r>
      <w:proofErr w:type="spellEnd"/>
      <w:r>
        <w:t xml:space="preserve">. 1450/1, </w:t>
      </w:r>
      <w:proofErr w:type="spellStart"/>
      <w:r>
        <w:t>čkbr</w:t>
      </w:r>
      <w:proofErr w:type="spellEnd"/>
      <w:r>
        <w:t xml:space="preserve">. 1451, </w:t>
      </w:r>
      <w:proofErr w:type="spellStart"/>
      <w:r>
        <w:t>čkbr</w:t>
      </w:r>
      <w:proofErr w:type="spellEnd"/>
      <w:r>
        <w:t xml:space="preserve">. 1452/2, </w:t>
      </w:r>
      <w:proofErr w:type="spellStart"/>
      <w:r>
        <w:t>čkbr</w:t>
      </w:r>
      <w:proofErr w:type="spellEnd"/>
      <w:r>
        <w:t xml:space="preserve">. 1453,  </w:t>
      </w:r>
      <w:proofErr w:type="spellStart"/>
      <w:r>
        <w:t>čkbr</w:t>
      </w:r>
      <w:proofErr w:type="spellEnd"/>
      <w:r>
        <w:t xml:space="preserve">. 1454/1, </w:t>
      </w:r>
      <w:proofErr w:type="spellStart"/>
      <w:r>
        <w:t>čkbr</w:t>
      </w:r>
      <w:proofErr w:type="spellEnd"/>
      <w:r>
        <w:t xml:space="preserve">. 1456 i  </w:t>
      </w:r>
      <w:proofErr w:type="spellStart"/>
      <w:r>
        <w:t>čkbr</w:t>
      </w:r>
      <w:proofErr w:type="spellEnd"/>
      <w:r>
        <w:t xml:space="preserve">. </w:t>
      </w:r>
    </w:p>
    <w:p w:rsidRDefault="000A019D" w:rsidP="000A019D" w:rsidR="000A019D">
      <w:pPr>
        <w:ind w:right="-426"/>
      </w:pPr>
      <w:r>
        <w:t xml:space="preserve">   </w:t>
      </w:r>
      <w:r>
        <w:t>1982/2, nudi kupoprodajnu cijenu  u iznosu od 200.000,00 kuna.</w:t>
      </w:r>
    </w:p>
    <w:p w:rsidRDefault="000A019D" w:rsidP="000A019D" w:rsidR="000A019D">
      <w:pPr>
        <w:ind w:right="-426"/>
      </w:pPr>
    </w:p>
    <w:p w:rsidRDefault="000A019D" w:rsidP="000A019D" w:rsidR="000A019D">
      <w:pPr>
        <w:ind w:right="-426"/>
      </w:pPr>
      <w:r>
        <w:lastRenderedPageBreak/>
        <w:t xml:space="preserve">3. Za  nekretnine upisane u z.k.ul.br. 551  k.o. </w:t>
      </w:r>
      <w:proofErr w:type="spellStart"/>
      <w:r>
        <w:t>Kaniška</w:t>
      </w:r>
      <w:proofErr w:type="spellEnd"/>
      <w:r>
        <w:t xml:space="preserve"> Iva i to  </w:t>
      </w:r>
      <w:proofErr w:type="spellStart"/>
      <w:r>
        <w:t>čkbr</w:t>
      </w:r>
      <w:proofErr w:type="spellEnd"/>
      <w:r>
        <w:t>. 1623/1, z.k.ul.br. 1089 k.o.</w:t>
      </w:r>
    </w:p>
    <w:p w:rsidRDefault="000A019D" w:rsidP="000A019D" w:rsidR="000A019D">
      <w:pPr>
        <w:ind w:right="-426"/>
      </w:pPr>
      <w:r>
        <w:t xml:space="preserve">    </w:t>
      </w:r>
      <w:proofErr w:type="spellStart"/>
      <w:r>
        <w:t>Kaniška</w:t>
      </w:r>
      <w:proofErr w:type="spellEnd"/>
      <w:r>
        <w:t xml:space="preserve"> Iva </w:t>
      </w:r>
      <w:proofErr w:type="spellStart"/>
      <w:r>
        <w:t>čkbr</w:t>
      </w:r>
      <w:proofErr w:type="spellEnd"/>
      <w:r>
        <w:t xml:space="preserve">. 354/1 i z.k.ul.br. 888 k.o. </w:t>
      </w:r>
      <w:proofErr w:type="spellStart"/>
      <w:r>
        <w:t>Kostanjevac</w:t>
      </w:r>
      <w:proofErr w:type="spellEnd"/>
      <w:r>
        <w:t xml:space="preserve">  </w:t>
      </w:r>
      <w:proofErr w:type="spellStart"/>
      <w:r>
        <w:t>čkbr</w:t>
      </w:r>
      <w:proofErr w:type="spellEnd"/>
      <w:r>
        <w:t>. 1086/4 nudi kupoprodajnu cijenu  u iznosu od 25.000,00 kuna.</w:t>
      </w:r>
    </w:p>
    <w:p w:rsidRDefault="000A019D" w:rsidP="000A019D" w:rsidR="000A019D">
      <w:pPr>
        <w:ind w:right="-426"/>
      </w:pPr>
      <w:r>
        <w:t>4. Za  pokretnine sadržane  u Prilogu 3 dostavljenog dopisa nudi kupoprodajnu cijenu od 400.000,00 kuna, bez PDV-a.</w:t>
      </w:r>
    </w:p>
    <w:p w:rsidRDefault="000A019D" w:rsidP="000A019D" w:rsidR="000A019D">
      <w:pPr>
        <w:ind w:right="-426"/>
      </w:pPr>
      <w:r>
        <w:t xml:space="preserve">Sukladno naprijed navedenom ponuđač PP ORAHOVICA d.o.o. ukupno nudi za kupnju sve preostale imovine stečajnog dužnika RIBA d.d. u stečaju </w:t>
      </w:r>
      <w:proofErr w:type="spellStart"/>
      <w:r>
        <w:t>kupovninu</w:t>
      </w:r>
      <w:proofErr w:type="spellEnd"/>
      <w:r>
        <w:t xml:space="preserve"> u iznosu od 1.975.000,00 kuna, što je</w:t>
      </w:r>
      <w:r>
        <w:t xml:space="preserve"> </w:t>
      </w:r>
      <w:r>
        <w:t xml:space="preserve">potrebno uvećati za PDV na </w:t>
      </w:r>
      <w:proofErr w:type="spellStart"/>
      <w:r>
        <w:t>kupovninu</w:t>
      </w:r>
      <w:proofErr w:type="spellEnd"/>
      <w:r>
        <w:t xml:space="preserve"> za pokretnine u iznosu od 100.000,00 kuna, tako da sveukupna </w:t>
      </w:r>
      <w:proofErr w:type="spellStart"/>
      <w:r>
        <w:t>kupovnina</w:t>
      </w:r>
      <w:proofErr w:type="spellEnd"/>
      <w:r>
        <w:t xml:space="preserve"> iznosi 2.075.000,00 kuna (procijenjena vrijednost nekretnina iznosi 2.573.656,98 kuna,</w:t>
      </w:r>
      <w:r>
        <w:t xml:space="preserve"> </w:t>
      </w:r>
      <w:r>
        <w:t>a pokretnina 696.347,18 kuna).</w:t>
      </w:r>
    </w:p>
    <w:p w:rsidRDefault="000A019D" w:rsidP="000A019D" w:rsidR="000A019D">
      <w:pPr>
        <w:ind w:right="-426"/>
      </w:pPr>
      <w:r>
        <w:t>Naprijed navedenu kupoprodaju moguće je provesti neposrednom pogodbom prema odredbi čl. 97.st. 6. i 7.  Ovršnog zakona, i to temeljem odluke Skupštine vjerovnika, odnosno zaključka suda kojom</w:t>
      </w:r>
      <w:r>
        <w:t xml:space="preserve"> </w:t>
      </w:r>
      <w:r>
        <w:t>se provođenje iste odobrava stečajnom upravitelju.</w:t>
      </w:r>
    </w:p>
    <w:p w:rsidRDefault="000A019D" w:rsidP="000A019D" w:rsidR="000A019D">
      <w:pPr>
        <w:ind w:right="-426"/>
      </w:pPr>
      <w:r>
        <w:t>Osim naprijed navedenog načina prodaje dužnikove imovine, odnosno ukoliko se ista ne ostvari zbog bilo kojeg razloga, stečajni upravitelj posredno predlaže unovčenje dužnikovih nekretnina i pokretnina</w:t>
      </w:r>
      <w:r>
        <w:t xml:space="preserve"> </w:t>
      </w:r>
      <w:r>
        <w:t>na slijedeće načine:</w:t>
      </w:r>
    </w:p>
    <w:p w:rsidRDefault="000A019D" w:rsidP="000A019D" w:rsidR="000A019D">
      <w:pPr>
        <w:ind w:right="-425"/>
      </w:pPr>
      <w:r>
        <w:t xml:space="preserve">a)  unovčenje dužnikovih nekretnina opterećenih </w:t>
      </w:r>
      <w:proofErr w:type="spellStart"/>
      <w:r>
        <w:t>razlučnim</w:t>
      </w:r>
      <w:proofErr w:type="spellEnd"/>
      <w:r>
        <w:t xml:space="preserve"> pravima i dijela pokretnina putem el.</w:t>
      </w:r>
    </w:p>
    <w:p w:rsidRDefault="000A019D" w:rsidP="000A019D" w:rsidR="000A019D">
      <w:pPr>
        <w:ind w:right="-425"/>
      </w:pPr>
      <w:r>
        <w:t xml:space="preserve">     javne dražbe kod FINA-e (sukladno čl.247.Stečajnog zakona) i to na slijedeći način:</w:t>
      </w:r>
    </w:p>
    <w:p w:rsidRDefault="000A019D" w:rsidP="000A019D" w:rsidR="000A019D">
      <w:pPr>
        <w:ind w:right="-425"/>
      </w:pPr>
      <w:r>
        <w:t xml:space="preserve">         - prodaja nekretnina upisanih u z.k.ul.br. 1385 k.o. </w:t>
      </w:r>
      <w:proofErr w:type="spellStart"/>
      <w:r>
        <w:t>Kaniška</w:t>
      </w:r>
      <w:proofErr w:type="spellEnd"/>
      <w:r>
        <w:t xml:space="preserve"> Iva, i to </w:t>
      </w:r>
      <w:proofErr w:type="spellStart"/>
      <w:r>
        <w:t>čkbr</w:t>
      </w:r>
      <w:proofErr w:type="spellEnd"/>
      <w:r>
        <w:t>. 389/5 „Pilot“</w:t>
      </w:r>
    </w:p>
    <w:p w:rsidRDefault="000A019D" w:rsidP="000A019D" w:rsidR="000A019D">
      <w:pPr>
        <w:ind w:right="-425"/>
      </w:pPr>
      <w:r>
        <w:t xml:space="preserve">           </w:t>
      </w:r>
      <w:proofErr w:type="spellStart"/>
      <w:r>
        <w:t>objekat</w:t>
      </w:r>
      <w:proofErr w:type="spellEnd"/>
      <w:r>
        <w:t xml:space="preserve"> za proizvodnju ribljeg mlađa površine 615 </w:t>
      </w:r>
      <w:proofErr w:type="spellStart"/>
      <w:r>
        <w:t>čhv</w:t>
      </w:r>
      <w:proofErr w:type="spellEnd"/>
      <w:r>
        <w:t xml:space="preserve"> i </w:t>
      </w:r>
      <w:proofErr w:type="spellStart"/>
      <w:r>
        <w:t>čkbr</w:t>
      </w:r>
      <w:proofErr w:type="spellEnd"/>
      <w:r>
        <w:t xml:space="preserve">. 392/2 oranica </w:t>
      </w:r>
      <w:proofErr w:type="spellStart"/>
      <w:r>
        <w:t>Kučište</w:t>
      </w:r>
      <w:proofErr w:type="spellEnd"/>
      <w:r>
        <w:t xml:space="preserve"> </w:t>
      </w:r>
    </w:p>
    <w:p w:rsidRDefault="000A019D" w:rsidP="000A019D" w:rsidR="000A019D">
      <w:pPr>
        <w:ind w:right="-425"/>
      </w:pPr>
      <w:r>
        <w:t xml:space="preserve">površine 1 j 1226 </w:t>
      </w:r>
      <w:proofErr w:type="spellStart"/>
      <w:r>
        <w:t>čhv</w:t>
      </w:r>
      <w:proofErr w:type="spellEnd"/>
      <w:r>
        <w:t>, po utvrđenoj vrijednosti od 1.820.000,00 kuna, zajedno s pokretninama iz</w:t>
      </w:r>
    </w:p>
    <w:p w:rsidRDefault="000A019D" w:rsidP="000A019D" w:rsidR="000A019D">
      <w:pPr>
        <w:ind w:right="-425"/>
      </w:pPr>
      <w:r>
        <w:t xml:space="preserve">           Procjene tržišne vrijednosti strojeva, uređaja i opreme RIBA d.d. u stečaju od 05.09.2017.</w:t>
      </w:r>
    </w:p>
    <w:p w:rsidRDefault="000A019D" w:rsidP="000A019D" w:rsidR="000A019D">
      <w:pPr>
        <w:ind w:right="-425"/>
      </w:pPr>
      <w:r>
        <w:t xml:space="preserve">           godine, označenim kao grupa procjene br. 2 (energetska i infrastrukturna oprema), br. 4 </w:t>
      </w:r>
    </w:p>
    <w:p w:rsidRDefault="000A019D" w:rsidP="000A019D" w:rsidR="000A019D">
      <w:pPr>
        <w:ind w:right="-425"/>
      </w:pPr>
      <w:r>
        <w:t xml:space="preserve">           (oprema u laboratoriju i </w:t>
      </w:r>
      <w:proofErr w:type="spellStart"/>
      <w:r>
        <w:t>mrijestilištu</w:t>
      </w:r>
      <w:proofErr w:type="spellEnd"/>
      <w:r>
        <w:t xml:space="preserve"> (upravnoj zgradi) i br. 5 (uredski namještaj i oprema</w:t>
      </w:r>
    </w:p>
    <w:p w:rsidRDefault="000A019D" w:rsidP="000A019D" w:rsidR="000A019D">
      <w:pPr>
        <w:ind w:right="-425"/>
      </w:pPr>
      <w:r>
        <w:t xml:space="preserve">           ureda u upravnoj zgradi), po utvrđenoj vrijednosti od 446.549,01 kuna (PDV uključen u cijenu), time da se naprijed navedene nekretnine i pokretnine prodaju isključivo zajedno kao funkcionalna </w:t>
      </w:r>
    </w:p>
    <w:p w:rsidRDefault="000A019D" w:rsidP="000A019D" w:rsidR="000A019D">
      <w:pPr>
        <w:ind w:right="-425"/>
      </w:pPr>
      <w:r>
        <w:t xml:space="preserve">           cjelina, po utvrđenoj vrijednosti od 2.266.549,01 kuna</w:t>
      </w:r>
    </w:p>
    <w:p w:rsidRDefault="000A019D" w:rsidP="000A019D" w:rsidR="000A019D">
      <w:pPr>
        <w:ind w:right="-425"/>
      </w:pPr>
    </w:p>
    <w:p w:rsidRDefault="000A019D" w:rsidP="000A019D" w:rsidR="000A019D">
      <w:pPr>
        <w:ind w:right="-425"/>
      </w:pPr>
      <w:r>
        <w:t xml:space="preserve">        - prodaja nekretnina upisanih u z.k.ul.br. 1366 k.o. </w:t>
      </w:r>
      <w:proofErr w:type="spellStart"/>
      <w:r>
        <w:t>Kaniška</w:t>
      </w:r>
      <w:proofErr w:type="spellEnd"/>
      <w:r>
        <w:t xml:space="preserve"> Iva, i to </w:t>
      </w:r>
      <w:proofErr w:type="spellStart"/>
      <w:r>
        <w:t>čkbr</w:t>
      </w:r>
      <w:proofErr w:type="spellEnd"/>
      <w:r>
        <w:t>. 1221 Pašnjak u</w:t>
      </w:r>
    </w:p>
    <w:p w:rsidRDefault="000A019D" w:rsidP="000A019D" w:rsidR="000A019D">
      <w:pPr>
        <w:ind w:right="-425"/>
      </w:pPr>
      <w:r>
        <w:t xml:space="preserve">          selu površine 107 </w:t>
      </w:r>
      <w:proofErr w:type="spellStart"/>
      <w:r>
        <w:t>čhv</w:t>
      </w:r>
      <w:proofErr w:type="spellEnd"/>
      <w:r>
        <w:t xml:space="preserve">, </w:t>
      </w:r>
      <w:proofErr w:type="spellStart"/>
      <w:r>
        <w:t>čkbr</w:t>
      </w:r>
      <w:proofErr w:type="spellEnd"/>
      <w:r>
        <w:t xml:space="preserve">. 1222/1 Oranica u selu površine  9 </w:t>
      </w:r>
      <w:proofErr w:type="spellStart"/>
      <w:r>
        <w:t>čhv</w:t>
      </w:r>
      <w:proofErr w:type="spellEnd"/>
      <w:r>
        <w:t xml:space="preserve">, </w:t>
      </w:r>
      <w:proofErr w:type="spellStart"/>
      <w:r>
        <w:t>čkbr</w:t>
      </w:r>
      <w:proofErr w:type="spellEnd"/>
      <w:r>
        <w:t>. 1222/2 Oranica</w:t>
      </w:r>
    </w:p>
    <w:p w:rsidRDefault="000A019D" w:rsidP="000A019D" w:rsidR="000A019D">
      <w:pPr>
        <w:ind w:right="-425"/>
      </w:pPr>
      <w:r>
        <w:t xml:space="preserve">          u selu površine 41 </w:t>
      </w:r>
      <w:proofErr w:type="spellStart"/>
      <w:r>
        <w:t>čhv</w:t>
      </w:r>
      <w:proofErr w:type="spellEnd"/>
      <w:r>
        <w:t xml:space="preserve">, </w:t>
      </w:r>
      <w:proofErr w:type="spellStart"/>
      <w:r>
        <w:t>čkbr</w:t>
      </w:r>
      <w:proofErr w:type="spellEnd"/>
      <w:r>
        <w:t xml:space="preserve">. 1367/1 Pašnjak </w:t>
      </w:r>
      <w:proofErr w:type="spellStart"/>
      <w:r>
        <w:t>Osušak</w:t>
      </w:r>
      <w:proofErr w:type="spellEnd"/>
      <w:r>
        <w:t xml:space="preserve"> površine 1309 </w:t>
      </w:r>
      <w:proofErr w:type="spellStart"/>
      <w:r>
        <w:t>čhv</w:t>
      </w:r>
      <w:proofErr w:type="spellEnd"/>
      <w:r>
        <w:t xml:space="preserve">, </w:t>
      </w:r>
      <w:proofErr w:type="spellStart"/>
      <w:r>
        <w:t>čkbr</w:t>
      </w:r>
      <w:proofErr w:type="spellEnd"/>
      <w:r>
        <w:t>. 1367/2</w:t>
      </w:r>
    </w:p>
    <w:p w:rsidRDefault="000A019D" w:rsidP="000A019D" w:rsidR="000A019D">
      <w:pPr>
        <w:ind w:right="-425"/>
      </w:pPr>
      <w:r>
        <w:lastRenderedPageBreak/>
        <w:t xml:space="preserve">          Pašnjak </w:t>
      </w:r>
      <w:proofErr w:type="spellStart"/>
      <w:r>
        <w:t>Osušak</w:t>
      </w:r>
      <w:proofErr w:type="spellEnd"/>
      <w:r>
        <w:t xml:space="preserve"> površine 6 j 994 </w:t>
      </w:r>
      <w:proofErr w:type="spellStart"/>
      <w:r>
        <w:t>čhv</w:t>
      </w:r>
      <w:proofErr w:type="spellEnd"/>
      <w:r>
        <w:t xml:space="preserve">, </w:t>
      </w:r>
      <w:proofErr w:type="spellStart"/>
      <w:r>
        <w:t>čkbr</w:t>
      </w:r>
      <w:proofErr w:type="spellEnd"/>
      <w:r>
        <w:t xml:space="preserve">. 1367/3 Pašnjak </w:t>
      </w:r>
      <w:proofErr w:type="spellStart"/>
      <w:r>
        <w:t>Osušak</w:t>
      </w:r>
      <w:proofErr w:type="spellEnd"/>
      <w:r>
        <w:t xml:space="preserve"> površine 11 j 500 </w:t>
      </w:r>
      <w:proofErr w:type="spellStart"/>
      <w:r>
        <w:t>čhv</w:t>
      </w:r>
      <w:proofErr w:type="spellEnd"/>
      <w:r>
        <w:t>,</w:t>
      </w:r>
    </w:p>
    <w:p w:rsidRDefault="000A019D" w:rsidP="000A019D" w:rsidR="000A019D">
      <w:pPr>
        <w:ind w:right="-425"/>
      </w:pPr>
      <w:r>
        <w:t xml:space="preserve">          </w:t>
      </w:r>
      <w:proofErr w:type="spellStart"/>
      <w:r>
        <w:t>čkbr</w:t>
      </w:r>
      <w:proofErr w:type="spellEnd"/>
      <w:r>
        <w:t xml:space="preserve">. 1367/5 Pašnjak </w:t>
      </w:r>
      <w:proofErr w:type="spellStart"/>
      <w:r>
        <w:t>Osušak</w:t>
      </w:r>
      <w:proofErr w:type="spellEnd"/>
      <w:r>
        <w:t xml:space="preserve"> površine 189 </w:t>
      </w:r>
      <w:proofErr w:type="spellStart"/>
      <w:r>
        <w:t>čhv</w:t>
      </w:r>
      <w:proofErr w:type="spellEnd"/>
      <w:r>
        <w:t xml:space="preserve">, </w:t>
      </w:r>
      <w:proofErr w:type="spellStart"/>
      <w:r>
        <w:t>čkbr</w:t>
      </w:r>
      <w:proofErr w:type="spellEnd"/>
      <w:r>
        <w:t xml:space="preserve">. 1368/5 Pašnjak </w:t>
      </w:r>
      <w:proofErr w:type="spellStart"/>
      <w:r>
        <w:t>Osušak</w:t>
      </w:r>
      <w:proofErr w:type="spellEnd"/>
      <w:r>
        <w:t xml:space="preserve"> površine</w:t>
      </w:r>
    </w:p>
    <w:p w:rsidRDefault="000A019D" w:rsidP="000A019D" w:rsidR="000A019D">
      <w:pPr>
        <w:ind w:right="-425"/>
      </w:pPr>
      <w:r>
        <w:t xml:space="preserve">          459 </w:t>
      </w:r>
      <w:proofErr w:type="spellStart"/>
      <w:r>
        <w:t>čhv</w:t>
      </w:r>
      <w:proofErr w:type="spellEnd"/>
      <w:r>
        <w:t xml:space="preserve">, </w:t>
      </w:r>
      <w:proofErr w:type="spellStart"/>
      <w:r>
        <w:t>čkbr</w:t>
      </w:r>
      <w:proofErr w:type="spellEnd"/>
      <w:r>
        <w:t xml:space="preserve">. 1369 Pašnjak </w:t>
      </w:r>
      <w:proofErr w:type="spellStart"/>
      <w:r>
        <w:t>Osušak</w:t>
      </w:r>
      <w:proofErr w:type="spellEnd"/>
      <w:r>
        <w:t xml:space="preserve"> površine 1 j 564 </w:t>
      </w:r>
      <w:proofErr w:type="spellStart"/>
      <w:r>
        <w:t>čhv</w:t>
      </w:r>
      <w:proofErr w:type="spellEnd"/>
      <w:r>
        <w:t xml:space="preserve">, </w:t>
      </w:r>
      <w:proofErr w:type="spellStart"/>
      <w:r>
        <w:t>čkbr</w:t>
      </w:r>
      <w:proofErr w:type="spellEnd"/>
      <w:r>
        <w:t xml:space="preserve">. 1448 Pašnjak </w:t>
      </w:r>
      <w:proofErr w:type="spellStart"/>
      <w:r>
        <w:t>Đulenki</w:t>
      </w:r>
      <w:proofErr w:type="spellEnd"/>
      <w:r>
        <w:t xml:space="preserve"> </w:t>
      </w:r>
    </w:p>
    <w:p w:rsidRDefault="000A019D" w:rsidP="000A019D" w:rsidR="000A019D">
      <w:pPr>
        <w:ind w:right="-425"/>
      </w:pPr>
      <w:r>
        <w:t xml:space="preserve">          površine 135 </w:t>
      </w:r>
      <w:proofErr w:type="spellStart"/>
      <w:r>
        <w:t>čhv</w:t>
      </w:r>
      <w:proofErr w:type="spellEnd"/>
      <w:r>
        <w:t xml:space="preserve">, </w:t>
      </w:r>
      <w:proofErr w:type="spellStart"/>
      <w:r>
        <w:t>čkbr</w:t>
      </w:r>
      <w:proofErr w:type="spellEnd"/>
      <w:r>
        <w:t xml:space="preserve">. 1450/1 Livada </w:t>
      </w:r>
      <w:proofErr w:type="spellStart"/>
      <w:r>
        <w:t>Đulenki</w:t>
      </w:r>
      <w:proofErr w:type="spellEnd"/>
      <w:r>
        <w:t xml:space="preserve"> površine 183 </w:t>
      </w:r>
      <w:proofErr w:type="spellStart"/>
      <w:r>
        <w:t>čhv</w:t>
      </w:r>
      <w:proofErr w:type="spellEnd"/>
      <w:r>
        <w:t xml:space="preserve">, </w:t>
      </w:r>
      <w:proofErr w:type="spellStart"/>
      <w:r>
        <w:t>čkbr</w:t>
      </w:r>
      <w:proofErr w:type="spellEnd"/>
      <w:r>
        <w:t>. 1451 Pašnjak</w:t>
      </w:r>
    </w:p>
    <w:p w:rsidRDefault="000A019D" w:rsidP="000A019D" w:rsidR="000A019D">
      <w:pPr>
        <w:ind w:right="-425"/>
      </w:pPr>
      <w:r>
        <w:t xml:space="preserve">          </w:t>
      </w:r>
      <w:proofErr w:type="spellStart"/>
      <w:r>
        <w:t>Ploščina</w:t>
      </w:r>
      <w:proofErr w:type="spellEnd"/>
      <w:r>
        <w:t xml:space="preserve"> površine 173 </w:t>
      </w:r>
      <w:proofErr w:type="spellStart"/>
      <w:r>
        <w:t>čhv</w:t>
      </w:r>
      <w:proofErr w:type="spellEnd"/>
      <w:r>
        <w:t xml:space="preserve">, </w:t>
      </w:r>
      <w:proofErr w:type="spellStart"/>
      <w:r>
        <w:t>čkbr</w:t>
      </w:r>
      <w:proofErr w:type="spellEnd"/>
      <w:r>
        <w:t xml:space="preserve">. 1452/2 Pašnjak </w:t>
      </w:r>
      <w:proofErr w:type="spellStart"/>
      <w:r>
        <w:t>Ploščine</w:t>
      </w:r>
      <w:proofErr w:type="spellEnd"/>
      <w:r>
        <w:t xml:space="preserve"> površine 14 j 330 </w:t>
      </w:r>
      <w:proofErr w:type="spellStart"/>
      <w:r>
        <w:t>čhv</w:t>
      </w:r>
      <w:proofErr w:type="spellEnd"/>
      <w:r>
        <w:t xml:space="preserve">, </w:t>
      </w:r>
      <w:proofErr w:type="spellStart"/>
      <w:r>
        <w:t>čkbr</w:t>
      </w:r>
      <w:proofErr w:type="spellEnd"/>
      <w:r>
        <w:t>. 1453</w:t>
      </w:r>
    </w:p>
    <w:p w:rsidRDefault="000A019D" w:rsidP="000A019D" w:rsidR="000A019D">
      <w:pPr>
        <w:ind w:right="-425"/>
      </w:pPr>
      <w:r>
        <w:t xml:space="preserve">          Pašnjak </w:t>
      </w:r>
      <w:proofErr w:type="spellStart"/>
      <w:r>
        <w:t>Ploščina</w:t>
      </w:r>
      <w:proofErr w:type="spellEnd"/>
      <w:r>
        <w:t xml:space="preserve"> površine 2 j 330 </w:t>
      </w:r>
      <w:proofErr w:type="spellStart"/>
      <w:r>
        <w:t>čhv</w:t>
      </w:r>
      <w:proofErr w:type="spellEnd"/>
      <w:r>
        <w:t xml:space="preserve">,  </w:t>
      </w:r>
      <w:proofErr w:type="spellStart"/>
      <w:r>
        <w:t>čkbr</w:t>
      </w:r>
      <w:proofErr w:type="spellEnd"/>
      <w:r>
        <w:t xml:space="preserve">. 1454/1 Pašnjak </w:t>
      </w:r>
      <w:proofErr w:type="spellStart"/>
      <w:r>
        <w:t>Ploščine</w:t>
      </w:r>
      <w:proofErr w:type="spellEnd"/>
      <w:r>
        <w:t xml:space="preserve"> površine 10 j 1455 </w:t>
      </w:r>
    </w:p>
    <w:p w:rsidRDefault="000A019D" w:rsidP="000A019D" w:rsidR="000A019D">
      <w:pPr>
        <w:ind w:right="-425"/>
      </w:pPr>
      <w:proofErr w:type="spellStart"/>
      <w:r>
        <w:t>čhv</w:t>
      </w:r>
      <w:proofErr w:type="spellEnd"/>
      <w:r>
        <w:t xml:space="preserve">, </w:t>
      </w:r>
      <w:proofErr w:type="spellStart"/>
      <w:r>
        <w:t>čkbr</w:t>
      </w:r>
      <w:proofErr w:type="spellEnd"/>
      <w:r>
        <w:t xml:space="preserve">. 1456 Pašnjak </w:t>
      </w:r>
      <w:proofErr w:type="spellStart"/>
      <w:r>
        <w:t>Ploščine</w:t>
      </w:r>
      <w:proofErr w:type="spellEnd"/>
      <w:r>
        <w:t xml:space="preserve"> površine 2 j 63 </w:t>
      </w:r>
      <w:proofErr w:type="spellStart"/>
      <w:r>
        <w:t>čhv</w:t>
      </w:r>
      <w:proofErr w:type="spellEnd"/>
      <w:r>
        <w:t xml:space="preserve">, </w:t>
      </w:r>
      <w:proofErr w:type="spellStart"/>
      <w:r>
        <w:t>čkbr</w:t>
      </w:r>
      <w:proofErr w:type="spellEnd"/>
      <w:r>
        <w:t xml:space="preserve">. 1982/2 Pašnjak u malom </w:t>
      </w:r>
      <w:proofErr w:type="spellStart"/>
      <w:r>
        <w:t>Žirovnjaku</w:t>
      </w:r>
      <w:proofErr w:type="spellEnd"/>
    </w:p>
    <w:p w:rsidRDefault="000A019D" w:rsidP="000A019D" w:rsidR="000A019D">
      <w:pPr>
        <w:ind w:right="-425"/>
      </w:pPr>
      <w:r>
        <w:t xml:space="preserve">          površine 5 j 303 </w:t>
      </w:r>
      <w:proofErr w:type="spellStart"/>
      <w:r>
        <w:t>čhv</w:t>
      </w:r>
      <w:proofErr w:type="spellEnd"/>
      <w:r>
        <w:t>, po utvrđenoj vrijednosti od 664.000,00 kuna</w:t>
      </w:r>
    </w:p>
    <w:p w:rsidRDefault="000A019D" w:rsidP="000A019D" w:rsidR="000A019D">
      <w:pPr>
        <w:ind w:right="-425"/>
      </w:pPr>
      <w:r>
        <w:t xml:space="preserve">     b) unovčenje dužnikovih neopterećenih nekretnina putem stečajnog upravitelja, i to prikupljanjem   pisanih ponuda  i otvaranjem istih kod javnog bilježnika, na slijedeći način:</w:t>
      </w:r>
    </w:p>
    <w:p w:rsidRDefault="000A019D" w:rsidP="000A019D" w:rsidR="000A019D">
      <w:pPr>
        <w:ind w:right="-425"/>
      </w:pPr>
      <w:r>
        <w:t xml:space="preserve">         - prodaja nekretnina upisanih u z.k.ul.br. 888 k.o. </w:t>
      </w:r>
      <w:proofErr w:type="spellStart"/>
      <w:r>
        <w:t>Kostanjevac</w:t>
      </w:r>
      <w:proofErr w:type="spellEnd"/>
      <w:r>
        <w:t xml:space="preserve">,  i to </w:t>
      </w:r>
      <w:proofErr w:type="spellStart"/>
      <w:r>
        <w:t>čkbr</w:t>
      </w:r>
      <w:proofErr w:type="spellEnd"/>
      <w:r>
        <w:t xml:space="preserve">. 1086/4 livada </w:t>
      </w:r>
    </w:p>
    <w:p w:rsidRDefault="000A019D" w:rsidP="000A019D" w:rsidR="000A019D">
      <w:pPr>
        <w:ind w:right="-425"/>
      </w:pPr>
      <w:r>
        <w:t xml:space="preserve">           Mala </w:t>
      </w:r>
      <w:proofErr w:type="spellStart"/>
      <w:r>
        <w:t>Begovača</w:t>
      </w:r>
      <w:proofErr w:type="spellEnd"/>
      <w:r>
        <w:t xml:space="preserve"> površine 162 </w:t>
      </w:r>
      <w:proofErr w:type="spellStart"/>
      <w:r>
        <w:t>čhv</w:t>
      </w:r>
      <w:proofErr w:type="spellEnd"/>
      <w:r>
        <w:t>, po utvrđenoj vrijednosti od 600,00 kuna</w:t>
      </w:r>
    </w:p>
    <w:p w:rsidRDefault="000A019D" w:rsidP="000A019D" w:rsidR="000A019D">
      <w:pPr>
        <w:ind w:right="-425"/>
      </w:pPr>
      <w:r>
        <w:t xml:space="preserve">         - prodaja nekretnina upisanih u z.k.ul.br. 551 k.o. </w:t>
      </w:r>
      <w:proofErr w:type="spellStart"/>
      <w:r>
        <w:t>Kaniška</w:t>
      </w:r>
      <w:proofErr w:type="spellEnd"/>
      <w:r>
        <w:t xml:space="preserve"> Iva, i to </w:t>
      </w:r>
      <w:proofErr w:type="spellStart"/>
      <w:r>
        <w:t>čkbr</w:t>
      </w:r>
      <w:proofErr w:type="spellEnd"/>
      <w:r>
        <w:t>. 1623/1 livada</w:t>
      </w:r>
    </w:p>
    <w:p w:rsidRDefault="000A019D" w:rsidP="000A019D" w:rsidR="000A019D">
      <w:pPr>
        <w:ind w:right="-425"/>
      </w:pPr>
      <w:r>
        <w:t xml:space="preserve">           Nova livada površine 1j 1444 </w:t>
      </w:r>
      <w:proofErr w:type="spellStart"/>
      <w:r>
        <w:t>čhv</w:t>
      </w:r>
      <w:proofErr w:type="spellEnd"/>
      <w:r>
        <w:t>, po utvrđenoj vrijednosti od 22.000,00 kuna</w:t>
      </w:r>
    </w:p>
    <w:p w:rsidRDefault="000A019D" w:rsidP="000A019D" w:rsidR="000A019D">
      <w:pPr>
        <w:ind w:right="-425"/>
      </w:pPr>
      <w:r>
        <w:t xml:space="preserve">         - prodaja nekretnina upisanih u z.k.ul.br. 1089 k.o. </w:t>
      </w:r>
      <w:proofErr w:type="spellStart"/>
      <w:r>
        <w:t>Kaniška</w:t>
      </w:r>
      <w:proofErr w:type="spellEnd"/>
      <w:r>
        <w:t xml:space="preserve"> Iva, i to </w:t>
      </w:r>
      <w:proofErr w:type="spellStart"/>
      <w:r>
        <w:t>čkbr</w:t>
      </w:r>
      <w:proofErr w:type="spellEnd"/>
      <w:r>
        <w:t xml:space="preserve">. 354/1 šuma </w:t>
      </w:r>
      <w:proofErr w:type="spellStart"/>
      <w:r>
        <w:t>Gaić</w:t>
      </w:r>
      <w:proofErr w:type="spellEnd"/>
    </w:p>
    <w:p w:rsidRDefault="000A019D" w:rsidP="000A019D" w:rsidR="000A019D">
      <w:pPr>
        <w:ind w:right="-425"/>
      </w:pPr>
      <w:r>
        <w:t xml:space="preserve">           površine 2j 717 </w:t>
      </w:r>
      <w:proofErr w:type="spellStart"/>
      <w:r>
        <w:t>čhv</w:t>
      </w:r>
      <w:proofErr w:type="spellEnd"/>
      <w:r>
        <w:t>, po utvrđenoj vrijednosti od 67.056,98 kuna, na slijedeći način:</w:t>
      </w:r>
    </w:p>
    <w:p w:rsidRDefault="000A019D" w:rsidP="000A019D" w:rsidR="000A019D">
      <w:pPr>
        <w:ind w:right="-425"/>
      </w:pPr>
      <w:r>
        <w:t xml:space="preserve">         - pri prvom prikupljanju pisanih ponuda nekretnine ne mogu biti prodane ispod utvrđene</w:t>
      </w:r>
    </w:p>
    <w:p w:rsidRDefault="000A019D" w:rsidP="000A019D" w:rsidR="000A019D">
      <w:pPr>
        <w:ind w:right="-425"/>
      </w:pPr>
      <w:r>
        <w:t xml:space="preserve">           vrijednosti</w:t>
      </w:r>
    </w:p>
    <w:p w:rsidRDefault="000A019D" w:rsidP="000A019D" w:rsidR="000A019D">
      <w:pPr>
        <w:ind w:right="-425"/>
      </w:pPr>
      <w:r>
        <w:t xml:space="preserve">         - pri drugom prikupljanju pisanih ponuda nekretnine ne mogu biti prodane ispod 3/4</w:t>
      </w:r>
    </w:p>
    <w:p w:rsidRDefault="000A019D" w:rsidP="000A019D" w:rsidR="000A019D">
      <w:pPr>
        <w:ind w:right="-425"/>
      </w:pPr>
      <w:r>
        <w:t xml:space="preserve">           utvrđene vrijednosti</w:t>
      </w:r>
    </w:p>
    <w:p w:rsidRDefault="000A019D" w:rsidP="000A019D" w:rsidR="000A019D">
      <w:pPr>
        <w:ind w:right="-425"/>
      </w:pPr>
      <w:r>
        <w:t xml:space="preserve">         - pri trećem prikupljanju pisanih ponuda nekretnine ne mogu biti prodane ispod 1/2</w:t>
      </w:r>
    </w:p>
    <w:p w:rsidRDefault="000A019D" w:rsidP="000A019D" w:rsidR="000A019D">
      <w:pPr>
        <w:ind w:right="-425"/>
      </w:pPr>
      <w:r>
        <w:t xml:space="preserve">           utvrđenje vrijednosti</w:t>
      </w:r>
    </w:p>
    <w:p w:rsidRDefault="000A019D" w:rsidP="000A019D" w:rsidR="000A019D">
      <w:pPr>
        <w:ind w:right="-425"/>
      </w:pPr>
      <w:r>
        <w:t xml:space="preserve">         - pri četvrtom prikupljanju pisanih ponuda nekretnine ne mogu biti prodane ispod 1/4</w:t>
      </w:r>
    </w:p>
    <w:p w:rsidRDefault="000A019D" w:rsidP="000A019D" w:rsidR="000A019D">
      <w:pPr>
        <w:ind w:right="-425"/>
      </w:pPr>
      <w:r>
        <w:t xml:space="preserve">           utvrđene vrijednosti</w:t>
      </w:r>
    </w:p>
    <w:p w:rsidRDefault="000A019D" w:rsidP="000A019D" w:rsidR="000A019D">
      <w:pPr>
        <w:ind w:right="-425"/>
      </w:pPr>
      <w:r>
        <w:t xml:space="preserve">         - pri petom prikupljanju pisanih ponuda nekretnine se prodaju bez ograničenja najniže</w:t>
      </w:r>
    </w:p>
    <w:p w:rsidRDefault="000A019D" w:rsidP="000A019D" w:rsidR="000A019D">
      <w:pPr>
        <w:ind w:right="-425"/>
      </w:pPr>
      <w:r>
        <w:t xml:space="preserve">           kupoprodajne cijene</w:t>
      </w:r>
    </w:p>
    <w:p w:rsidRDefault="000A019D" w:rsidP="000A019D" w:rsidR="000A019D">
      <w:pPr>
        <w:ind w:right="-425"/>
      </w:pPr>
      <w:r>
        <w:t xml:space="preserve">       c) unovčenje dužnikovih preostalih pojedinačnih pokretnina iz Procjene tržišne vrijednosti</w:t>
      </w:r>
    </w:p>
    <w:p w:rsidRDefault="000A019D" w:rsidP="000A019D" w:rsidR="000A019D">
      <w:pPr>
        <w:ind w:right="-425"/>
      </w:pPr>
      <w:r>
        <w:lastRenderedPageBreak/>
        <w:t xml:space="preserve">           strojeva, uređaja i opreme RIBA d.d. u stečaju od 05.09.2017.godine (grupa procjene</w:t>
      </w:r>
    </w:p>
    <w:p w:rsidRDefault="000A019D" w:rsidP="000A019D" w:rsidR="000A019D">
      <w:pPr>
        <w:ind w:right="-425"/>
      </w:pPr>
      <w:r>
        <w:t xml:space="preserve">           broj: 1, 3 i 6) putem stečajnog upravitelja, time da se pokretnine procijenjene vrijednosti</w:t>
      </w:r>
    </w:p>
    <w:p w:rsidRDefault="000A019D" w:rsidP="000A019D" w:rsidR="000A019D">
      <w:pPr>
        <w:ind w:right="-425"/>
      </w:pPr>
      <w:r>
        <w:t xml:space="preserve">           do 5.000,00 kuna prodaju slobodnom pogodbom, a pokretnine procijenjene vrijednosti veće</w:t>
      </w:r>
    </w:p>
    <w:p w:rsidRDefault="000A019D" w:rsidP="000A019D" w:rsidR="000A019D">
      <w:pPr>
        <w:ind w:right="-425"/>
      </w:pPr>
      <w:r>
        <w:t xml:space="preserve">           od 5.000,00  kuna prodaju se prikupljanjem pisanih ponuda i otvaranjem istih kod javnog</w:t>
      </w:r>
    </w:p>
    <w:p w:rsidRDefault="000A019D" w:rsidP="000A019D" w:rsidR="000A019D">
      <w:pPr>
        <w:ind w:right="-425"/>
      </w:pPr>
      <w:r>
        <w:t xml:space="preserve">           bilježnika, te se pri prvom prikupljanjem ponuda pokretnine ne mogu prodati ispod 2/3</w:t>
      </w:r>
    </w:p>
    <w:p w:rsidRDefault="000A019D" w:rsidP="000A019D" w:rsidR="000A019D">
      <w:pPr>
        <w:ind w:right="-425"/>
      </w:pPr>
      <w:r>
        <w:t xml:space="preserve">           procijenjene vrijednosti, pri drugom prikupljanju ponuda pokretnine se ne mogu prodati </w:t>
      </w:r>
    </w:p>
    <w:p w:rsidRDefault="000A019D" w:rsidP="000A019D" w:rsidR="000A019D">
      <w:pPr>
        <w:ind w:right="-425"/>
      </w:pPr>
      <w:r>
        <w:t>ispod  1/3 procijenjene vrijednosti, a nakon toga preostale pokretnine prodaju se slobodnom</w:t>
      </w:r>
    </w:p>
    <w:p w:rsidRDefault="000A019D" w:rsidP="000A019D" w:rsidR="000A019D">
      <w:pPr>
        <w:ind w:right="-425"/>
      </w:pPr>
      <w:r>
        <w:t xml:space="preserve">           pogodbom</w:t>
      </w:r>
    </w:p>
    <w:p w:rsidRDefault="000A019D" w:rsidP="000A019D" w:rsidR="000A019D">
      <w:pPr>
        <w:ind w:right="-425"/>
      </w:pPr>
      <w:r>
        <w:rPr>
          <w:b/>
        </w:rPr>
        <w:t xml:space="preserve">III) </w:t>
      </w:r>
      <w:r>
        <w:t>Radnje koje će se poduzeti u narednom razdoblju od tri mjeseca</w:t>
      </w:r>
    </w:p>
    <w:p w:rsidRDefault="000A019D" w:rsidP="000A019D" w:rsidR="000A019D">
      <w:pPr>
        <w:ind w:right="-425"/>
      </w:pPr>
      <w:r>
        <w:t>Unovčenje dužnikovih nekretnina i pokretnina sukladno odlukama Skupštine vjerovnika i TS u</w:t>
      </w:r>
    </w:p>
    <w:p w:rsidRDefault="000A019D" w:rsidP="000A019D" w:rsidR="000A019D">
      <w:pPr>
        <w:ind w:right="-425"/>
      </w:pPr>
      <w:r>
        <w:t>Bjelovaru.</w:t>
      </w:r>
    </w:p>
    <w:p w:rsidRDefault="000A019D" w:rsidP="000A019D" w:rsidR="000A019D">
      <w:pPr>
        <w:ind w:right="-425"/>
      </w:pPr>
    </w:p>
    <w:p w:rsidRDefault="000A019D" w:rsidP="000A019D" w:rsidR="000A019D">
      <w:pPr>
        <w:ind w:right="-425"/>
      </w:pPr>
      <w:r>
        <w:t>Virovitica, 15.05.2018.</w:t>
      </w:r>
    </w:p>
    <w:p w:rsidRDefault="000A019D" w:rsidP="000A019D" w:rsidR="000A019D">
      <w:pPr>
        <w:ind w:right="-425"/>
      </w:pPr>
    </w:p>
    <w:p w:rsidRDefault="000A019D" w:rsidP="000A019D" w:rsidR="000A019D">
      <w:pPr>
        <w:ind w:right="-425"/>
      </w:pPr>
      <w:r>
        <w:tab/>
      </w:r>
      <w:r>
        <w:tab/>
      </w:r>
      <w:r>
        <w:tab/>
      </w:r>
      <w:r>
        <w:tab/>
      </w:r>
      <w:r>
        <w:tab/>
      </w:r>
      <w:r>
        <w:tab/>
      </w:r>
      <w:r>
        <w:tab/>
      </w:r>
      <w:r>
        <w:tab/>
      </w:r>
      <w:r>
        <w:tab/>
      </w:r>
      <w:r>
        <w:tab/>
        <w:t>Stečajni upravitelj</w:t>
      </w:r>
    </w:p>
    <w:p w:rsidRDefault="000A019D" w:rsidP="000A019D" w:rsidR="000A019D">
      <w:pPr>
        <w:ind w:right="-425"/>
      </w:pPr>
      <w:r>
        <w:tab/>
      </w:r>
      <w:r>
        <w:tab/>
      </w:r>
      <w:r>
        <w:tab/>
      </w:r>
      <w:r>
        <w:tab/>
      </w:r>
      <w:r>
        <w:tab/>
      </w:r>
      <w:r>
        <w:tab/>
      </w:r>
      <w:r>
        <w:tab/>
      </w:r>
      <w:r>
        <w:tab/>
      </w:r>
      <w:r>
        <w:tab/>
      </w:r>
      <w:r>
        <w:tab/>
        <w:t xml:space="preserve"> Branko Valentić</w:t>
      </w:r>
    </w:p>
    <w:p w:rsidRDefault="000A019D" w:rsidP="000A019D" w:rsidR="000A019D">
      <w:pPr>
        <w:ind w:right="-425"/>
      </w:pPr>
    </w:p>
    <w:p w:rsidRDefault="000A019D" w:rsidP="000A019D" w:rsidR="000A019D"/>
    <w:p w:rsidRDefault="000A019D" w:rsidP="000A019D" w:rsidR="000A019D"/>
    <w:p w:rsidRDefault="000A019D" w:rsidP="000A019D" w:rsidR="000A019D"/>
    <w:p w:rsidRDefault="000A019D" w:rsidP="000A019D" w:rsidR="000A019D">
      <w:r>
        <w:t xml:space="preserve">   </w:t>
      </w:r>
    </w:p>
    <w:sectPr w:rsidSect="0032366B" w:rsidR="000A019D">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19D"/>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7789089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2018.</izvorni_sadrzaj>
    <derivirana_varijabla naziv="DomainObject.DatumDonosenjaOdluke_1">16.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St-296/2017-60</izvorni_sadrzaj>
    <derivirana_varijabla naziv="DomainObject.Oznaka_1">St-296/2017-60</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izvorni_sadrzaj>
    <derivirana_varijabla naziv="DomainObject.Predmet.Broj_1">296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2017.</izvorni_sadrzaj>
    <derivirana_varijabla naziv="DomainObject.Predmet.DatumOsnivanja_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St-296/2017</izvorni_sadrzaj>
    <derivirana_varijabla naziv="DomainObject.Predmet.OznakaBroj_1">St-296/2017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RIBA dioničko društvo za proizvodnju i uzgoj ribe i riblje mlađi zastupanog po punomoćniku Goran Borčić</izvorni_sadrzaj>
    <derivirana_varijabla naziv="DomainObject.Predmet.ProtustrankaFormated_1">  RIBA dioničko društvo za proizvodnju i uzgoj ribe i riblje mlađi zastupanog po punomoćniku Goran Borčić</derivirana_varijabla>
  </DomainObject.Predmet.ProtustrankaFormated>
  <DomainObject.Predmet.ProtustrankaFormatedOIB>
    <izvorni_sadrzaj>  RIBA dioničko društvo za proizvodnju i uzgoj ribe i riblje mlađi, OIB 52199410731 zastupanog po punomoćniku Goran Borčić</izvorni_sadrzaj>
    <derivirana_varijabla naziv="DomainObject.Predmet.ProtustrankaFormatedOIB_1">  RIBA dioničko društvo za proizvodnju i uzgoj ribe i riblje mlađi, OIB 52199410731 zastupanog po punomoćniku Goran Borčić</derivirana_varijabla>
  </DomainObject.Predmet.ProtustrankaFormatedOIB>
  <DomainObject.Predmet.ProtustrankaFormatedWithAdress>
    <izvorni_sadrzaj> RIBA dioničko društvo za proizvodnju i uzgoj ribe i riblje mlađi, Kaniška Iva/bb, 43280 Kaniška Iva zastupanog po punomoćniku Goran Borčić</izvorni_sadrzaj>
    <derivirana_varijabla naziv="DomainObject.Predmet.ProtustrankaFormatedWithAdress_1"> RIBA dioničko društvo za proizvodnju i uzgoj ribe i riblje mlađi, Kaniška Iva/bb, 43280 Kaniška Iva zastupanog po punomoćniku Goran Borčić</derivirana_varijabla>
  </DomainObject.Predmet.ProtustrankaFormatedWithAdress>
  <DomainObject.Predmet.ProtustrankaFormatedWithAdressOIB>
    <izvorni_sadrzaj> RIBA dioničko društvo za proizvodnju i uzgoj ribe i riblje mlađi, OIB 52199410731, Kaniška Iva/bb, 43280 Kaniška Iva zastupanog po punomoćniku Goran Borčić</izvorni_sadrzaj>
    <derivirana_varijabla naziv="DomainObject.Predmet.ProtustrankaFormatedWithAdressOIB_1"> RIBA dioničko društvo za proizvodnju i uzgoj ribe i riblje mlađi, OIB 52199410731, Kaniška Iva/bb, 43280 Kaniška Iva zastupanog po punomoćniku Goran Borčić</derivirana_varijabla>
  </DomainObject.Predmet.ProtustrankaFormatedWithAdressOIB>
  <DomainObject.Predmet.ProtustrankaWithAdress>
    <izvorni_sadrzaj>RIBA dioničko društvo za proizvodnju i uzgoj ribe i riblje mlađi Kaniška Iva/bb, 43280 Kaniška Iva</izvorni_sadrzaj>
    <derivirana_varijabla naziv="DomainObject.Predmet.ProtustrankaWithAdress_1">RIBA dioničko društvo za proizvodnju i uzgoj ribe i riblje mlađi Kaniška Iva/bb, 43280 Kaniška Iva</derivirana_varijabla>
  </DomainObject.Predmet.ProtustrankaWithAdress>
  <DomainObject.Predmet.ProtustrankaWithAdressOIB>
    <izvorni_sadrzaj>RIBA dioničko društvo za proizvodnju i uzgoj ribe i riblje mlađi, OIB 52199410731, Kaniška Iva/bb, 43280 Kaniška Iva</izvorni_sadrzaj>
    <derivirana_varijabla naziv="DomainObject.Predmet.ProtustrankaWithAdressOIB_1">RIBA dioničko društvo za proizvodnju i uzgoj ribe i riblje mlađi, OIB 52199410731, Kaniška Iva/bb, 43280 Kaniška Iva</derivirana_varijabla>
  </DomainObject.Predmet.ProtustrankaWithAdressOIB>
  <DomainObject.Predmet.ProtustrankaNazivFormated>
    <izvorni_sadrzaj>RIBA dioničko društvo za proizvodnju i uzgoj ribe i riblje mlađi</izvorni_sadrzaj>
    <derivirana_varijabla naziv="DomainObject.Predmet.ProtustrankaNazivFormated_1">RIBA dioničko društvo za proizvodnju i uzgoj ribe i riblje mlađi</derivirana_varijabla>
  </DomainObject.Predmet.ProtustrankaNazivFormated>
  <DomainObject.Predmet.ProtustrankaNazivFormatedOIB>
    <izvorni_sadrzaj>RIBA dioničko društvo za proizvodnju i uzgoj ribe i riblje mlađi, OIB 52199410731</izvorni_sadrzaj>
    <derivirana_varijabla naziv="DomainObject.Predmet.ProtustrankaNazivFormatedOIB_1">RIBA dioničko društvo za proizvodnju i uzgoj ribe i riblje mlađi, OIB 52199410731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TIHOMIR MIROSLAVIĆ zastupanog po punomoćniku DAVOR VRBEK, Sindikat zaposlenih u poljoprivredi...; ZORAN FILIPOVIĆ zastupanog po punomoćniku DAVOR VRBEK, Sindikat zaposlenih u poljoprivredi...; IVAN MIROSLAVIĆ zastupanog po punomoćniku DAVOR VRBEK, Sindikat zaposlenih u poljoprivredi...; ŽELJKO NAGLIĆ zastupanog po punomoćniku DAVOR VRBEK, Sindikat zaposlenih u poljoprivredi...; IVAN TURKOVIĆ zastupanog po punomoćniku DAVOR VRBEK, Sindikat zaposlenih u poljoprivredi...; STEVO LOBOR zastupanog po punomoćniku DAVOR VRBEK, Sindikat zaposlenih u poljoprivredi...; DRAŽEN GAŠLJEVIĆ zastupanog po punomoćniku DAVOR VRBEK, Sindikat zaposlenih u poljoprivredi...; JOSIP ROGULJA zastupanog po punomoćniku DAVOR VRBEK, Sindikat zaposlenih u poljoprivredi...; IVAN PIZENT zastupanog po punomoćniku DAVOR VRBEK, Sindikat zaposlenih u poljoprivredi...; FINANCIJSKA AGENCIJA, RC ZAGREB, Podružnica Bjelovar</izvorni_sadrzaj>
    <derivirana_varijabla naziv="DomainObject.Predmet.StrankaFormated_1">  TIHOMIR MIROSLAVIĆ zastupanog po punomoćniku DAVOR VRBEK, Sindikat zaposlenih u poljoprivredi...; ZORAN FILIPOVIĆ zastupanog po punomoćniku DAVOR VRBEK, Sindikat zaposlenih u poljoprivredi...; IVAN MIROSLAVIĆ zastupanog po punomoćniku DAVOR VRBEK, Sindikat zaposlenih u poljoprivredi...; ŽELJKO NAGLIĆ zastupanog po punomoćniku DAVOR VRBEK, Sindikat zaposlenih u poljoprivredi...; IVAN TURKOVIĆ zastupanog po punomoćniku DAVOR VRBEK, Sindikat zaposlenih u poljoprivredi...; STEVO LOBOR zastupanog po punomoćniku DAVOR VRBEK, Sindikat zaposlenih u poljoprivredi...; DRAŽEN GAŠLJEVIĆ zastupanog po punomoćniku DAVOR VRBEK, Sindikat zaposlenih u poljoprivredi...; JOSIP ROGULJA zastupanog po punomoćniku DAVOR VRBEK, Sindikat zaposlenih u poljoprivredi...; IVAN PIZENT zastupanog po punomoćniku DAVOR VRBEK, Sindikat zaposlenih u poljoprivredi...; FINANCIJSKA AGENCIJA, RC ZAGREB, Podružnica Bjelovar</derivirana_varijabla>
  </DomainObject.Predmet.StrankaFormated>
  <DomainObject.Predmet.StrankaFormatedOIB>
    <izvorni_sadrzaj>  TIHOMIR MIROSLAVIĆ, OIB 10200321425 zastupanog po punomoćniku DAVOR VRBEK, Sindikat zaposlenih u poljoprivredi...; ZORAN FILIPOVIĆ, OIB 09688478260 zastupanog po punomoćniku DAVOR VRBEK, Sindikat zaposlenih u poljoprivredi...; IVAN MIROSLAVIĆ, OIB 91666776052 zastupanog po punomoćniku DAVOR VRBEK, Sindikat zaposlenih u poljoprivredi...; ŽELJKO NAGLIĆ, OIB 64969882699 zastupanog po punomoćniku DAVOR VRBEK, Sindikat zaposlenih u poljoprivredi...; IVAN TURKOVIĆ, OIB 90836196276 zastupanog po punomoćniku DAVOR VRBEK, Sindikat zaposlenih u poljoprivredi...; STEVO LOBOR, OIB 16342392788 zastupanog po punomoćniku DAVOR VRBEK, Sindikat zaposlenih u poljoprivredi...; DRAŽEN GAŠLJEVIĆ, OIB 11162300528 zastupanog po punomoćniku DAVOR VRBEK, Sindikat zaposlenih u poljoprivredi...; JOSIP ROGULJA, OIB 20553429352 zastupanog po punomoćniku DAVOR VRBEK, Sindikat zaposlenih u poljoprivredi...; IVAN PIZENT, OIB 78885585078 zastupanog po punomoćniku DAVOR VRBEK, Sindikat zaposlenih u poljoprivredi...; FINANCIJSKA AGENCIJA, RC ZAGREB, Podružnica Bjelovar, OIB 85821130368</izvorni_sadrzaj>
    <derivirana_varijabla naziv="DomainObject.Predmet.StrankaFormatedOIB_1">  TIHOMIR MIROSLAVIĆ, OIB 10200321425 zastupanog po punomoćniku DAVOR VRBEK, Sindikat zaposlenih u poljoprivredi...; ZORAN FILIPOVIĆ, OIB 09688478260 zastupanog po punomoćniku DAVOR VRBEK, Sindikat zaposlenih u poljoprivredi...; IVAN MIROSLAVIĆ, OIB 91666776052 zastupanog po punomoćniku DAVOR VRBEK, Sindikat zaposlenih u poljoprivredi...; ŽELJKO NAGLIĆ, OIB 64969882699 zastupanog po punomoćniku DAVOR VRBEK, Sindikat zaposlenih u poljoprivredi...; IVAN TURKOVIĆ, OIB 90836196276 zastupanog po punomoćniku DAVOR VRBEK, Sindikat zaposlenih u poljoprivredi...; STEVO LOBOR, OIB 16342392788 zastupanog po punomoćniku DAVOR VRBEK, Sindikat zaposlenih u poljoprivredi...; DRAŽEN GAŠLJEVIĆ, OIB 11162300528 zastupanog po punomoćniku DAVOR VRBEK, Sindikat zaposlenih u poljoprivredi...; JOSIP ROGULJA, OIB 20553429352 zastupanog po punomoćniku DAVOR VRBEK, Sindikat zaposlenih u poljoprivredi...; IVAN PIZENT, OIB 78885585078 zastupanog po punomoćniku DAVOR VRBEK, Sindikat zaposlenih u poljoprivredi...; FINANCIJSKA AGENCIJA, RC ZAGREB, Podružnica Bjelovar, OIB 85821130368</derivirana_varijabla>
  </DomainObject.Predmet.StrankaFormatedOIB>
  <DomainObject.Predmet.StrankaFormatedWithAdress>
    <izvorni_sadrzaj> TIHOMIR MIROSLAVIĆ, Veliko Vukovje 70, 43280 Veliko Vukovje zastupanog po punomoćniku DAVOR VRBEK, Sindikat zaposlenih u poljoprivredi...; ZORAN FILIPOVIĆ, Rogoža 27A, 43280 Rogoža zastupanog po punomoćniku DAVOR VRBEK, Sindikat zaposlenih u poljoprivredi...; IVAN MIROSLAVIĆ, Malo Vukovje 28, 43280 Malo Vukovje zastupanog po punomoćniku DAVOR VRBEK, Sindikat zaposlenih u poljoprivredi...; ŽELJKO NAGLIĆ, Matije Gupca 70, 43280 Garešnica zastupanog po punomoćniku DAVOR VRBEK, Sindikat zaposlenih u poljoprivredi...; IVAN TURKOVIĆ, Kaniška Iva 79, 43280 Kaniška Iva zastupanog po punomoćniku DAVOR VRBEK, Sindikat zaposlenih u poljoprivredi...; STEVO LOBOR, Ciglenica 81, 43280 Ciglenica zastupanog po punomoćniku DAVOR VRBEK, Sindikat zaposlenih u poljoprivredi...; DRAŽEN GAŠLJEVIĆ, Kaniška Iva 98, 43280 Kaniška Iva zastupanog po punomoćniku DAVOR VRBEK, Sindikat zaposlenih u poljoprivredi...; JOSIP ROGULJA, Kaniška Iva 112, 43280 Kaniška Iva zastupanog po punomoćniku DAVOR VRBEK, Sindikat zaposlenih u poljoprivredi...; IVAN PIZENT, Ciglenica 6, 43280 Ciglenica zastupanog po punomoćniku DAVOR VRBEK, Sindikat zaposlenih u poljoprivredi...; FINANCIJSKA AGENCIJA, RC ZAGREB, Podružnica Bjelovar, F. Supila 4, 43000 Bjelovar</izvorni_sadrzaj>
    <derivirana_varijabla naziv="DomainObject.Predmet.StrankaFormatedWithAdress_1"> TIHOMIR MIROSLAVIĆ, Veliko Vukovje 70, 43280 Veliko Vukovje zastupanog po punomoćniku DAVOR VRBEK, Sindikat zaposlenih u poljoprivredi...; ZORAN FILIPOVIĆ, Rogoža 27A, 43280 Rogoža zastupanog po punomoćniku DAVOR VRBEK, Sindikat zaposlenih u poljoprivredi...; IVAN MIROSLAVIĆ, Malo Vukovje 28, 43280 Malo Vukovje zastupanog po punomoćniku DAVOR VRBEK, Sindikat zaposlenih u poljoprivredi...; ŽELJKO NAGLIĆ, Matije Gupca 70, 43280 Garešnica zastupanog po punomoćniku DAVOR VRBEK, Sindikat zaposlenih u poljoprivredi...; IVAN TURKOVIĆ, Kaniška Iva 79, 43280 Kaniška Iva zastupanog po punomoćniku DAVOR VRBEK, Sindikat zaposlenih u poljoprivredi...; STEVO LOBOR, Ciglenica 81, 43280 Ciglenica zastupanog po punomoćniku DAVOR VRBEK, Sindikat zaposlenih u poljoprivredi...; DRAŽEN GAŠLJEVIĆ, Kaniška Iva 98, 43280 Kaniška Iva zastupanog po punomoćniku DAVOR VRBEK, Sindikat zaposlenih u poljoprivredi...; JOSIP ROGULJA, Kaniška Iva 112, 43280 Kaniška Iva zastupanog po punomoćniku DAVOR VRBEK, Sindikat zaposlenih u poljoprivredi...; IVAN PIZENT, Ciglenica 6, 43280 Ciglenica zastupanog po punomoćniku DAVOR VRBEK, Sindikat zaposlenih u poljoprivredi...; FINANCIJSKA AGENCIJA, RC ZAGREB, Podružnica Bjelovar, F. Supila 4, 43000 Bjelovar</derivirana_varijabla>
  </DomainObject.Predmet.StrankaFormatedWithAdress>
  <DomainObject.Predmet.StrankaFormatedWithAdressOIB>
    <izvorni_sadrzaj> TIHOMIR MIROSLAVIĆ, OIB 10200321425, Veliko Vukovje 70, 43280 Veliko Vukovje zastupanog po punomoćniku DAVOR VRBEK, Sindikat zaposlenih u poljoprivredi...; ZORAN FILIPOVIĆ, OIB 09688478260, Rogoža 27A, 43280 Rogoža zastupanog po punomoćniku DAVOR VRBEK, Sindikat zaposlenih u poljoprivredi...; IVAN MIROSLAVIĆ, OIB 91666776052, Malo Vukovje 28, 43280 Malo Vukovje zastupanog po punomoćniku DAVOR VRBEK, Sindikat zaposlenih u poljoprivredi...; ŽELJKO NAGLIĆ, OIB 64969882699, Matije Gupca 70, 43280 Garešnica zastupanog po punomoćniku DAVOR VRBEK, Sindikat zaposlenih u poljoprivredi...; IVAN TURKOVIĆ, OIB 90836196276, Kaniška Iva 79, 43280 Kaniška Iva zastupanog po punomoćniku DAVOR VRBEK, Sindikat zaposlenih u poljoprivredi...; STEVO LOBOR, OIB 16342392788, Ciglenica 81, 43280 Ciglenica zastupanog po punomoćniku DAVOR VRBEK, Sindikat zaposlenih u poljoprivredi...; DRAŽEN GAŠLJEVIĆ, OIB 11162300528, Kaniška Iva 98, 43280 Kaniška Iva zastupanog po punomoćniku DAVOR VRBEK, Sindikat zaposlenih u poljoprivredi...; JOSIP ROGULJA, OIB 20553429352, Kaniška Iva 112, 43280 Kaniška Iva zastupanog po punomoćniku DAVOR VRBEK, Sindikat zaposlenih u poljoprivredi...; IVAN PIZENT, OIB 78885585078, Ciglenica 6, 43280 Ciglenica zastupanog po punomoćniku DAVOR VRBEK, Sindikat zaposlenih u poljoprivredi...; FINANCIJSKA AGENCIJA, RC ZAGREB, Podružnica Bjelovar, OIB 85821130368, F. Supila 4, 43000 Bjelovar</izvorni_sadrzaj>
    <derivirana_varijabla naziv="DomainObject.Predmet.StrankaFormatedWithAdressOIB_1"> TIHOMIR MIROSLAVIĆ, OIB 10200321425, Veliko Vukovje 70, 43280 Veliko Vukovje zastupanog po punomoćniku DAVOR VRBEK, Sindikat zaposlenih u poljoprivredi...; ZORAN FILIPOVIĆ, OIB 09688478260, Rogoža 27A, 43280 Rogoža zastupanog po punomoćniku DAVOR VRBEK, Sindikat zaposlenih u poljoprivredi...; IVAN MIROSLAVIĆ, OIB 91666776052, Malo Vukovje 28, 43280 Malo Vukovje zastupanog po punomoćniku DAVOR VRBEK, Sindikat zaposlenih u poljoprivredi...; ŽELJKO NAGLIĆ, OIB 64969882699, Matije Gupca 70, 43280 Garešnica zastupanog po punomoćniku DAVOR VRBEK, Sindikat zaposlenih u poljoprivredi...; IVAN TURKOVIĆ, OIB 90836196276, Kaniška Iva 79, 43280 Kaniška Iva zastupanog po punomoćniku DAVOR VRBEK, Sindikat zaposlenih u poljoprivredi...; STEVO LOBOR, OIB 16342392788, Ciglenica 81, 43280 Ciglenica zastupanog po punomoćniku DAVOR VRBEK, Sindikat zaposlenih u poljoprivredi...; DRAŽEN GAŠLJEVIĆ, OIB 11162300528, Kaniška Iva 98, 43280 Kaniška Iva zastupanog po punomoćniku DAVOR VRBEK, Sindikat zaposlenih u poljoprivredi...; JOSIP ROGULJA, OIB 20553429352, Kaniška Iva 112, 43280 Kaniška Iva zastupanog po punomoćniku DAVOR VRBEK, Sindikat zaposlenih u poljoprivredi...; IVAN PIZENT, OIB 78885585078, Ciglenica 6, 43280 Ciglenica zastupanog po punomoćniku DAVOR VRBEK, Sindikat zaposlenih u poljoprivredi...; FINANCIJSKA AGENCIJA, RC ZAGREB, Podružnica Bjelovar, OIB 85821130368, F. Supila 4, 43000 Bjelovar</derivirana_varijabla>
  </DomainObject.Predmet.StrankaFormatedWithAdressOIB>
  <DomainObject.Predmet.StrankaWithAdress>
    <izvorni_sadrzaj>TIHOMIR MIROSLAVIĆ Veliko Vukovje 70,43280 Veliko Vukovje,ZORAN FILIPOVIĆ Rogoža 27A,43280 Rogoža,IVAN MIROSLAVIĆ Malo Vukovje 28,43280 Malo Vukovje,ŽELJKO NAGLIĆ Matije Gupca 70,43280 Garešnica,IVAN TURKOVIĆ Kaniška Iva 79,43280 Kaniška Iva,STEVO LOBOR Ciglenica 81,43280 Ciglenica,DRAŽEN GAŠLJEVIĆ Kaniška Iva 98,43280 Kaniška Iva,JOSIP ROGULJA Kaniška Iva 112,43280 Kaniška Iva,IVAN PIZENT Ciglenica 6,43280 Ciglenica,FINANCIJSKA AGENCIJA, RC ZAGREB, Podružnica Bjelovar F. Supila 4,43000 Bjelovar</izvorni_sadrzaj>
    <derivirana_varijabla naziv="DomainObject.Predmet.StrankaWithAdress_1">TIHOMIR MIROSLAVIĆ Veliko Vukovje 70,43280 Veliko Vukovje,ZORAN FILIPOVIĆ Rogoža 27A,43280 Rogoža,IVAN MIROSLAVIĆ Malo Vukovje 28,43280 Malo Vukovje,ŽELJKO NAGLIĆ Matije Gupca 70,43280 Garešnica,IVAN TURKOVIĆ Kaniška Iva 79,43280 Kaniška Iva,STEVO LOBOR Ciglenica 81,43280 Ciglenica,DRAŽEN GAŠLJEVIĆ Kaniška Iva 98,43280 Kaniška Iva,JOSIP ROGULJA Kaniška Iva 112,43280 Kaniška Iva,IVAN PIZENT Ciglenica 6,43280 Ciglenica,FINANCIJSKA AGENCIJA, RC ZAGREB, Podružnica Bjelovar F. Supila 4,43000 Bjelovar</derivirana_varijabla>
  </DomainObject.Predmet.StrankaWithAdress>
  <DomainObject.Predmet.StrankaWithAdressOIB>
    <izvorni_sadrzaj>TIHOMIR MIROSLAVIĆ, OIB 10200321425, Veliko Vukovje 70,43280 Veliko Vukovje,ZORAN FILIPOVIĆ, OIB 09688478260, Rogoža 27A,43280 Rogoža,IVAN MIROSLAVIĆ, OIB 91666776052, Malo Vukovje 28,43280 Malo Vukovje,ŽELJKO NAGLIĆ, OIB 64969882699, Matije Gupca 70,43280 Garešnica,IVAN TURKOVIĆ, OIB 90836196276, Kaniška Iva 79,43280 Kaniška Iva,STEVO LOBOR, OIB 16342392788, Ciglenica 81,43280 Ciglenica,DRAŽEN GAŠLJEVIĆ, OIB 11162300528, Kaniška Iva 98,43280 Kaniška Iva,JOSIP ROGULJA, OIB 20553429352, Kaniška Iva 112,43280 Kaniška Iva,IVAN PIZENT, OIB 78885585078, Ciglenica 6,43280 Ciglenica,FINANCIJSKA AGENCIJA, RC ZAGREB, Podružnica Bjelovar, OIB 85821130368, F. Supila 4,43000 Bjelovar</izvorni_sadrzaj>
    <derivirana_varijabla naziv="DomainObject.Predmet.StrankaWithAdressOIB_1">TIHOMIR MIROSLAVIĆ, OIB 10200321425, Veliko Vukovje 70,43280 Veliko Vukovje,ZORAN FILIPOVIĆ, OIB 09688478260, Rogoža 27A,43280 Rogoža,IVAN MIROSLAVIĆ, OIB 91666776052, Malo Vukovje 28,43280 Malo Vukovje,ŽELJKO NAGLIĆ, OIB 64969882699, Matije Gupca 70,43280 Garešnica,IVAN TURKOVIĆ, OIB 90836196276, Kaniška Iva 79,43280 Kaniška Iva,STEVO LOBOR, OIB 16342392788, Ciglenica 81,43280 Ciglenica,DRAŽEN GAŠLJEVIĆ, OIB 11162300528, Kaniška Iva 98,43280 Kaniška Iva,JOSIP ROGULJA, OIB 20553429352, Kaniška Iva 112,43280 Kaniška Iva,IVAN PIZENT, OIB 78885585078, Ciglenica 6,43280 Ciglenica,FINANCIJSKA AGENCIJA, RC ZAGREB, Podružnica Bjelovar, OIB 85821130368, F. Supila 4,43000 Bjelovar</derivirana_varijabla>
  </DomainObject.Predmet.StrankaWithAdressOIB>
  <DomainObject.Predmet.StrankaNazivFormated>
    <izvorni_sadrzaj>TIHOMIR MIROSLAVIĆ,ZORAN FILIPOVIĆ,IVAN MIROSLAVIĆ,ŽELJKO NAGLIĆ,IVAN TURKOVIĆ,STEVO LOBOR,DRAŽEN GAŠLJEVIĆ,JOSIP ROGULJA,IVAN PIZENT,FINANCIJSKA AGENCIJA, RC ZAGREB, Podružnica Bjelovar</izvorni_sadrzaj>
    <derivirana_varijabla naziv="DomainObject.Predmet.StrankaNazivFormated_1">TIHOMIR MIROSLAVIĆ,ZORAN FILIPOVIĆ,IVAN MIROSLAVIĆ,ŽELJKO NAGLIĆ,IVAN TURKOVIĆ,STEVO LOBOR,DRAŽEN GAŠLJEVIĆ,JOSIP ROGULJA,IVAN PIZENT,FINANCIJSKA AGENCIJA, RC ZAGREB, Podružnica Bjelovar</derivirana_varijabla>
  </DomainObject.Predmet.StrankaNazivFormated>
  <DomainObject.Predmet.StrankaNazivFormatedOIB>
    <izvorni_sadrzaj>TIHOMIR MIROSLAVIĆ, OIB 10200321425,ZORAN FILIPOVIĆ, OIB 09688478260,IVAN MIROSLAVIĆ, OIB 91666776052,ŽELJKO NAGLIĆ, OIB 64969882699,IVAN TURKOVIĆ, OIB 90836196276,STEVO LOBOR, OIB 16342392788,DRAŽEN GAŠLJEVIĆ, OIB 11162300528,JOSIP ROGULJA, OIB 20553429352,IVAN PIZENT, OIB 78885585078,FINANCIJSKA AGENCIJA, RC ZAGREB, Podružnica Bjelovar, OIB 85821130368</izvorni_sadrzaj>
    <derivirana_varijabla naziv="DomainObject.Predmet.StrankaNazivFormatedOIB_1">TIHOMIR MIROSLAVIĆ, OIB 10200321425,ZORAN FILIPOVIĆ, OIB 09688478260,IVAN MIROSLAVIĆ, OIB 91666776052,ŽELJKO NAGLIĆ, OIB 64969882699,IVAN TURKOVIĆ, OIB 90836196276,STEVO LOBOR, OIB 16342392788,DRAŽEN GAŠLJEVIĆ, OIB 11162300528,JOSIP ROGULJA, OIB 20553429352,IVAN PIZENT, OIB 78885585078,FINANCIJSKA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TIHOMIR MIROSLAVIĆ zastupanog po punomoćniku DAVOR VRBEK, Sindikat zaposlenih u poljoprivredi...</item>
      <item>ZORAN FILIPOVIĆ zastupanog po punomoćniku DAVOR VRBEK, Sindikat zaposlenih u poljoprivredi...</item>
      <item>IVAN MIROSLAVIĆ zastupanog po punomoćniku DAVOR VRBEK, Sindikat zaposlenih u poljoprivredi...</item>
      <item>ŽELJKO NAGLIĆ zastupanog po punomoćniku DAVOR VRBEK, Sindikat zaposlenih u poljoprivredi...</item>
      <item>IVAN TURKOVIĆ zastupanog po punomoćniku DAVOR VRBEK, Sindikat zaposlenih u poljoprivredi...</item>
      <item>STEVO LOBOR zastupanog po punomoćniku DAVOR VRBEK, Sindikat zaposlenih u poljoprivredi...</item>
      <item>DRAŽEN GAŠLJEVIĆ zastupanog po punomoćniku DAVOR VRBEK, Sindikat zaposlenih u poljoprivredi...</item>
      <item>JOSIP ROGULJA zastupanog po punomoćniku DAVOR VRBEK, Sindikat zaposlenih u poljoprivredi...</item>
      <item>IVAN PIZENT zastupanog po punomoćniku DAVOR VRBEK, Sindikat zaposlenih u poljoprivredi...</item>
      <item>FINANCIJSKA AGENCIJA, RC ZAGREB, Podružnica Bjelovar</item>
    </izvorni_sadrzaj>
    <derivirana_varijabla naziv="DomainObject.Predmet.StrankaListFormated_1">
      <item>TIHOMIR MIROSLAVIĆ zastupanog po punomoćniku DAVOR VRBEK, Sindikat zaposlenih u poljoprivredi...</item>
      <item>ZORAN FILIPOVIĆ zastupanog po punomoćniku DAVOR VRBEK, Sindikat zaposlenih u poljoprivredi...</item>
      <item>IVAN MIROSLAVIĆ zastupanog po punomoćniku DAVOR VRBEK, Sindikat zaposlenih u poljoprivredi...</item>
      <item>ŽELJKO NAGLIĆ zastupanog po punomoćniku DAVOR VRBEK, Sindikat zaposlenih u poljoprivredi...</item>
      <item>IVAN TURKOVIĆ zastupanog po punomoćniku DAVOR VRBEK, Sindikat zaposlenih u poljoprivredi...</item>
      <item>STEVO LOBOR zastupanog po punomoćniku DAVOR VRBEK, Sindikat zaposlenih u poljoprivredi...</item>
      <item>DRAŽEN GAŠLJEVIĆ zastupanog po punomoćniku DAVOR VRBEK, Sindikat zaposlenih u poljoprivredi...</item>
      <item>JOSIP ROGULJA zastupanog po punomoćniku DAVOR VRBEK, Sindikat zaposlenih u poljoprivredi...</item>
      <item>IVAN PIZENT zastupanog po punomoćniku DAVOR VRBEK, Sindikat zaposlenih u poljoprivredi...</item>
      <item>FINANCIJSKA AGENCIJA, RC ZAGREB, Podružnica Bjelovar</item>
    </derivirana_varijabla>
  </DomainObject.Predmet.StrankaListFormated>
  <DomainObject.Predmet.StrankaListFormatedOIB>
    <izvorni_sadrzaj>
      <item>TIHOMIR MIROSLAVIĆ, OIB 10200321425 zastupanog po punomoćniku DAVOR VRBEK, Sindikat zaposlenih u poljoprivredi...</item>
      <item>ZORAN FILIPOVIĆ, OIB 09688478260 zastupanog po punomoćniku DAVOR VRBEK, Sindikat zaposlenih u poljoprivredi...</item>
      <item>IVAN MIROSLAVIĆ, OIB 91666776052 zastupanog po punomoćniku DAVOR VRBEK, Sindikat zaposlenih u poljoprivredi...</item>
      <item>ŽELJKO NAGLIĆ, OIB 64969882699 zastupanog po punomoćniku DAVOR VRBEK, Sindikat zaposlenih u poljoprivredi...</item>
      <item>IVAN TURKOVIĆ, OIB 90836196276 zastupanog po punomoćniku DAVOR VRBEK, Sindikat zaposlenih u poljoprivredi...</item>
      <item>STEVO LOBOR, OIB 16342392788 zastupanog po punomoćniku DAVOR VRBEK, Sindikat zaposlenih u poljoprivredi...</item>
      <item>DRAŽEN GAŠLJEVIĆ, OIB 11162300528 zastupanog po punomoćniku DAVOR VRBEK, Sindikat zaposlenih u poljoprivredi...</item>
      <item>JOSIP ROGULJA, OIB 20553429352 zastupanog po punomoćniku DAVOR VRBEK, Sindikat zaposlenih u poljoprivredi...</item>
      <item>IVAN PIZENT, OIB 78885585078 zastupanog po punomoćniku DAVOR VRBEK, Sindikat zaposlenih u poljoprivredi...</item>
      <item>FINANCIJSKA AGENCIJA, RC ZAGREB, Podružnica Bjelovar, OIB 85821130368</item>
    </izvorni_sadrzaj>
    <derivirana_varijabla naziv="DomainObject.Predmet.StrankaListFormatedOIB_1">
      <item>TIHOMIR MIROSLAVIĆ, OIB 10200321425 zastupanog po punomoćniku DAVOR VRBEK, Sindikat zaposlenih u poljoprivredi...</item>
      <item>ZORAN FILIPOVIĆ, OIB 09688478260 zastupanog po punomoćniku DAVOR VRBEK, Sindikat zaposlenih u poljoprivredi...</item>
      <item>IVAN MIROSLAVIĆ, OIB 91666776052 zastupanog po punomoćniku DAVOR VRBEK, Sindikat zaposlenih u poljoprivredi...</item>
      <item>ŽELJKO NAGLIĆ, OIB 64969882699 zastupanog po punomoćniku DAVOR VRBEK, Sindikat zaposlenih u poljoprivredi...</item>
      <item>IVAN TURKOVIĆ, OIB 90836196276 zastupanog po punomoćniku DAVOR VRBEK, Sindikat zaposlenih u poljoprivredi...</item>
      <item>STEVO LOBOR, OIB 16342392788 zastupanog po punomoćniku DAVOR VRBEK, Sindikat zaposlenih u poljoprivredi...</item>
      <item>DRAŽEN GAŠLJEVIĆ, OIB 11162300528 zastupanog po punomoćniku DAVOR VRBEK, Sindikat zaposlenih u poljoprivredi...</item>
      <item>JOSIP ROGULJA, OIB 20553429352 zastupanog po punomoćniku DAVOR VRBEK, Sindikat zaposlenih u poljoprivredi...</item>
      <item>IVAN PIZENT, OIB 78885585078 zastupanog po punomoćniku DAVOR VRBEK, Sindikat zaposlenih u poljoprivredi...</item>
      <item>FINANCIJSKA AGENCIJA, RC ZAGREB, Podružnica Bjelovar, OIB 85821130368</item>
    </derivirana_varijabla>
  </DomainObject.Predmet.StrankaListFormatedOIB>
  <DomainObject.Predmet.StrankaListFormatedWithAdress>
    <izvorni_sadrzaj>
      <item>TIHOMIR MIROSLAVIĆ, Veliko Vukovje 70, 43280 Veliko Vukovje zastupanog po punomoćniku DAVOR VRBEK, Sindikat zaposlenih u poljoprivredi...</item>
      <item>ZORAN FILIPOVIĆ, Rogoža 27A, 43280 Rogoža zastupanog po punomoćniku DAVOR VRBEK, Sindikat zaposlenih u poljoprivredi...</item>
      <item>IVAN MIROSLAVIĆ, Malo Vukovje 28, 43280 Malo Vukovje zastupanog po punomoćniku DAVOR VRBEK, Sindikat zaposlenih u poljoprivredi...</item>
      <item>ŽELJKO NAGLIĆ, Matije Gupca 70, 43280 Garešnica zastupanog po punomoćniku DAVOR VRBEK, Sindikat zaposlenih u poljoprivredi...</item>
      <item>IVAN TURKOVIĆ, Kaniška Iva 79, 43280 Kaniška Iva zastupanog po punomoćniku DAVOR VRBEK, Sindikat zaposlenih u poljoprivredi...</item>
      <item>STEVO LOBOR, Ciglenica 81, 43280 Ciglenica zastupanog po punomoćniku DAVOR VRBEK, Sindikat zaposlenih u poljoprivredi...</item>
      <item>DRAŽEN GAŠLJEVIĆ, Kaniška Iva 98, 43280 Kaniška Iva zastupanog po punomoćniku DAVOR VRBEK, Sindikat zaposlenih u poljoprivredi...</item>
      <item>JOSIP ROGULJA, Kaniška Iva 112, 43280 Kaniška Iva zastupanog po punomoćniku DAVOR VRBEK, Sindikat zaposlenih u poljoprivredi...</item>
      <item>IVAN PIZENT, Ciglenica 6, 43280 Ciglenica zastupanog po punomoćniku DAVOR VRBEK, Sindikat zaposlenih u poljoprivredi...</item>
      <item>FINANCIJSKA AGENCIJA, RC ZAGREB, Podružnica Bjelovar, F. Supila 4, 43000 Bjelovar</item>
    </izvorni_sadrzaj>
    <derivirana_varijabla naziv="DomainObject.Predmet.StrankaListFormatedWithAdress_1">
      <item>TIHOMIR MIROSLAVIĆ, Veliko Vukovje 70, 43280 Veliko Vukovje zastupanog po punomoćniku DAVOR VRBEK, Sindikat zaposlenih u poljoprivredi...</item>
      <item>ZORAN FILIPOVIĆ, Rogoža 27A, 43280 Rogoža zastupanog po punomoćniku DAVOR VRBEK, Sindikat zaposlenih u poljoprivredi...</item>
      <item>IVAN MIROSLAVIĆ, Malo Vukovje 28, 43280 Malo Vukovje zastupanog po punomoćniku DAVOR VRBEK, Sindikat zaposlenih u poljoprivredi...</item>
      <item>ŽELJKO NAGLIĆ, Matije Gupca 70, 43280 Garešnica zastupanog po punomoćniku DAVOR VRBEK, Sindikat zaposlenih u poljoprivredi...</item>
      <item>IVAN TURKOVIĆ, Kaniška Iva 79, 43280 Kaniška Iva zastupanog po punomoćniku DAVOR VRBEK, Sindikat zaposlenih u poljoprivredi...</item>
      <item>STEVO LOBOR, Ciglenica 81, 43280 Ciglenica zastupanog po punomoćniku DAVOR VRBEK, Sindikat zaposlenih u poljoprivredi...</item>
      <item>DRAŽEN GAŠLJEVIĆ, Kaniška Iva 98, 43280 Kaniška Iva zastupanog po punomoćniku DAVOR VRBEK, Sindikat zaposlenih u poljoprivredi...</item>
      <item>JOSIP ROGULJA, Kaniška Iva 112, 43280 Kaniška Iva zastupanog po punomoćniku DAVOR VRBEK, Sindikat zaposlenih u poljoprivredi...</item>
      <item>IVAN PIZENT, Ciglenica 6, 43280 Ciglenica zastupanog po punomoćniku DAVOR VRBEK, Sindikat zaposlenih u poljoprivredi...</item>
      <item>FINANCIJSKA AGENCIJA, RC ZAGREB, Podružnica Bjelovar, F. Supila 4, 43000 Bjelovar</item>
    </derivirana_varijabla>
  </DomainObject.Predmet.StrankaListFormatedWithAdress>
  <DomainObject.Predmet.StrankaListFormatedWithAdressOIB>
    <izvorni_sadrzaj>
      <item>TIHOMIR MIROSLAVIĆ, OIB 10200321425, Veliko Vukovje 70, 43280 Veliko Vukovje zastupanog po punomoćniku DAVOR VRBEK, Sindikat zaposlenih u poljoprivredi...</item>
      <item>ZORAN FILIPOVIĆ, OIB 09688478260, Rogoža 27A, 43280 Rogoža zastupanog po punomoćniku DAVOR VRBEK, Sindikat zaposlenih u poljoprivredi...</item>
      <item>IVAN MIROSLAVIĆ, OIB 91666776052, Malo Vukovje 28, 43280 Malo Vukovje zastupanog po punomoćniku DAVOR VRBEK, Sindikat zaposlenih u poljoprivredi...</item>
      <item>ŽELJKO NAGLIĆ, OIB 64969882699, Matije Gupca 70, 43280 Garešnica zastupanog po punomoćniku DAVOR VRBEK, Sindikat zaposlenih u poljoprivredi...</item>
      <item>IVAN TURKOVIĆ, OIB 90836196276, Kaniška Iva 79, 43280 Kaniška Iva zastupanog po punomoćniku DAVOR VRBEK, Sindikat zaposlenih u poljoprivredi...</item>
      <item>STEVO LOBOR, OIB 16342392788, Ciglenica 81, 43280 Ciglenica zastupanog po punomoćniku DAVOR VRBEK, Sindikat zaposlenih u poljoprivredi...</item>
      <item>DRAŽEN GAŠLJEVIĆ, OIB 11162300528, Kaniška Iva 98, 43280 Kaniška Iva zastupanog po punomoćniku DAVOR VRBEK, Sindikat zaposlenih u poljoprivredi...</item>
      <item>JOSIP ROGULJA, OIB 20553429352, Kaniška Iva 112, 43280 Kaniška Iva zastupanog po punomoćniku DAVOR VRBEK, Sindikat zaposlenih u poljoprivredi...</item>
      <item>IVAN PIZENT, OIB 78885585078, Ciglenica 6, 43280 Ciglenica zastupanog po punomoćniku DAVOR VRBEK, Sindikat zaposlenih u poljoprivredi...</item>
      <item>FINANCIJSKA AGENCIJA, RC ZAGREB, Podružnica Bjelovar, OIB 85821130368, F. Supila 4, 43000 Bjelovar</item>
    </izvorni_sadrzaj>
    <derivirana_varijabla naziv="DomainObject.Predmet.StrankaListFormatedWithAdressOIB_1">
      <item>TIHOMIR MIROSLAVIĆ, OIB 10200321425, Veliko Vukovje 70, 43280 Veliko Vukovje zastupanog po punomoćniku DAVOR VRBEK, Sindikat zaposlenih u poljoprivredi...</item>
      <item>ZORAN FILIPOVIĆ, OIB 09688478260, Rogoža 27A, 43280 Rogoža zastupanog po punomoćniku DAVOR VRBEK, Sindikat zaposlenih u poljoprivredi...</item>
      <item>IVAN MIROSLAVIĆ, OIB 91666776052, Malo Vukovje 28, 43280 Malo Vukovje zastupanog po punomoćniku DAVOR VRBEK, Sindikat zaposlenih u poljoprivredi...</item>
      <item>ŽELJKO NAGLIĆ, OIB 64969882699, Matije Gupca 70, 43280 Garešnica zastupanog po punomoćniku DAVOR VRBEK, Sindikat zaposlenih u poljoprivredi...</item>
      <item>IVAN TURKOVIĆ, OIB 90836196276, Kaniška Iva 79, 43280 Kaniška Iva zastupanog po punomoćniku DAVOR VRBEK, Sindikat zaposlenih u poljoprivredi...</item>
      <item>STEVO LOBOR, OIB 16342392788, Ciglenica 81, 43280 Ciglenica zastupanog po punomoćniku DAVOR VRBEK, Sindikat zaposlenih u poljoprivredi...</item>
      <item>DRAŽEN GAŠLJEVIĆ, OIB 11162300528, Kaniška Iva 98, 43280 Kaniška Iva zastupanog po punomoćniku DAVOR VRBEK, Sindikat zaposlenih u poljoprivredi...</item>
      <item>JOSIP ROGULJA, OIB 20553429352, Kaniška Iva 112, 43280 Kaniška Iva zastupanog po punomoćniku DAVOR VRBEK, Sindikat zaposlenih u poljoprivredi...</item>
      <item>IVAN PIZENT, OIB 78885585078, Ciglenica 6, 43280 Ciglenica zastupanog po punomoćniku DAVOR VRBEK, Sindikat zaposlenih u poljoprivredi...</item>
      <item>FINANCIJSKA AGENCIJA, RC ZAGREB, Podružnica Bjelovar, OIB 85821130368, F. Supila 4, 43000 Bjelovar</item>
    </derivirana_varijabla>
  </DomainObject.Predmet.StrankaListFormatedWithAdressOIB>
  <DomainObject.Predmet.StrankaListNazivFormated>
    <izvorni_sadrzaj>
      <item>TIHOMIR MIROSLAVIĆ</item>
      <item>ZORAN FILIPOVIĆ</item>
      <item>IVAN MIROSLAVIĆ</item>
      <item>ŽELJKO NAGLIĆ</item>
      <item>IVAN TURKOVIĆ</item>
      <item>STEVO LOBOR</item>
      <item>DRAŽEN GAŠLJEVIĆ</item>
      <item>JOSIP ROGULJA</item>
      <item>IVAN PIZENT</item>
      <item>FINANCIJSKA AGENCIJA, RC ZAGREB, Podružnica Bjelovar</item>
    </izvorni_sadrzaj>
    <derivirana_varijabla naziv="DomainObject.Predmet.StrankaListNazivFormated_1">
      <item>TIHOMIR MIROSLAVIĆ</item>
      <item>ZORAN FILIPOVIĆ</item>
      <item>IVAN MIROSLAVIĆ</item>
      <item>ŽELJKO NAGLIĆ</item>
      <item>IVAN TURKOVIĆ</item>
      <item>STEVO LOBOR</item>
      <item>DRAŽEN GAŠLJEVIĆ</item>
      <item>JOSIP ROGULJA</item>
      <item>IVAN PIZENT</item>
      <item>FINANCIJSKA AGENCIJA, RC ZAGREB, Podružnica Bjelovar</item>
    </derivirana_varijabla>
  </DomainObject.Predmet.StrankaListNazivFormated>
  <DomainObject.Predmet.StrankaListNazivFormatedOIB>
    <izvorni_sadrzaj>
      <item>TIHOMIR MIROSLAVIĆ, OIB 10200321425</item>
      <item>ZORAN FILIPOVIĆ, OIB 09688478260</item>
      <item>IVAN MIROSLAVIĆ, OIB 91666776052</item>
      <item>ŽELJKO NAGLIĆ, OIB 64969882699</item>
      <item>IVAN TURKOVIĆ, OIB 90836196276</item>
      <item>STEVO LOBOR, OIB 16342392788</item>
      <item>DRAŽEN GAŠLJEVIĆ, OIB 11162300528</item>
      <item>JOSIP ROGULJA, OIB 20553429352</item>
      <item>IVAN PIZENT, OIB 78885585078</item>
      <item>FINANCIJSKA AGENCIJA, RC ZAGREB, Podružnica Bjelovar, OIB 85821130368</item>
    </izvorni_sadrzaj>
    <derivirana_varijabla naziv="DomainObject.Predmet.StrankaListNazivFormatedOIB_1">
      <item>TIHOMIR MIROSLAVIĆ, OIB 10200321425</item>
      <item>ZORAN FILIPOVIĆ, OIB 09688478260</item>
      <item>IVAN MIROSLAVIĆ, OIB 91666776052</item>
      <item>ŽELJKO NAGLIĆ, OIB 64969882699</item>
      <item>IVAN TURKOVIĆ, OIB 90836196276</item>
      <item>STEVO LOBOR, OIB 16342392788</item>
      <item>DRAŽEN GAŠLJEVIĆ, OIB 11162300528</item>
      <item>JOSIP ROGULJA, OIB 20553429352</item>
      <item>IVAN PIZENT, OIB 78885585078</item>
      <item>FINANCIJSKA AGENCIJA, RC ZAGREB, Podružnica Bjelovar, OIB 85821130368</item>
    </derivirana_varijabla>
  </DomainObject.Predmet.StrankaListNazivFormatedOIB>
  <DomainObject.Predmet.ProtuStrankaListFormated>
    <izvorni_sadrzaj>
      <item>RIBA dioničko društvo za proizvodnju i uzgoj ribe i riblje mlađi zastupanog po punomoćniku Goran Borčić</item>
    </izvorni_sadrzaj>
    <derivirana_varijabla naziv="DomainObject.Predmet.ProtuStrankaListFormated_1">
      <item>RIBA dioničko društvo za proizvodnju i uzgoj ribe i riblje mlađi zastupanog po punomoćniku Goran Borčić</item>
    </derivirana_varijabla>
  </DomainObject.Predmet.ProtuStrankaListFormated>
  <DomainObject.Predmet.ProtuStrankaListFormatedOIB>
    <izvorni_sadrzaj>
      <item>RIBA dioničko društvo za proizvodnju i uzgoj ribe i riblje mlađi, OIB 52199410731 zastupanog po punomoćniku Goran Borčić</item>
    </izvorni_sadrzaj>
    <derivirana_varijabla naziv="DomainObject.Predmet.ProtuStrankaListFormatedOIB_1">
      <item>RIBA dioničko društvo za proizvodnju i uzgoj ribe i riblje mlađi, OIB 52199410731 zastupanog po punomoćniku Goran Borčić</item>
    </derivirana_varijabla>
  </DomainObject.Predmet.ProtuStrankaListFormatedOIB>
  <DomainObject.Predmet.ProtuStrankaListFormatedWithAdress>
    <izvorni_sadrzaj>
      <item>RIBA dioničko društvo za proizvodnju i uzgoj ribe i riblje mlađi, Kaniška Iva/bb, 43280 Kaniška Iva zastupanog po punomoćniku Goran Borčić</item>
    </izvorni_sadrzaj>
    <derivirana_varijabla naziv="DomainObject.Predmet.ProtuStrankaListFormatedWithAdress_1">
      <item>RIBA dioničko društvo za proizvodnju i uzgoj ribe i riblje mlađi, Kaniška Iva/bb, 43280 Kaniška Iva zastupanog po punomoćniku Goran Borčić</item>
    </derivirana_varijabla>
  </DomainObject.Predmet.ProtuStrankaListFormatedWithAdress>
  <DomainObject.Predmet.ProtuStrankaListFormatedWithAdressOIB>
    <izvorni_sadrzaj>
      <item>RIBA dioničko društvo za proizvodnju i uzgoj ribe i riblje mlađi, OIB 52199410731, Kaniška Iva/bb, 43280 Kaniška Iva zastupanog po punomoćniku Goran Borčić</item>
    </izvorni_sadrzaj>
    <derivirana_varijabla naziv="DomainObject.Predmet.ProtuStrankaListFormatedWithAdressOIB_1">
      <item>RIBA dioničko društvo za proizvodnju i uzgoj ribe i riblje mlađi, OIB 52199410731, Kaniška Iva/bb, 43280 Kaniška Iva zastupanog po punomoćniku Goran Borčić</item>
    </derivirana_varijabla>
  </DomainObject.Predmet.ProtuStrankaListFormatedWithAdressOIB>
  <DomainObject.Predmet.ProtuStrankaListNazivFormated>
    <izvorni_sadrzaj>
      <item>RIBA dioničko društvo za proizvodnju i uzgoj ribe i riblje mlađi</item>
    </izvorni_sadrzaj>
    <derivirana_varijabla naziv="DomainObject.Predmet.ProtuStrankaListNazivFormated_1">
      <item>RIBA dioničko društvo za proizvodnju i uzgoj ribe i riblje mlađi</item>
    </derivirana_varijabla>
  </DomainObject.Predmet.ProtuStrankaListNazivFormated>
  <DomainObject.Predmet.ProtuStrankaListNazivFormatedOIB>
    <izvorni_sadrzaj>
      <item>RIBA dioničko društvo za proizvodnju i uzgoj ribe i riblje mlađi, OIB 52199410731</item>
    </izvorni_sadrzaj>
    <derivirana_varijabla naziv="DomainObject.Predmet.ProtuStrankaListNazivFormatedOIB_1">
      <item>RIBA dioničko društvo za proizvodnju i uzgoj ribe i riblje mlađi, OIB 52199410731</item>
    </derivirana_varijabla>
  </DomainObject.Predmet.ProtuStrankaListNazivFormatedOIB>
  <DomainObject.Predmet.OstaliListFormated>
    <izvorni_sadrzaj>
      <item>DAVOR VRBEK, Sindikat zaposlenih u poljoprivredi... punomoćnik sudionika u postupku TIHOMIR MIROSLAVIĆ; STEVO LOBOR; ZORAN FILIPOVIĆ; ŽELJKO NAGLIĆ; DRAŽEN GAŠLJEVIĆ; JOSIP ROGULJA; IVAN TURKOVIĆ; IVAN PIZENT; IVAN MIROSLAVIĆ</item>
      <item>Goran Borčić punomoćnik sudionika u postupku RIBA dioničko društvo za proizvodnju i uzgoj ribe i riblje mlađi</item>
      <item>ERSTE&amp;STEIERMÄRKISCHE BANKA dioničko društvo</item>
      <item>Gugić &amp; Kovačić - odvjetničko društvo društvo s ograničenom odgovornošću</item>
    </izvorni_sadrzaj>
    <derivirana_varijabla naziv="DomainObject.Predmet.OstaliListFormated_1">
      <item>DAVOR VRBEK, Sindikat zaposlenih u poljoprivredi... punomoćnik sudionika u postupku TIHOMIR MIROSLAVIĆ; STEVO LOBOR; ZORAN FILIPOVIĆ; ŽELJKO NAGLIĆ; DRAŽEN GAŠLJEVIĆ; JOSIP ROGULJA; IVAN TURKOVIĆ; IVAN PIZENT; IVAN MIROSLAVIĆ</item>
      <item>Goran Borčić punomoćnik sudionika u postupku RIBA dioničko društvo za proizvodnju i uzgoj ribe i riblje mlađi</item>
      <item>ERSTE&amp;STEIERMÄRKISCHE BANKA dioničko društvo</item>
      <item>Gugić &amp; Kovačić - odvjetničko društvo društvo s ograničenom odgovornošću</item>
    </derivirana_varijabla>
  </DomainObject.Predmet.OstaliListFormated>
  <DomainObject.Predmet.OstaliListFormatedOIB>
    <izvorni_sadrzaj>
      <item>DAVOR VRBEK, Sindikat zaposlenih u poljoprivredi..., OIB 94354295539 punomoćnik sudionika u postupku TIHOMIR MIROSLAVIĆ; STEVO LOBOR; ZORAN FILIPOVIĆ; ŽELJKO NAGLIĆ; DRAŽEN GAŠLJEVIĆ; JOSIP ROGULJA; IVAN TURKOVIĆ; IVAN PIZENT; IVAN MIROSLAVIĆ</item>
      <item>Goran Borčić, OIB 85590002526 punomoćnik sudionika u postupku RIBA dioničko društvo za proizvodnju i uzgoj ribe i riblje mlađi</item>
      <item>ERSTE&amp;STEIERMÄRKISCHE BANKA dioničko društvo, OIB 23057039320</item>
      <item>Gugić &amp; Kovačić - odvjetničko društvo društvo s ograničenom odgovornošću, OIB 13484501240</item>
    </izvorni_sadrzaj>
    <derivirana_varijabla naziv="DomainObject.Predmet.OstaliListFormatedOIB_1">
      <item>DAVOR VRBEK, Sindikat zaposlenih u poljoprivredi..., OIB 94354295539 punomoćnik sudionika u postupku TIHOMIR MIROSLAVIĆ; STEVO LOBOR; ZORAN FILIPOVIĆ; ŽELJKO NAGLIĆ; DRAŽEN GAŠLJEVIĆ; JOSIP ROGULJA; IVAN TURKOVIĆ; IVAN PIZENT; IVAN MIROSLAVIĆ</item>
      <item>Goran Borčić, OIB 85590002526 punomoćnik sudionika u postupku RIBA dioničko društvo za proizvodnju i uzgoj ribe i riblje mlađi</item>
      <item>ERSTE&amp;STEIERMÄRKISCHE BANKA dioničko društvo, OIB 23057039320</item>
      <item>Gugić &amp; Kovačić - odvjetničko društvo društvo s ograničenom odgovornošću, OIB 13484501240</item>
    </derivirana_varijabla>
  </DomainObject.Predmet.OstaliListFormatedOIB>
  <DomainObject.Predmet.OstaliListFormatedWithAdress>
    <izvorni_sadrzaj>
      <item>DAVOR VRBEK, Sindikat zaposlenih u poljoprivredi..., Ljudevita Posavskog 5, 10000 Zagreb punomoćnik sudionika u postupku TIHOMIR MIROSLAVIĆ; STEVO LOBOR; ZORAN FILIPOVIĆ; ŽELJKO NAGLIĆ; DRAŽEN GAŠLJEVIĆ; JOSIP ROGULJA; IVAN TURKOVIĆ; IVAN PIZENT; IVAN MIROSLAVIĆ</item>
      <item>Goran Borčić, Ulica kralja Tomislava 18., 48260 Križevci punomoćnik sudionika u postupku RIBA dioničko društvo za proizvodnju i uzgoj ribe i riblje mlađi</item>
      <item>ERSTE&amp;STEIERMÄRKISCHE BANKA dioničko društvo, Jadranski Trg 3/a, 51000 Rijeka</item>
      <item>Gugić &amp; Kovačić - odvjetničko društvo društvo s ograničenom odgovornošću, Radnička cesta 52, 10000 Zagreb</item>
    </izvorni_sadrzaj>
    <derivirana_varijabla naziv="DomainObject.Predmet.OstaliListFormatedWithAdress_1">
      <item>DAVOR VRBEK, Sindikat zaposlenih u poljoprivredi..., Ljudevita Posavskog 5, 10000 Zagreb punomoćnik sudionika u postupku TIHOMIR MIROSLAVIĆ; STEVO LOBOR; ZORAN FILIPOVIĆ; ŽELJKO NAGLIĆ; DRAŽEN GAŠLJEVIĆ; JOSIP ROGULJA; IVAN TURKOVIĆ; IVAN PIZENT; IVAN MIROSLAVIĆ</item>
      <item>Goran Borčić, Ulica kralja Tomislava 18., 48260 Križevci punomoćnik sudionika u postupku RIBA dioničko društvo za proizvodnju i uzgoj ribe i riblje mlađi</item>
      <item>ERSTE&amp;STEIERMÄRKISCHE BANKA dioničko društvo, Jadranski Trg 3/a, 51000 Rijeka</item>
      <item>Gugić &amp; Kovačić - odvjetničko društvo društvo s ograničenom odgovornošću, Radnička cesta 52, 10000 Zagreb</item>
    </derivirana_varijabla>
  </DomainObject.Predmet.OstaliListFormatedWithAdress>
  <DomainObject.Predmet.OstaliListFormatedWithAdressOIB>
    <izvorni_sadrzaj>
      <item>DAVOR VRBEK, Sindikat zaposlenih u poljoprivredi..., OIB 94354295539, Ljudevita Posavskog 5, 10000 Zagreb punomoćnik sudionika u postupku TIHOMIR MIROSLAVIĆ; STEVO LOBOR; ZORAN FILIPOVIĆ; ŽELJKO NAGLIĆ; DRAŽEN GAŠLJEVIĆ; JOSIP ROGULJA; IVAN TURKOVIĆ; IVAN PIZENT; IVAN MIROSLAVIĆ</item>
      <item>Goran Borčić, OIB 85590002526, Ulica kralja Tomislava 18., 48260 Križevci punomoćnik sudionika u postupku RIBA dioničko društvo za proizvodnju i uzgoj ribe i riblje mlađi</item>
      <item>ERSTE&amp;STEIERMÄRKISCHE BANKA dioničko društvo, OIB 23057039320, Jadranski Trg 3/a, 51000 Rijeka</item>
      <item>Gugić &amp; Kovačić - odvjetničko društvo društvo s ograničenom odgovornošću, OIB 13484501240, Radnička cesta 52, 10000 Zagreb</item>
    </izvorni_sadrzaj>
    <derivirana_varijabla naziv="DomainObject.Predmet.OstaliListFormatedWithAdressOIB_1">
      <item>DAVOR VRBEK, Sindikat zaposlenih u poljoprivredi..., OIB 94354295539, Ljudevita Posavskog 5, 10000 Zagreb punomoćnik sudionika u postupku TIHOMIR MIROSLAVIĆ; STEVO LOBOR; ZORAN FILIPOVIĆ; ŽELJKO NAGLIĆ; DRAŽEN GAŠLJEVIĆ; JOSIP ROGULJA; IVAN TURKOVIĆ; IVAN PIZENT; IVAN MIROSLAVIĆ</item>
      <item>Goran Borčić, OIB 85590002526, Ulica kralja Tomislava 18., 48260 Križevci punomoćnik sudionika u postupku RIBA dioničko društvo za proizvodnju i uzgoj ribe i riblje mlađi</item>
      <item>ERSTE&amp;STEIERMÄRKISCHE BANKA dioničko društvo, OIB 23057039320, Jadranski Trg 3/a, 51000 Rijeka</item>
      <item>Gugić &amp; Kovačić - odvjetničko društvo društvo s ograničenom odgovornošću, OIB 13484501240, Radnička cesta 52, 10000 Zagreb</item>
    </derivirana_varijabla>
  </DomainObject.Predmet.OstaliListFormatedWithAdressOIB>
  <DomainObject.Predmet.OstaliListNazivFormated>
    <izvorni_sadrzaj>
      <item>DAVOR VRBEK, Sindikat zaposlenih u poljoprivredi...</item>
      <item>Goran Borčić</item>
      <item>ERSTE&amp;STEIERMÄRKISCHE BANKA dioničko društvo</item>
      <item>Gugić &amp; Kovačić - odvjetničko društvo društvo s ograničenom odgovornošću</item>
    </izvorni_sadrzaj>
    <derivirana_varijabla naziv="DomainObject.Predmet.OstaliListNazivFormated_1">
      <item>DAVOR VRBEK, Sindikat zaposlenih u poljoprivredi...</item>
      <item>Goran Borčić</item>
      <item>ERSTE&amp;STEIERMÄRKISCHE BANKA dioničko društvo</item>
      <item>Gugić &amp; Kovačić - odvjetničko društvo društvo s ograničenom odgovornošću</item>
    </derivirana_varijabla>
  </DomainObject.Predmet.OstaliListNazivFormated>
  <DomainObject.Predmet.OstaliListNazivFormatedOIB>
    <izvorni_sadrzaj>
      <item>DAVOR VRBEK, Sindikat zaposlenih u poljoprivredi..., OIB 94354295539</item>
      <item>Goran Borčić, OIB 85590002526</item>
      <item>ERSTE&amp;STEIERMÄRKISCHE BANKA dioničko društvo, OIB 23057039320</item>
      <item>Gugić &amp; Kovačić - odvjetničko društvo društvo s ograničenom odgovornošću, OIB 13484501240</item>
    </izvorni_sadrzaj>
    <derivirana_varijabla naziv="DomainObject.Predmet.OstaliListNazivFormatedOIB_1">
      <item>DAVOR VRBEK, Sindikat zaposlenih u poljoprivredi..., OIB 94354295539</item>
      <item>Goran Borčić, OIB 85590002526</item>
      <item>ERSTE&amp;STEIERMÄRKISCHE BANKA dioničko društvo, OIB 23057039320</item>
      <item>Gugić &amp; Kovačić - odvjetničko društvo društvo s ograničenom odgovornošću, OIB 13484501240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2018.</izvorni_sadrzaj>
    <derivirana_varijabla naziv="DomainObject.Datum_1">16. svibnja 2018.</derivirana_varijabla>
  </DomainObject.Datum>
  <DomainObject.PoslovniBrojDokumenta>
    <izvorni_sadrzaj>St-296/2017-60</izvorni_sadrzaj>
    <derivirana_varijabla naziv="DomainObject.PoslovniBrojDokumenta_1">St-296/2017-60</derivirana_varijabla>
  </DomainObject.PoslovniBrojDokumenta>
  <DomainObject.Predmet.StrankaIDrugi>
    <izvorni_sadrzaj>TIHOMIR MIROSLAVIĆ i dr.</izvorni_sadrzaj>
    <derivirana_varijabla naziv="DomainObject.Predmet.StrankaIDrugi_1">TIHOMIR MIROSLAVIĆ i dr.</derivirana_varijabla>
  </DomainObject.Predmet.StrankaIDrugi>
  <DomainObject.Predmet.ProtustrankaIDrugi>
    <izvorni_sadrzaj>RIBA dioničko društvo za proizvodnju i uzgoj ribe i riblje mlađi</izvorni_sadrzaj>
    <derivirana_varijabla naziv="DomainObject.Predmet.ProtustrankaIDrugi_1">RIBA dioničko društvo za proizvodnju i uzgoj ribe i riblje mlađi</derivirana_varijabla>
  </DomainObject.Predmet.ProtustrankaIDrugi>
  <DomainObject.Predmet.StrankaIDrugiAdressOIB>
    <izvorni_sadrzaj>TIHOMIR MIROSLAVIĆ, OIB 10200321425, Veliko Vukovje 70, 43280 Veliko Vukovje i dr.</izvorni_sadrzaj>
    <derivirana_varijabla naziv="DomainObject.Predmet.StrankaIDrugiAdressOIB_1">TIHOMIR MIROSLAVIĆ, OIB 10200321425, Veliko Vukovje 70, 43280 Veliko Vukovje i dr.</derivirana_varijabla>
  </DomainObject.Predmet.StrankaIDrugiAdressOIB>
  <DomainObject.Predmet.ProtustrankaIDrugiAdressOIB>
    <izvorni_sadrzaj>RIBA dioničko društvo za proizvodnju i uzgoj ribe i riblje mlađi, OIB 52199410731, Kaniška Iva/bb, 43280 Kaniška Iva</izvorni_sadrzaj>
    <derivirana_varijabla naziv="DomainObject.Predmet.ProtustrankaIDrugiAdressOIB_1">RIBA dioničko društvo za proizvodnju i uzgoj ribe i riblje mlađi, OIB 52199410731, Kaniška Iva/bb, 43280 Kaniška Iva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TIHOMIR MIROSLAVIĆ</item>
      <item>RIBA dioničko društvo za proizvodnju i uzgoj ribe i riblje mlađi</item>
      <item>ZORAN FILIPOVIĆ</item>
      <item>IVAN MIROSLAVIĆ</item>
      <item>ŽELJKO NAGLIĆ</item>
      <item>IVAN TURKOVIĆ</item>
      <item>STEVO LOBOR</item>
      <item>DRAŽEN GAŠLJEVIĆ</item>
      <item>JOSIP ROGULJA</item>
      <item>IVAN PIZENT</item>
      <item>DAVOR VRBEK, Sindikat zaposlenih u poljoprivredi...</item>
      <item>Goran Borčić</item>
      <item>FINANCIJSKA AGENCIJA, RC ZAGREB, Podružnica Bjelovar</item>
      <item>ERSTE&amp;STEIERMÄRKISCHE BANKA dioničko društvo</item>
      <item>Gugić &amp; Kovačić - odvjetničko društvo društvo s ograničenom odgovornošću</item>
    </izvorni_sadrzaj>
    <derivirana_varijabla naziv="DomainObject.Predmet.SudioniciListNaziv_1">
      <item>TIHOMIR MIROSLAVIĆ</item>
      <item>RIBA dioničko društvo za proizvodnju i uzgoj ribe i riblje mlađi</item>
      <item>ZORAN FILIPOVIĆ</item>
      <item>IVAN MIROSLAVIĆ</item>
      <item>ŽELJKO NAGLIĆ</item>
      <item>IVAN TURKOVIĆ</item>
      <item>STEVO LOBOR</item>
      <item>DRAŽEN GAŠLJEVIĆ</item>
      <item>JOSIP ROGULJA</item>
      <item>IVAN PIZENT</item>
      <item>DAVOR VRBEK, Sindikat zaposlenih u poljoprivredi...</item>
      <item>Goran Borčić</item>
      <item>FINANCIJSKA AGENCIJA, RC ZAGREB, Podružnica Bjelovar</item>
      <item>ERSTE&amp;STEIERMÄRKISCHE BANKA dioničko društvo</item>
      <item>Gugić &amp; Kovačić - odvjetničko društvo društvo s ograničenom odgovornošću</item>
    </derivirana_varijabla>
  </DomainObject.Predmet.SudioniciListNaziv>
  <DomainObject.Predmet.SudioniciListAdressOIB>
    <izvorni_sadrzaj>
      <item>TIHOMIR MIROSLAVIĆ, OIB 10200321425, Veliko Vukovje 70,43280 Veliko Vukovje</item>
      <item>RIBA dioničko društvo za proizvodnju i uzgoj ribe i riblje mlađi, OIB 52199410731, Kaniška Iva/bb,43280 Kaniška Iva</item>
      <item>ZORAN FILIPOVIĆ, OIB 09688478260, Rogoža 27A,43280 Rogoža</item>
      <item>IVAN MIROSLAVIĆ, OIB 91666776052, Malo Vukovje 28,43280 Malo Vukovje</item>
      <item>ŽELJKO NAGLIĆ, OIB 64969882699, Matije Gupca 70,43280 Garešnica</item>
      <item>IVAN TURKOVIĆ, OIB 90836196276, Kaniška Iva 79,43280 Kaniška Iva</item>
      <item>STEVO LOBOR, OIB 16342392788, Ciglenica 81,43280 Ciglenica</item>
      <item>DRAŽEN GAŠLJEVIĆ, OIB 11162300528, Kaniška Iva 98,43280 Kaniška Iva</item>
      <item>JOSIP ROGULJA, OIB 20553429352, Kaniška Iva 112,43280 Kaniška Iva</item>
      <item>IVAN PIZENT, OIB 78885585078, Ciglenica 6,43280 Ciglenica</item>
      <item>DAVOR VRBEK, Sindikat zaposlenih u poljoprivredi..., OIB 94354295539, Ljudevita Posavskog 5,10000 Zagreb</item>
      <item>Goran Borčić, OIB 85590002526, Ulica kralja Tomislava 18.,48260 Križevci</item>
      <item>FINANCIJSKA AGENCIJA, RC ZAGREB, Podružnica Bjelovar, OIB 85821130368, F. Supila 4,43000 Bjelovar</item>
      <item>ERSTE&amp;STEIERMÄRKISCHE BANKA dioničko društvo, OIB 23057039320, Jadranski Trg 3/a,51000 Rijeka</item>
      <item>Gugić &amp; Kovačić - odvjetničko društvo društvo s ograničenom odgovornošću, OIB 13484501240, Radnička cesta 52,10000 Zagreb</item>
    </izvorni_sadrzaj>
    <derivirana_varijabla naziv="DomainObject.Predmet.SudioniciListAdressOIB_1">
      <item>TIHOMIR MIROSLAVIĆ, OIB 10200321425, Veliko Vukovje 70,43280 Veliko Vukovje</item>
      <item>RIBA dioničko društvo za proizvodnju i uzgoj ribe i riblje mlađi, OIB 52199410731, Kaniška Iva/bb,43280 Kaniška Iva</item>
      <item>ZORAN FILIPOVIĆ, OIB 09688478260, Rogoža 27A,43280 Rogoža</item>
      <item>IVAN MIROSLAVIĆ, OIB 91666776052, Malo Vukovje 28,43280 Malo Vukovje</item>
      <item>ŽELJKO NAGLIĆ, OIB 64969882699, Matije Gupca 70,43280 Garešnica</item>
      <item>IVAN TURKOVIĆ, OIB 90836196276, Kaniška Iva 79,43280 Kaniška Iva</item>
      <item>STEVO LOBOR, OIB 16342392788, Ciglenica 81,43280 Ciglenica</item>
      <item>DRAŽEN GAŠLJEVIĆ, OIB 11162300528, Kaniška Iva 98,43280 Kaniška Iva</item>
      <item>JOSIP ROGULJA, OIB 20553429352, Kaniška Iva 112,43280 Kaniška Iva</item>
      <item>IVAN PIZENT, OIB 78885585078, Ciglenica 6,43280 Ciglenica</item>
      <item>DAVOR VRBEK, Sindikat zaposlenih u poljoprivredi..., OIB 94354295539, Ljudevita Posavskog 5,10000 Zagreb</item>
      <item>Goran Borčić, OIB 85590002526, Ulica kralja Tomislava 18.,48260 Križevci</item>
      <item>FINANCIJSKA AGENCIJA, RC ZAGREB, Podružnica Bjelovar, OIB 85821130368, F. Supila 4,43000 Bjelovar</item>
      <item>ERSTE&amp;STEIERMÄRKISCHE BANKA dioničko društvo, OIB 23057039320, Jadranski Trg 3/a,51000 Rijeka</item>
      <item>Gugić &amp; Kovačić - odvjetničko društvo društvo s ograničenom odgovornošću, OIB 13484501240, Radnička cesta 52,10000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D3D0FE-8B09-4813-B2AC-7ACE5798D0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1352</properties:Words>
  <properties:Characters>8062</properties:Characters>
  <properties:Lines>143</properties:Lines>
  <properties:Paragraphs>97</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10033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2018-05-16T08:06:00Z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St-296/2017-60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