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5146" w14:paraId="8245146" w:rsidRDefault="00AE649C" w:rsidP="00FA5B5E" w:rsidR="00AE649C" w:rsidRPr="00B76F3C">
      <w:pPr>
        <w:pStyle w:val="Naslov3"/>
        <w15:collapsed w:val="false"/>
      </w:pPr>
    </w:p>
    <w:p w:rsidRDefault="006E0D1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E0D11" w:rsidP="006E0D11" w:rsidR="006E0D11">
      <w:pPr>
        <w:ind w:firstLine="5245"/>
        <w:jc w:val="right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7. St-348/2015-3.</w:t>
      </w:r>
    </w:p>
    <w:p w:rsidRDefault="006E0D11" w:rsidP="006E0D11" w:rsidR="006E0D11">
      <w:pPr>
        <w:jc w:val="center"/>
        <w:rPr>
          <w:rFonts w:cs="Arial" w:hAnsi="Arial" w:ascii="Arial"/>
          <w:b/>
        </w:rPr>
      </w:pPr>
    </w:p>
    <w:p w:rsidRDefault="006E0D11" w:rsidP="006E0D11" w:rsidR="006E0D1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6E0D11" w:rsidP="006E0D11" w:rsidR="006E0D11">
      <w:pPr>
        <w:jc w:val="center"/>
        <w:rPr>
          <w:rFonts w:cs="Arial" w:hAnsi="Arial" w:ascii="Arial"/>
          <w:b/>
        </w:rPr>
      </w:pPr>
    </w:p>
    <w:p w:rsidRDefault="006E0D11" w:rsidP="006E0D11" w:rsidR="006E0D1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6E0D11" w:rsidP="006E0D11" w:rsidR="006E0D11">
      <w:pPr>
        <w:jc w:val="both"/>
        <w:rPr>
          <w:rFonts w:cs="Arial" w:hAnsi="Arial" w:ascii="Arial"/>
        </w:rPr>
      </w:pPr>
    </w:p>
    <w:p w:rsidRDefault="006E0D11" w:rsidP="006E0D11" w:rsidR="006E0D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KREATIVNA GOMBAONICA d.o.o. za proizvodnju, trgovinu i usluge iz Bjelovara, Baranjska 10/A, MBS 010077769, OIB 25236641636, dana 05. veljače 2016. godine  </w:t>
      </w:r>
    </w:p>
    <w:p w:rsidRDefault="006E0D11" w:rsidP="006E0D11" w:rsidR="006E0D11">
      <w:pPr>
        <w:jc w:val="both"/>
        <w:rPr>
          <w:rFonts w:cs="Arial" w:hAnsi="Arial" w:ascii="Arial"/>
        </w:rPr>
      </w:pPr>
    </w:p>
    <w:p w:rsidRDefault="006E0D11" w:rsidP="006E0D11" w:rsidR="006E0D1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6E0D11" w:rsidP="006E0D11" w:rsidR="006E0D11">
      <w:pPr>
        <w:jc w:val="both"/>
        <w:rPr>
          <w:rFonts w:cs="Arial" w:hAnsi="Arial" w:ascii="Arial"/>
        </w:rPr>
      </w:pPr>
    </w:p>
    <w:p w:rsidRDefault="006E0D11" w:rsidP="006E0D11" w:rsidR="006E0D1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KREATIVNA GOMBAONICA d.o.o. za proizvodnju, trgovinu i usluge iz Bjelovara, Baranjska 10/A, MBS 010077769, OIB 25236641636.</w:t>
      </w:r>
    </w:p>
    <w:p w:rsidRDefault="006E0D11" w:rsidP="006E0D11" w:rsidR="006E0D1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IVAN HUDOLETNJAK iz Ivanca, Zavojna ulica 3, OIB 80924395653. </w:t>
      </w:r>
    </w:p>
    <w:p w:rsidRDefault="006E0D11" w:rsidP="006E0D11" w:rsidR="006E0D1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KREATIVNA GOMBAONICA d.o.o. za proizvodnju, trgovinu i usluge iz Bjelovara, Baranjska 10/A, MBS 010077769, OIB 25236641636.</w:t>
      </w:r>
    </w:p>
    <w:p w:rsidRDefault="006E0D11" w:rsidP="006E0D11" w:rsidR="006E0D1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05. veljače 2016. u 12,30 sati, kada je ovo rješenje objavljeno na e-oglasnoj ploči ovoga suda.</w:t>
      </w:r>
    </w:p>
    <w:p w:rsidRDefault="006E0D11" w:rsidP="006E0D11" w:rsidR="006E0D11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6E0D11" w:rsidP="006E0D11" w:rsidR="006E0D1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E0D11" w:rsidP="006E0D11" w:rsidR="006E0D1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6E0D11" w:rsidP="006E0D11" w:rsidR="006E0D11">
      <w:pPr>
        <w:jc w:val="center"/>
        <w:rPr>
          <w:rFonts w:cs="Arial" w:hAnsi="Arial" w:ascii="Arial"/>
          <w:b/>
        </w:rPr>
      </w:pPr>
    </w:p>
    <w:p w:rsidRDefault="006E0D11" w:rsidP="006E0D11" w:rsidR="006E0D1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6E0D11" w:rsidP="006E0D11" w:rsidR="006E0D1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St-348/2015-2., koji je objavljen na 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6E0D11" w:rsidP="006E0D11" w:rsidR="006E0D1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E0D11" w:rsidP="006E0D11" w:rsidR="006E0D1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E0D11" w:rsidP="006E0D11" w:rsidR="006E0D1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E0D11" w:rsidP="006E0D11" w:rsidR="006E0D1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E0D11" w:rsidP="006E0D11" w:rsidR="006E0D1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6E0D11" w:rsidP="006E0D11" w:rsidR="006E0D1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05. veljače 2016. godine</w:t>
      </w:r>
    </w:p>
    <w:p w:rsidRDefault="006E0D11" w:rsidP="006E0D11" w:rsidR="006E0D11">
      <w:pPr>
        <w:rPr>
          <w:rFonts w:cs="Arial" w:hAnsi="Arial" w:ascii="Arial"/>
          <w:b/>
        </w:rPr>
      </w:pPr>
    </w:p>
    <w:p w:rsidRDefault="006E0D11" w:rsidP="006E0D11" w:rsidR="006E0D11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6E0D11" w:rsidP="006E0D11" w:rsidR="006E0D1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6E0D11" w:rsidP="006E0D11" w:rsidR="006E0D11">
      <w:pPr>
        <w:ind w:firstLine="4111"/>
        <w:jc w:val="both"/>
        <w:rPr>
          <w:rFonts w:cs="Arial" w:hAnsi="Arial" w:ascii="Arial"/>
        </w:rPr>
      </w:pPr>
    </w:p>
    <w:p w:rsidRDefault="006E0D11" w:rsidP="006E0D11" w:rsidR="006E0D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6E0D11" w:rsidP="006E0D11" w:rsidR="006E0D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6E0D11" w:rsidP="006E0D11" w:rsidR="006E0D11">
      <w:pPr>
        <w:jc w:val="both"/>
        <w:rPr>
          <w:rFonts w:cs="Arial" w:hAnsi="Arial" w:ascii="Arial"/>
        </w:rPr>
      </w:pPr>
    </w:p>
    <w:p w:rsidRDefault="006E0D11" w:rsidP="006E0D11" w:rsidR="006E0D11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6E0D11" w:rsidP="006E0D11" w:rsidR="006E0D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6E0D11" w:rsidP="006E0D11" w:rsidR="006E0D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6E0D11" w:rsidP="006E0D11" w:rsidR="006E0D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6E0D11" w:rsidP="006E0D11" w:rsidR="006E0D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6E0D11" w:rsidP="006E0D11" w:rsidR="006E0D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6E0D11" w:rsidP="006E0D11" w:rsidR="006E0D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6E0D11" w:rsidP="006E0D11" w:rsidR="006E0D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6E0D11" w:rsidP="006E0D11" w:rsidR="006E0D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6E0D11" w:rsidP="006E0D11" w:rsidR="006E0D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6E0D11" w:rsidP="006E0D11" w:rsidR="006E0D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05.2.2016.g.</w:t>
      </w:r>
    </w:p>
    <w:p w:rsidRDefault="006E0D11" w:rsidP="006E0D11" w:rsidR="006E0D11">
      <w:pPr>
        <w:rPr>
          <w:rFonts w:cs="Arial" w:hAnsi="Arial" w:ascii="Arial"/>
        </w:rPr>
      </w:pPr>
    </w:p>
    <w:p w:rsidRDefault="006E0D11" w:rsidP="006E0D11" w:rsidR="006E0D11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D1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70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St-348/2015-3</izvorni_sadrzaj>
    <derivirana_varijabla naziv="DomainObject.Oznaka_1">St-348/2015-3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St-348/2015</izvorni_sadrzaj>
    <derivirana_varijabla naziv="DomainObject.Predmet.OznakaBroj_1">St-348/2015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KREATIVNA GOMBAONICA društvo s ograničenom odgovornošću za proizvodnju, trgovinu i usluge, Bjelovar zastupanog po punomoćniku DRAGUTIN NOVAK</izvorni_sadrzaj>
    <derivirana_varijabla naziv="DomainObject.Predmet.ProtustrankaFormated_1">  KREATIVNA GOMBAONICA društvo s ograničenom odgovornošću za proizvodnju, trgovinu i usluge, Bjelovar zastupanog po punomoćniku DRAGUTIN NOVAK</derivirana_varijabla>
  </DomainObject.Predmet.ProtustrankaFormated>
  <DomainObject.Predmet.ProtustrankaFormatedOIB>
    <izvorni_sadrzaj>  KREATIVNA GOMBAONICA društvo s ograničenom odgovornošću za proizvodnju, trgovinu i usluge, Bjelovar, OIB 25236641636 zastupanog po punomoćniku DRAGUTIN NOVAK</izvorni_sadrzaj>
    <derivirana_varijabla naziv="DomainObject.Predmet.ProtustrankaFormatedOIB_1">  KREATIVNA GOMBAONICA društvo s ograničenom odgovornošću za proizvodnju, trgovinu i usluge, Bjelovar, OIB 25236641636 zastupanog po punomoćniku DRAGUTIN NOVAK</derivirana_varijabla>
  </DomainObject.Predmet.ProtustrankaFormatedOIB>
  <DomainObject.Predmet.ProtustrankaFormatedWithAdress>
    <izvorni_sadrzaj> KREATIVNA GOMBAONICA društvo s ograničenom odgovornošću za proizvodnju, trgovinu i usluge, Bjelovar, Baranjska 10 A, 43000 Bjelovar zastupanog po punomoćniku DRAGUTIN NOVAK</izvorni_sadrzaj>
    <derivirana_varijabla naziv="DomainObject.Predmet.ProtustrankaFormatedWithAdress_1"> KREATIVNA GOMBAONICA društvo s ograničenom odgovornošću za proizvodnju, trgovinu i usluge, Bjelovar, Baranjska 10 A, 43000 Bjelovar zastupanog po punomoćniku DRAGUTIN NOVAK</derivirana_varijabla>
  </DomainObject.Predmet.ProtustrankaFormatedWithAdress>
  <DomainObject.Predmet.ProtustrankaFormatedWithAdressOIB>
    <izvorni_sadrzaj> KREATIVNA GOMBAONICA društvo s ograničenom odgovornošću za proizvodnju, trgovinu i usluge, Bjelovar, OIB 25236641636, Baranjska 10 A, 43000 Bjelovar zastupanog po punomoćniku DRAGUTIN NOVAK</izvorni_sadrzaj>
    <derivirana_varijabla naziv="DomainObject.Predmet.ProtustrankaFormatedWithAdressOIB_1"> KREATIVNA GOMBAONICA društvo s ograničenom odgovornošću za proizvodnju, trgovinu i usluge, Bjelovar, OIB 25236641636, Baranjska 10 A, 43000 Bjelovar zastupanog po punomoćniku DRAGUTIN NOVAK</derivirana_varijabla>
  </DomainObject.Predmet.ProtustrankaFormatedWithAdressOIB>
  <DomainObject.Predmet.ProtustrankaWithAdress>
    <izvorni_sadrzaj>KREATIVNA GOMBAONICA društvo s ograničenom odgovornošću za proizvodnju, trgovinu i usluge, Bjelovar Baranjska 10 A, 43000 Bjelovar</izvorni_sadrzaj>
    <derivirana_varijabla naziv="DomainObject.Predmet.ProtustrankaWithAdress_1">KREATIVNA GOMBAONICA društvo s ograničenom odgovornošću za proizvodnju, trgovinu i usluge, Bjelovar Baranjska 10 A, 43000 Bjelovar</derivirana_varijabla>
  </DomainObject.Predmet.ProtustrankaWithAdress>
  <DomainObject.Predmet.ProtustrankaWithAdressOIB>
    <izvorni_sadrzaj>KREATIVNA GOMBAONICA društvo s ograničenom odgovornošću za proizvodnju, trgovinu i usluge, Bjelovar, OIB 25236641636, Baranjska 10 A, 43000 Bjelovar</izvorni_sadrzaj>
    <derivirana_varijabla naziv="DomainObject.Predmet.ProtustrankaWithAdressOIB_1">KREATIVNA GOMBAONICA društvo s ograničenom odgovornošću za proizvodnju, trgovinu i usluge, Bjelovar, OIB 25236641636, Baranjska 10 A, 43000 Bjelovar</derivirana_varijabla>
  </DomainObject.Predmet.ProtustrankaWithAdressOIB>
  <DomainObject.Predmet.ProtustrankaNazivFormated>
    <izvorni_sadrzaj>KREATIVNA GOMBAONICA društvo s ograničenom odgovornošću za proizvodnju, trgovinu i usluge, Bjelovar</izvorni_sadrzaj>
    <derivirana_varijabla naziv="DomainObject.Predmet.ProtustrankaNazivFormated_1">KREATIVNA GOMBAONICA društvo s ograničenom odgovornošću za proizvodnju, trgovinu i usluge, Bjelovar</derivirana_varijabla>
  </DomainObject.Predmet.ProtustrankaNazivFormated>
  <DomainObject.Predmet.ProtustrankaNazivFormatedOIB>
    <izvorni_sadrzaj>KREATIVNA GOMBAONICA društvo s ograničenom odgovornošću za proizvodnju, trgovinu i usluge, Bjelovar, OIB 25236641636</izvorni_sadrzaj>
    <derivirana_varijabla naziv="DomainObject.Predmet.ProtustrankaNazivFormatedOIB_1">KREATIVNA GOMBAONICA društvo s ograničenom odgovornošću za proizvodnju, trgovinu i usluge, Bjelovar, OIB 25236641636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KREATIVNA GOMBAONICA društvo s ograničenom odgovornošću za proizvodnju, trgovinu i usluge, Bjelovar zastupanog po punomoćniku DRAGUTIN NOVAK</item>
    </izvorni_sadrzaj>
    <derivirana_varijabla naziv="DomainObject.Predmet.ProtuStrankaListFormated_1">
      <item>KREATIVNA GOMBAONICA društvo s ograničenom odgovornošću za proizvodnju, trgovinu i usluge, Bjelovar zastupanog po punomoćniku DRAGUTIN NOVAK</item>
    </derivirana_varijabla>
  </DomainObject.Predmet.ProtuStrankaListFormated>
  <DomainObject.Predmet.ProtuStrankaListFormatedOIB>
    <izvorni_sadrzaj>
      <item>KREATIVNA GOMBAONICA društvo s ograničenom odgovornošću za proizvodnju, trgovinu i usluge, Bjelovar, OIB 25236641636 zastupanog po punomoćniku DRAGUTIN NOVAK</item>
    </izvorni_sadrzaj>
    <derivirana_varijabla naziv="DomainObject.Predmet.ProtuStrankaListFormatedOIB_1">
      <item>KREATIVNA GOMBAONICA društvo s ograničenom odgovornošću za proizvodnju, trgovinu i usluge, Bjelovar, OIB 25236641636 zastupanog po punomoćniku DRAGUTIN NOVAK</item>
    </derivirana_varijabla>
  </DomainObject.Predmet.ProtuStrankaListFormatedOIB>
  <DomainObject.Predmet.ProtuStrankaListFormatedWithAdress>
    <izvorni_sadrzaj>
      <item>KREATIVNA GOMBAONICA društvo s ograničenom odgovornošću za proizvodnju, trgovinu i usluge, Bjelovar, Baranjska 10 A, 43000 Bjelovar zastupanog po punomoćniku DRAGUTIN NOVAK</item>
    </izvorni_sadrzaj>
    <derivirana_varijabla naziv="DomainObject.Predmet.ProtuStrankaListFormatedWithAdress_1">
      <item>KREATIVNA GOMBAONICA društvo s ograničenom odgovornošću za proizvodnju, trgovinu i usluge, Bjelovar, Baranjska 10 A, 43000 Bjelovar zastupanog po punomoćniku DRAGUTIN NOVAK</item>
    </derivirana_varijabla>
  </DomainObject.Predmet.ProtuStrankaListFormatedWithAdress>
  <DomainObject.Predmet.ProtuStrankaListFormatedWithAdressOIB>
    <izvorni_sadrzaj>
      <item>KREATIVNA GOMBAONICA društvo s ograničenom odgovornošću za proizvodnju, trgovinu i usluge, Bjelovar, OIB 25236641636, Baranjska 10 A, 43000 Bjelovar zastupanog po punomoćniku DRAGUTIN NOVAK</item>
    </izvorni_sadrzaj>
    <derivirana_varijabla naziv="DomainObject.Predmet.ProtuStrankaListFormatedWithAdressOIB_1">
      <item>KREATIVNA GOMBAONICA društvo s ograničenom odgovornošću za proizvodnju, trgovinu i usluge, Bjelovar, OIB 25236641636, Baranjska 10 A, 43000 Bjelovar zastupanog po punomoćniku DRAGUTIN NOVAK</item>
    </derivirana_varijabla>
  </DomainObject.Predmet.ProtuStrankaListFormatedWithAdressOIB>
  <DomainObject.Predmet.ProtuStrankaListNazivFormated>
    <izvorni_sadrzaj>
      <item>KREATIVNA GOMBAONICA društvo s ograničenom odgovornošću za proizvodnju, trgovinu i usluge, Bjelovar</item>
    </izvorni_sadrzaj>
    <derivirana_varijabla naziv="DomainObject.Predmet.ProtuStrankaListNazivFormated_1">
      <item>KREATIVNA GOMBAONICA društvo s ograničenom odgovornošću za proizvodnju, trgovinu i usluge, Bjelovar</item>
    </derivirana_varijabla>
  </DomainObject.Predmet.ProtuStrankaListNazivFormated>
  <DomainObject.Predmet.ProtuStrankaListNazivFormatedOIB>
    <izvorni_sadrzaj>
      <item>KREATIVNA GOMBAONICA društvo s ograničenom odgovornošću za proizvodnju, trgovinu i usluge, Bjelovar, OIB 25236641636</item>
    </izvorni_sadrzaj>
    <derivirana_varijabla naziv="DomainObject.Predmet.ProtuStrankaListNazivFormatedOIB_1">
      <item>KREATIVNA GOMBAONICA društvo s ograničenom odgovornošću za proizvodnju, trgovinu i usluge, Bjelovar, OIB 25236641636</item>
    </derivirana_varijabla>
  </DomainObject.Predmet.ProtuStrankaListNazivFormatedOIB>
  <DomainObject.Predmet.OstaliListFormated>
    <izvorni_sadrzaj>
      <item>DRAGUTIN NOVAK punomoćnik sudionika u postupku KREATIVNA GOMBAONICA društvo s ograničenom odgovornošću za proizvodnju, trgovinu i usluge, Bjelovar</item>
    </izvorni_sadrzaj>
    <derivirana_varijabla naziv="DomainObject.Predmet.OstaliListFormated_1">
      <item>DRAGUTIN NOVAK punomoćnik sudionika u postupku KREATIVNA GOMBAONICA društvo s ograničenom odgovornošću za proizvodnju, trgovinu i usluge, Bjelovar</item>
    </derivirana_varijabla>
  </DomainObject.Predmet.OstaliListFormated>
  <DomainObject.Predmet.OstaliListFormatedOIB>
    <izvorni_sadrzaj>
      <item>DRAGUTIN NOVAK, OIB 57907153613 punomoćnik sudionika u postupku KREATIVNA GOMBAONICA društvo s ograničenom odgovornošću za proizvodnju, trgovinu i usluge, Bjelovar</item>
    </izvorni_sadrzaj>
    <derivirana_varijabla naziv="DomainObject.Predmet.OstaliListFormatedOIB_1">
      <item>DRAGUTIN NOVAK, OIB 57907153613 punomoćnik sudionika u postupku KREATIVNA GOMBAONICA društvo s ograničenom odgovornošću za proizvodnju, trgovinu i usluge, Bjelovar</item>
    </derivirana_varijabla>
  </DomainObject.Predmet.OstaliListFormatedOIB>
  <DomainObject.Predmet.OstaliListFormatedWithAdress>
    <izvorni_sadrzaj>
      <item>DRAGUTIN NOVAK, Baranjska 10/A., 43000 Bjelovar punomoćnik sudionika u postupku KREATIVNA GOMBAONICA društvo s ograničenom odgovornošću za proizvodnju, trgovinu i usluge, Bjelovar</item>
    </izvorni_sadrzaj>
    <derivirana_varijabla naziv="DomainObject.Predmet.OstaliListFormatedWithAdress_1">
      <item>DRAGUTIN NOVAK, Baranjska 10/A., 43000 Bjelovar punomoćnik sudionika u postupku KREATIVNA GOMBAONICA društvo s ograničenom odgovornošću za proizvodnju, trgovinu i usluge, Bjelovar</item>
    </derivirana_varijabla>
  </DomainObject.Predmet.OstaliListFormatedWithAdress>
  <DomainObject.Predmet.OstaliListFormatedWithAdressOIB>
    <izvorni_sadrzaj>
      <item>DRAGUTIN NOVAK, OIB 57907153613, Baranjska 10/A., 43000 Bjelovar punomoćnik sudionika u postupku KREATIVNA GOMBAONICA društvo s ograničenom odgovornošću za proizvodnju, trgovinu i usluge, Bjelovar</item>
    </izvorni_sadrzaj>
    <derivirana_varijabla naziv="DomainObject.Predmet.OstaliListFormatedWithAdressOIB_1">
      <item>DRAGUTIN NOVAK, OIB 57907153613, Baranjska 10/A., 43000 Bjelovar punomoćnik sudionika u postupku KREATIVNA GOMBAONICA društvo s ograničenom odgovornošću za proizvodnju, trgovinu i usluge, Bjelovar</item>
    </derivirana_varijabla>
  </DomainObject.Predmet.OstaliListFormatedWithAdressOIB>
  <DomainObject.Predmet.OstaliListNazivFormated>
    <izvorni_sadrzaj>
      <item>DRAGUTIN NOVAK</item>
    </izvorni_sadrzaj>
    <derivirana_varijabla naziv="DomainObject.Predmet.OstaliListNazivFormated_1">
      <item>DRAGUTIN NOVAK</item>
    </derivirana_varijabla>
  </DomainObject.Predmet.OstaliListNazivFormated>
  <DomainObject.Predmet.OstaliListNazivFormatedOIB>
    <izvorni_sadrzaj>
      <item>DRAGUTIN NOVAK, OIB 57907153613</item>
    </izvorni_sadrzaj>
    <derivirana_varijabla naziv="DomainObject.Predmet.OstaliListNazivFormatedOIB_1">
      <item>DRAGUTIN NOVAK, OIB 57907153613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St-348/2015-3</izvorni_sadrzaj>
    <derivirana_varijabla naziv="DomainObject.PoslovniBrojDokumenta_1">St-348/2015-3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KREATIVNA GOMBAONICA društvo s ograničenom odgovornošću za proizvodnju, trgovinu i usluge, Bjelovar</izvorni_sadrzaj>
    <derivirana_varijabla naziv="DomainObject.Predmet.ProtustrankaIDrugi_1">KREATIVNA GOMBAONICA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KREATIVNA GOMBAONICA društvo s ograničenom odgovornošću za proizvodnju, trgovinu i usluge, Bjelovar, OIB 25236641636, Baranjska 10 A, 43000 Bjelovar</izvorni_sadrzaj>
    <derivirana_varijabla naziv="DomainObject.Predmet.ProtustrankaIDrugiAdressOIB_1">KREATIVNA GOMBAONICA društvo s ograničenom odgovornošću za proizvodnju, trgovinu i usluge, Bjelovar, OIB 25236641636, Baranjska 10 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KREATIVNA GOMBAONICA društvo s ograničenom odgovornošću za proizvodnju, trgovinu i usluge, Bjelovar</item>
      <item>DRAGUTIN NOVAK</item>
    </izvorni_sadrzaj>
    <derivirana_varijabla naziv="DomainObject.Predmet.SudioniciListNaziv_1">
      <item>FINA, RC ZAGREB, Podružnica Bjelovar</item>
      <item>KREATIVNA GOMBAONICA društvo s ograničenom odgovornošću za proizvodnju, trgovinu i usluge, Bjelovar</item>
      <item>DRAGUTIN NOVAK</item>
    </derivirana_varijabla>
  </DomainObject.Predmet.SudioniciListNaziv>
  <DomainObject.Predmet.SudioniciListAdressOIB>
    <izvorni_sadrzaj>
      <item>FINA, RC ZAGREB, Podružnica Bjelovar, OIB 85821130368, F. Supila 4,43000 Bjelovar</item>
      <item>KREATIVNA GOMBAONICA društvo s ograničenom odgovornošću za proizvodnju, trgovinu i usluge, Bjelovar, OIB 25236641636, Baranjska 10 A,43000 Bjelovar</item>
      <item>DRAGUTIN NOVAK, OIB 57907153613, Baranjska 10/A.,43000 Bjelovar</item>
    </izvorni_sadrzaj>
    <derivirana_varijabla naziv="DomainObject.Predmet.SudioniciListAdressOIB_1">
      <item>FINA, RC ZAGREB, Podružnica Bjelovar, OIB 85821130368, F. Supila 4,43000 Bjelovar</item>
      <item>KREATIVNA GOMBAONICA društvo s ograničenom odgovornošću za proizvodnju, trgovinu i usluge, Bjelovar, OIB 25236641636, Baranjska 10 A,43000 Bjelovar</item>
      <item>DRAGUTIN NOVAK, OIB 57907153613, Baranjska 10/A.,43000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78CE61-03C6-4C01-9F36-D629F9088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3851</properties:Characters>
  <properties:Lines>96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2016-02-05T11:03:00Z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St-348/2015-3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