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1064" w14:paraId="3e7106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110</w:t>
      </w:r>
      <w:r w:rsidR="004E11FB">
        <w:t>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4E11FB">
        <w:t>TEHNOPRODUKT d.o.o., OIB: 48307883243 MBS: 080229047, Sesvete, Jakoga Gotovca 23</w:t>
      </w:r>
      <w:r w:rsidR="00B116BC">
        <w:t xml:space="preserve">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E11FB">
        <w:t>TEHNOPRODUKT d.o.o., OIB: 48307883243 MBS: 080229047, Sesvete, Jakoga Gotovca 23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BELJO, OIB:  76591147167, Vukovar, Zagrebačka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E11FB">
        <w:t>TEHNOPRODUKT d.o.o., OIB: 48307883243 MBS: 080229047, Sesvete, Jakoga Gotovca 23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4E11FB">
        <w:t>1. veljače 2016</w:t>
      </w:r>
      <w:r>
        <w:t xml:space="preserve">. zahtjev </w:t>
      </w:r>
      <w:r w:rsidR="00D6035C">
        <w:t>broj Klasa: 110-07/1</w:t>
      </w:r>
      <w:r w:rsidR="004E11FB">
        <w:t>6</w:t>
      </w:r>
      <w:r w:rsidR="00D6035C">
        <w:t>-01/04, Ur. broj: 04-06-15-</w:t>
      </w:r>
      <w:r w:rsidR="004E11FB">
        <w:t>2168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E11FB">
        <w:t>TEHNOPRODUKT d.o.o., OIB: 48307883243 MBS: 080229047, Sesvete, Jakoga Gotovca 23</w:t>
      </w:r>
      <w:r w:rsidR="007176D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4E11FB">
        <w:t>3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4E11FB">
        <w:t>106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6F3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7176DF">
      <w:t>10</w:t>
    </w:r>
    <w:r w:rsidR="004E11FB">
      <w:t>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D6F3D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D6F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6F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F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F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D6F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6F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F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F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TEHNOPRODUKT, specijalizirana zadruga za proizvodnju, trgovinu i usluge, uvoz - izvoz i zastupanje</izvorni_sadrzaj>
    <derivirana_varijabla naziv="DomainObject.Predmet.ProtustrankaFormated_1">  TEHNOPRODUKT, specijalizirana zadruga za proizvodnju, trgovinu i usluge, uvoz - izvoz i zastupanje</derivirana_varijabla>
  </DomainObject.Predmet.ProtustrankaFormated>
  <DomainObject.Predmet.ProtustrankaFormatedOIB>
    <izvorni_sadrzaj>  TEHNOPRODUKT, specijalizirana zadruga za proizvodnju, trgovinu i usluge, uvoz - izvoz i zastupanje, OIB 48307883243</izvorni_sadrzaj>
    <derivirana_varijabla naziv="DomainObject.Predmet.ProtustrankaFormatedOIB_1">  TEHNOPRODUKT, specijalizirana zadruga za proizvodnju, trgovinu i usluge, uvoz - izvoz i zastupanje, OIB 48307883243</derivirana_varijabla>
  </DomainObject.Predmet.ProtustrankaFormatedOIB>
  <DomainObject.Predmet.ProtustrankaFormatedWithAdress>
    <izvorni_sadrzaj> TEHNOPRODUKT, specijalizirana zadruga za proizvodnju, trgovinu i usluge, uvoz - izvoz i zastupanje, Jakova Gotovca 23, 10360 Sesvete</izvorni_sadrzaj>
    <derivirana_varijabla naziv="DomainObject.Predmet.ProtustrankaFormatedWithAdress_1"> TEHNOPRODUKT, specijalizirana zadruga za proizvodnju, trgovinu i usluge, uvoz - izvoz i zastupanje, Jakova Gotovca 23, 10360 Sesvete</derivirana_varijabla>
  </DomainObject.Predmet.ProtustrankaFormatedWithAdress>
  <DomainObject.Predmet.ProtustrankaFormatedWithAdressOIB>
    <izvorni_sadrzaj> TEHNOPRODUKT, specijalizirana zadruga za proizvodnju, trgovinu i usluge, uvoz - izvoz i zastupanje, OIB 48307883243, Jakova Gotovca 23, 10360 Sesvete</izvorni_sadrzaj>
    <derivirana_varijabla naziv="DomainObject.Predmet.ProtustrankaFormatedWithAdressOIB_1"> TEHNOPRODUKT, specijalizirana zadruga za proizvodnju, trgovinu i usluge, uvoz - izvoz i zastupanje, OIB 48307883243, Jakova Gotovca 23, 10360 Sesvete</derivirana_varijabla>
  </DomainObject.Predmet.ProtustrankaFormatedWithAdressOIB>
  <DomainObject.Predmet.ProtustrankaWithAdress>
    <izvorni_sadrzaj>TEHNOPRODUKT, specijalizirana zadruga za proizvodnju, trgovinu i usluge, uvoz - izvoz i zastupanje Jakova Gotovca 23, 10360 Sesvete</izvorni_sadrzaj>
    <derivirana_varijabla naziv="DomainObject.Predmet.ProtustrankaWithAdress_1">TEHNOPRODUKT, specijalizirana zadruga za proizvodnju, trgovinu i usluge, uvoz - izvoz i zastupanje Jakova Gotovca 23, 10360 Sesvete</derivirana_varijabla>
  </DomainObject.Predmet.ProtustrankaWithAdress>
  <DomainObject.Predmet.ProtustrankaWithAdressOIB>
    <izvorni_sadrzaj>TEHNOPRODUKT, specijalizirana zadruga za proizvodnju, trgovinu i usluge, uvoz - izvoz i zastupanje, OIB 48307883243, Jakova Gotovca 23, 10360 Sesvete</izvorni_sadrzaj>
    <derivirana_varijabla naziv="DomainObject.Predmet.ProtustrankaWithAdressOIB_1">TEHNOPRODUKT, specijalizirana zadruga za proizvodnju, trgovinu i usluge, uvoz - izvoz i zastupanje, OIB 48307883243, Jakova Gotovca 23, 10360 Sesvete</derivirana_varijabla>
  </DomainObject.Predmet.ProtustrankaWithAdressOIB>
  <DomainObject.Predmet.ProtustrankaNazivFormated>
    <izvorni_sadrzaj>TEHNOPRODUKT, specijalizirana zadruga za proizvodnju, trgovinu i usluge, uvoz - izvoz i zastupanje</izvorni_sadrzaj>
    <derivirana_varijabla naziv="DomainObject.Predmet.ProtustrankaNazivFormated_1">TEHNOPRODUKT, specijalizirana zadruga za proizvodnju, trgovinu i usluge, uvoz - izvoz i zastupanje</derivirana_varijabla>
  </DomainObject.Predmet.ProtustrankaNazivFormated>
  <DomainObject.Predmet.ProtustrankaNazivFormatedOIB>
    <izvorni_sadrzaj>TEHNOPRODUKT, specijalizirana zadruga za proizvodnju, trgovinu i usluge, uvoz - izvoz i zastupanje, OIB 48307883243</izvorni_sadrzaj>
    <derivirana_varijabla naziv="DomainObject.Predmet.ProtustrankaNazivFormatedOIB_1">TEHNOPRODUKT, specijalizirana zadruga za proizvodnju, trgovinu i usluge, uvoz - izvoz i zastupanje, OIB 48307883243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TEHNOPRODUKT, specijalizirana zadruga za proizvodnju, trgovinu i usluge, uvoz - izvoz i zastupanje</item>
    </izvorni_sadrzaj>
    <derivirana_varijabla naziv="DomainObject.Predmet.ProtuStrankaListFormated_1">
      <item>TEHNOPRODUKT, specijalizirana zadruga za proizvodnju, trgovinu i usluge, uvoz - izvoz i zastupanje</item>
    </derivirana_varijabla>
  </DomainObject.Predmet.ProtuStrankaListFormated>
  <DomainObject.Predmet.ProtuStrankaListFormatedOIB>
    <izvorni_sadrzaj>
      <item>TEHNOPRODUKT, specijalizirana zadruga za proizvodnju, trgovinu i usluge, uvoz - izvoz i zastupanje, OIB 48307883243</item>
    </izvorni_sadrzaj>
    <derivirana_varijabla naziv="DomainObject.Predmet.ProtuStrankaListFormatedOIB_1">
      <item>TEHNOPRODUKT, specijalizirana zadruga za proizvodnju, trgovinu i usluge, uvoz - izvoz i zastupanje, OIB 48307883243</item>
    </derivirana_varijabla>
  </DomainObject.Predmet.ProtuStrankaListFormatedOIB>
  <DomainObject.Predmet.ProtuStrankaListFormatedWithAdress>
    <izvorni_sadrzaj>
      <item>TEHNOPRODUKT, specijalizirana zadruga za proizvodnju, trgovinu i usluge, uvoz - izvoz i zastupanje, Jakova Gotovca 23, 10360 Sesvete</item>
    </izvorni_sadrzaj>
    <derivirana_varijabla naziv="DomainObject.Predmet.ProtuStrankaListFormatedWithAdress_1">
      <item>TEHNOPRODUKT, specijalizirana zadruga za proizvodnju, trgovinu i usluge, uvoz - izvoz i zastupanje, Jakova Gotovca 23, 10360 Sesvete</item>
    </derivirana_varijabla>
  </DomainObject.Predmet.ProtuStrankaListFormatedWithAdress>
  <DomainObject.Predmet.ProtuStrankaListFormatedWithAdressOIB>
    <izvorni_sadrzaj>
      <item>TEHNOPRODUKT, specijalizirana zadruga za proizvodnju, trgovinu i usluge, uvoz - izvoz i zastupanje, OIB 48307883243, Jakova Gotovca 23, 10360 Sesvete</item>
    </izvorni_sadrzaj>
    <derivirana_varijabla naziv="DomainObject.Predmet.ProtuStrankaListFormatedWithAdressOIB_1">
      <item>TEHNOPRODUKT, specijalizirana zadruga za proizvodnju, trgovinu i usluge, uvoz - izvoz i zastupanje, OIB 48307883243, Jakova Gotovca 23, 10360 Sesvete</item>
    </derivirana_varijabla>
  </DomainObject.Predmet.ProtuStrankaListFormatedWithAdressOIB>
  <DomainObject.Predmet.ProtuStrankaListNazivFormated>
    <izvorni_sadrzaj>
      <item>TEHNOPRODUKT, specijalizirana zadruga za proizvodnju, trgovinu i usluge, uvoz - izvoz i zastupanje</item>
    </izvorni_sadrzaj>
    <derivirana_varijabla naziv="DomainObject.Predmet.ProtuStrankaListNazivFormated_1">
      <item>TEHNOPRODUKT, specijalizirana zadruga za proizvodnju, trgovinu i usluge, uvoz - izvoz i zastupanje</item>
    </derivirana_varijabla>
  </DomainObject.Predmet.ProtuStrankaListNazivFormated>
  <DomainObject.Predmet.ProtuStrankaListNazivFormatedOIB>
    <izvorni_sadrzaj>
      <item>TEHNOPRODUKT, specijalizirana zadruga za proizvodnju, trgovinu i usluge, uvoz - izvoz i zastupanje, OIB 48307883243</item>
    </izvorni_sadrzaj>
    <derivirana_varijabla naziv="DomainObject.Predmet.ProtuStrankaListNazivFormatedOIB_1">
      <item>TEHNOPRODUKT, specijalizirana zadruga za proizvodnju, trgovinu i usluge, uvoz - izvoz i zastupanje, OIB 48307883243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TEHNOPRODUKT, specijalizirana zadruga za proizvodnju, trgovinu i usluge, uvoz - izvoz i zastupanje</izvorni_sadrzaj>
    <derivirana_varijabla naziv="DomainObject.Predmet.ProtustrankaIDrugi_1">TEHNOPRODUKT, specijalizirana zadruga za proizvodnju, trgovinu i usluge, uvoz - izvoz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TEHNOPRODUKT, specijalizirana zadruga za proizvodnju, trgovinu i usluge, uvoz - izvoz i zastupanje, OIB 48307883243, Jakova Gotovca 23, 10360 Sesvete</izvorni_sadrzaj>
    <derivirana_varijabla naziv="DomainObject.Predmet.ProtustrankaIDrugiAdressOIB_1">TEHNOPRODUKT, specijalizirana zadruga za proizvodnju, trgovinu i usluge, uvoz - izvoz i zastupanje, OIB 48307883243,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TEHNOPRODUKT, specijalizirana zadruga za proizvodnju, trgovinu i usluge, uvoz - izvoz i zastupanje</item>
      <item>FINA Regionalni centar Zagreb</item>
    </izvorni_sadrzaj>
    <derivirana_varijabla naziv="DomainObject.Predmet.SudioniciListNaziv_1">
      <item>TEHNOPRODUKT, specijalizirana zadruga za proizvodnju, trgovinu i usluge, uvoz - izvoz i zastupanje</item>
      <item>FINA Regionalni centar Zagreb</item>
    </derivirana_varijabla>
  </DomainObject.Predmet.SudioniciListNaziv>
  <DomainObject.Predmet.SudioniciListAdressOIB>
    <izvorni_sadrzaj>
      <item>TEHNOPRODUKT, specijalizirana zadruga za proizvodnju, trgovinu i usluge, uvoz - izvoz i zastupanje, OIB 48307883243, Jakova Gotovca 23,10360 Sesvete</item>
      <item>FINA Regionalni centar Zagreb, OIB 85821130368, Trg svibanjskih žrtava 1995. br. 1,10000 Zagreb</item>
    </izvorni_sadrzaj>
    <derivirana_varijabla naziv="DomainObject.Predmet.SudioniciListAdressOIB_1">
      <item>TEHNOPRODUKT, specijalizirana zadruga za proizvodnju, trgovinu i usluge, uvoz - izvoz i zastupanje, OIB 48307883243, Jakova Gotovca 23,10360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48307883243</item>
      <item>, OIB 85821130368</item>
    </izvorni_sadrzaj>
    <derivirana_varijabla naziv="DomainObject.Predmet.SudioniciListNazivOIB_1">
      <item>, OIB 48307883243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4D7A8-6588-4453-9D58-B3733695C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2342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2016-08-29T09:30:00Z</dcterms:created>
  <dc:creator>korisnik</dc:creator>
  <cp:lastModifiedBy>Snježana Andrijanić</cp:lastModifiedBy>
  <cp:lastPrinted>2016-08-29T09:29:00Z</cp:lastPrinted>
  <dcterms:modified xmlns:xsi="http://www.w3.org/2001/XMLSchema-instance" xsi:type="dcterms:W3CDTF">2016-08-30T09:35:00Z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