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e58e" w14:paraId="37ae58e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4F5A65">
        <w:t>DAUS MAKINE d.o.o. Split, Put Mostina 1, OIB: 64808595491</w:t>
      </w:r>
      <w:r w:rsidR="00A25B81">
        <w:t>, dana 2</w:t>
      </w:r>
      <w:r w:rsidR="00E25E3D">
        <w:t>9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4F5A65" w:rsidRPr="004F5A65">
        <w:t>DAUS MAKINE d.o.o. Split, Put Mostina 1, OIB: 64808595491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</w:t>
      </w:r>
      <w:r w:rsidR="00715152">
        <w:t xml:space="preserve">od </w:t>
      </w:r>
      <w:r w:rsidR="004F5A65">
        <w:t xml:space="preserve">3.609.833,94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4F5A65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E25E3D">
        <w:t>9</w:t>
      </w:r>
      <w:r w:rsidR="00135B11">
        <w:t>. siječnja 2016</w:t>
      </w:r>
      <w:r w:rsidR="00215F13">
        <w:t>. godine</w:t>
      </w:r>
    </w:p>
    <w:p w:rsidRDefault="00215F13" w:rsidP="004F5A65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15152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4F5A65">
      <w:t>927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5A65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049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15152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St-927/2015</izvorni_sadrzaj>
    <derivirana_varijabla naziv="DomainObject.Predmet.OznakaBroj_1">St-927/2015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DAUS MAKINE d.o.o. trgovina</izvorni_sadrzaj>
    <derivirana_varijabla naziv="DomainObject.Predmet.ProtustrankaFormated_1">  DAUS MAKINE d.o.o. trgovina</derivirana_varijabla>
  </DomainObject.Predmet.ProtustrankaFormated>
  <DomainObject.Predmet.ProtustrankaFormatedOIB>
    <izvorni_sadrzaj>  DAUS MAKINE d.o.o. trgovina, OIB 64808595491</izvorni_sadrzaj>
    <derivirana_varijabla naziv="DomainObject.Predmet.ProtustrankaFormatedOIB_1">  DAUS MAKINE d.o.o. trgovina, OIB 64808595491</derivirana_varijabla>
  </DomainObject.Predmet.ProtustrankaFormatedOIB>
  <DomainObject.Predmet.ProtustrankaFormatedWithAdress>
    <izvorni_sadrzaj> DAUS MAKINE d.o.o. trgovina, Put Mostina 1, 21000 Split</izvorni_sadrzaj>
    <derivirana_varijabla naziv="DomainObject.Predmet.ProtustrankaFormatedWithAdress_1"> DAUS MAKINE d.o.o. trgovina, Put Mostina 1, 21000 Split</derivirana_varijabla>
  </DomainObject.Predmet.ProtustrankaFormatedWithAdress>
  <DomainObject.Predmet.ProtustrankaFormatedWithAdressOIB>
    <izvorni_sadrzaj> DAUS MAKINE d.o.o. trgovina, OIB 64808595491, Put Mostina 1, 21000 Split</izvorni_sadrzaj>
    <derivirana_varijabla naziv="DomainObject.Predmet.ProtustrankaFormatedWithAdressOIB_1"> DAUS MAKINE d.o.o. trgovina, OIB 64808595491, Put Mostina 1, 21000 Split</derivirana_varijabla>
  </DomainObject.Predmet.ProtustrankaFormatedWithAdressOIB>
  <DomainObject.Predmet.ProtustrankaWithAdress>
    <izvorni_sadrzaj>DAUS MAKINE d.o.o. trgovina Put Mostina 1, 21000 Split</izvorni_sadrzaj>
    <derivirana_varijabla naziv="DomainObject.Predmet.ProtustrankaWithAdress_1">DAUS MAKINE d.o.o. trgovina Put Mostina 1, 21000 Split</derivirana_varijabla>
  </DomainObject.Predmet.ProtustrankaWithAdress>
  <DomainObject.Predmet.ProtustrankaWithAdressOIB>
    <izvorni_sadrzaj>DAUS MAKINE d.o.o. trgovina, OIB 64808595491, Put Mostina 1, 21000 Split</izvorni_sadrzaj>
    <derivirana_varijabla naziv="DomainObject.Predmet.ProtustrankaWithAdressOIB_1">DAUS MAKINE d.o.o. trgovina, OIB 64808595491, Put Mostina 1, 21000 Split</derivirana_varijabla>
  </DomainObject.Predmet.ProtustrankaWithAdressOIB>
  <DomainObject.Predmet.ProtustrankaNazivFormated>
    <izvorni_sadrzaj>DAUS MAKINE d.o.o. trgovina</izvorni_sadrzaj>
    <derivirana_varijabla naziv="DomainObject.Predmet.ProtustrankaNazivFormated_1">DAUS MAKINE d.o.o. trgovina</derivirana_varijabla>
  </DomainObject.Predmet.ProtustrankaNazivFormated>
  <DomainObject.Predmet.ProtustrankaNazivFormatedOIB>
    <izvorni_sadrzaj>DAUS MAKINE d.o.o. trgovina, OIB 64808595491</izvorni_sadrzaj>
    <derivirana_varijabla naziv="DomainObject.Predmet.ProtustrankaNazivFormatedOIB_1">DAUS MAKINE d.o.o. trgovina, OIB 64808595491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3609833.94</izvorni_sadrzaj>
    <derivirana_varijabla naziv="DomainObject.Predmet.TrenutnaVrijednost_1">3609833.94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DAUS MAKINE d.o.o. trgovina</item>
    </izvorni_sadrzaj>
    <derivirana_varijabla naziv="DomainObject.Predmet.ProtuStrankaListFormated_1">
      <item>DAUS MAKINE d.o.o. trgovina</item>
    </derivirana_varijabla>
  </DomainObject.Predmet.ProtuStrankaListFormated>
  <DomainObject.Predmet.ProtuStrankaListFormatedOIB>
    <izvorni_sadrzaj>
      <item>DAUS MAKINE d.o.o. trgovina, OIB 64808595491</item>
    </izvorni_sadrzaj>
    <derivirana_varijabla naziv="DomainObject.Predmet.ProtuStrankaListFormatedOIB_1">
      <item>DAUS MAKINE d.o.o. trgovina, OIB 64808595491</item>
    </derivirana_varijabla>
  </DomainObject.Predmet.ProtuStrankaListFormatedOIB>
  <DomainObject.Predmet.ProtuStrankaListFormatedWithAdress>
    <izvorni_sadrzaj>
      <item>DAUS MAKINE d.o.o. trgovina, Put Mostina 1, 21000 Split</item>
    </izvorni_sadrzaj>
    <derivirana_varijabla naziv="DomainObject.Predmet.ProtuStrankaListFormatedWithAdress_1">
      <item>DAUS MAKINE d.o.o. trgovina, Put Mostina 1, 21000 Split</item>
    </derivirana_varijabla>
  </DomainObject.Predmet.ProtuStrankaListFormatedWithAdress>
  <DomainObject.Predmet.ProtuStrankaListFormatedWithAdressOIB>
    <izvorni_sadrzaj>
      <item>DAUS MAKINE d.o.o. trgovina, OIB 64808595491, Put Mostina 1, 21000 Split</item>
    </izvorni_sadrzaj>
    <derivirana_varijabla naziv="DomainObject.Predmet.ProtuStrankaListFormatedWithAdressOIB_1">
      <item>DAUS MAKINE d.o.o. trgovina, OIB 64808595491, Put Mostina 1, 21000 Split</item>
    </derivirana_varijabla>
  </DomainObject.Predmet.ProtuStrankaListFormatedWithAdressOIB>
  <DomainObject.Predmet.ProtuStrankaListNazivFormated>
    <izvorni_sadrzaj>
      <item>DAUS MAKINE d.o.o. trgovina</item>
    </izvorni_sadrzaj>
    <derivirana_varijabla naziv="DomainObject.Predmet.ProtuStrankaListNazivFormated_1">
      <item>DAUS MAKINE d.o.o. trgovina</item>
    </derivirana_varijabla>
  </DomainObject.Predmet.ProtuStrankaListNazivFormated>
  <DomainObject.Predmet.ProtuStrankaListNazivFormatedOIB>
    <izvorni_sadrzaj>
      <item>DAUS MAKINE d.o.o. trgovina, OIB 64808595491</item>
    </izvorni_sadrzaj>
    <derivirana_varijabla naziv="DomainObject.Predmet.ProtuStrankaListNazivFormatedOIB_1">
      <item>DAUS MAKINE d.o.o. trgovina, OIB 64808595491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DAUS MAKINE d.o.o. trgovina</izvorni_sadrzaj>
    <derivirana_varijabla naziv="DomainObject.Predmet.ProtustrankaIDrugi_1">DAUS MAKINE d.o.o. trgovina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DAUS MAKINE d.o.o. trgovina, OIB 64808595491, Put Mostina 1, 21000 Split</izvorni_sadrzaj>
    <derivirana_varijabla naziv="DomainObject.Predmet.ProtustrankaIDrugiAdressOIB_1">DAUS MAKINE d.o.o. trgovina, OIB 64808595491, Put Mostina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DAUS MAKINE d.o.o. trgovina</item>
      <item>FINANCIJSKA AGENCIJA, RC SPLIT</item>
    </izvorni_sadrzaj>
    <derivirana_varijabla naziv="DomainObject.Predmet.SudioniciListNaziv_1">
      <item>DAUS MAKINE d.o.o. trgovina</item>
      <item>FINANCIJSKA AGENCIJA, RC SPLIT</item>
    </derivirana_varijabla>
  </DomainObject.Predmet.SudioniciListNaziv>
  <DomainObject.Predmet.SudioniciListAdressOIB>
    <izvorni_sadrzaj>
      <item>DAUS MAKINE d.o.o. trgovina, OIB 64808595491, Put Mostina 1,21000 Split</item>
      <item>FINANCIJSKA AGENCIJA, RC SPLIT, OIB 85821130368, Mažuranićevo šetalište 24 b,21000 Split</item>
    </izvorni_sadrzaj>
    <derivirana_varijabla naziv="DomainObject.Predmet.SudioniciListAdressOIB_1">
      <item>DAUS MAKINE d.o.o. trgovina, OIB 64808595491, Put Mostina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64808595491</item>
      <item>, OIB 85821130368</item>
    </izvorni_sadrzaj>
    <derivirana_varijabla naziv="DomainObject.Predmet.SudioniciListNazivOIB_1">
      <item>, OIB 64808595491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9E353-1231-41B2-921A-8BBFFA077A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356</properties:Words>
  <properties:Characters>1967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2016-01-28T13:35:00Z</dcterms:created>
  <dc:creator>nmarkovic</dc:creator>
  <cp:lastModifiedBy>Ana Golub Gruić</cp:lastModifiedBy>
  <cp:lastPrinted>2016-01-28T13:35:00Z</cp:lastPrinted>
  <dcterms:modified xmlns:xsi="http://www.w3.org/2001/XMLSchema-instance" xsi:type="dcterms:W3CDTF">2016-01-29T12:59:00Z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