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715f" w14:paraId="06c715f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933D49">
        <w:rPr>
          <w:rFonts w:hAnsi="Times New Roman" w:ascii="Times New Roman"/>
          <w:noProof w:val="false"/>
          <w:szCs w:val="24"/>
        </w:rPr>
        <w:t>107/15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933D49" w:rsidRPr="00853078">
        <w:rPr>
          <w:rFonts w:hAnsi="Times New Roman" w:ascii="Times New Roman"/>
          <w:szCs w:val="24"/>
        </w:rPr>
        <w:t xml:space="preserve">u stečajnom postupku </w:t>
      </w:r>
      <w:r w:rsidR="00933D49" w:rsidRPr="00853078">
        <w:rPr>
          <w:rFonts w:hAnsi="Times New Roman" w:ascii="Times New Roman"/>
        </w:rPr>
        <w:t>nad imovinom dužnika pojedinca VLADIMIRA RONČEVIĆA, vl. Trgovačkog obrta „TONI I FILIPA“</w:t>
      </w:r>
      <w:r w:rsidR="00933D49">
        <w:rPr>
          <w:rFonts w:hAnsi="Times New Roman" w:ascii="Times New Roman"/>
        </w:rPr>
        <w:t xml:space="preserve"> u stečaju</w:t>
      </w:r>
      <w:r w:rsidR="00933D49" w:rsidRPr="00853078">
        <w:rPr>
          <w:rFonts w:hAnsi="Times New Roman" w:ascii="Times New Roman"/>
        </w:rPr>
        <w:t>, Zagreb, Dolac 2, OIB 83461468004</w:t>
      </w:r>
      <w:r w:rsidR="00933D49">
        <w:rPr>
          <w:rFonts w:hAnsi="Times New Roman" w:ascii="Times New Roman"/>
          <w:szCs w:val="24"/>
        </w:rPr>
        <w:t>, dana 27. prosinca 2018.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CE46B8">
        <w:rPr>
          <w:rFonts w:hAnsi="Times New Roman" w:ascii="Times New Roman"/>
          <w:szCs w:val="24"/>
        </w:rPr>
        <w:t>Mladenu Pantaru, Jastrebarsko, Zrinski-Frankopanska 17, OIB 86715364148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dužnika pojedinca </w:t>
      </w:r>
      <w:r w:rsidR="00CE46B8" w:rsidRPr="00853078">
        <w:rPr>
          <w:rFonts w:hAnsi="Times New Roman" w:ascii="Times New Roman"/>
        </w:rPr>
        <w:t>VLADIMIRA RONČEVIĆA, vl. Trgovačkog obrta „TONI I FILIPA“</w:t>
      </w:r>
      <w:r w:rsidR="00CE46B8">
        <w:rPr>
          <w:rFonts w:hAnsi="Times New Roman" w:ascii="Times New Roman"/>
        </w:rPr>
        <w:t xml:space="preserve"> u stečaju</w:t>
      </w:r>
      <w:r w:rsidR="00CE46B8" w:rsidRPr="00853078">
        <w:rPr>
          <w:rFonts w:hAnsi="Times New Roman" w:ascii="Times New Roman"/>
        </w:rPr>
        <w:t>, Zagreb, Dolac 2, OIB 83461468004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CE46B8" w:rsidR="00CE46B8">
      <w:pPr>
        <w:pStyle w:val="Tijeloteksta"/>
        <w:ind w:firstLine="11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-</w:t>
      </w:r>
      <w:r w:rsidR="00CE46B8" w:rsidRPr="00406A87">
        <w:rPr>
          <w:rFonts w:hAnsi="Times New Roman" w:ascii="Times New Roman"/>
          <w:szCs w:val="24"/>
        </w:rPr>
        <w:t>½ dijela</w:t>
      </w:r>
      <w:r w:rsidR="00CE46B8">
        <w:rPr>
          <w:rFonts w:hAnsi="Times New Roman" w:ascii="Times New Roman"/>
          <w:szCs w:val="24"/>
        </w:rPr>
        <w:t>:</w:t>
      </w:r>
      <w:r w:rsidR="00CE46B8" w:rsidRPr="00406A87">
        <w:rPr>
          <w:rFonts w:hAnsi="Times New Roman" w:ascii="Times New Roman"/>
          <w:szCs w:val="24"/>
        </w:rPr>
        <w:t xml:space="preserve"> 10. suvlasnički dio: 12.3/100 dijela kat. čestice 1277/3, upisane u zk. uložak 6619 k.o. Remete, etažno vlasništvo (E-10); trosobni stan u prizemlju br. II oznake 17, označen crvenom bojom površine 91,66 čm i spremište u podrumu oznake 10, označeno svjetlo plavom bojom, površine 0,63 čm</w:t>
      </w:r>
      <w:r w:rsidR="00CE46B8">
        <w:rPr>
          <w:rFonts w:hAnsi="Times New Roman" w:ascii="Times New Roman"/>
          <w:szCs w:val="24"/>
        </w:rPr>
        <w:t xml:space="preserve">.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Općinskog </w:t>
      </w:r>
      <w:r w:rsidR="002F23D3" w:rsidRPr="002F23D3">
        <w:rPr>
          <w:rFonts w:hAnsi="Times New Roman" w:ascii="Times New Roman"/>
          <w:szCs w:val="24"/>
        </w:rPr>
        <w:t xml:space="preserve">građanskog suda u Zagrebu, </w:t>
      </w:r>
      <w:r w:rsidRPr="002F23D3">
        <w:rPr>
          <w:rFonts w:hAnsi="Times New Roman" w:ascii="Times New Roman"/>
          <w:szCs w:val="24"/>
        </w:rPr>
        <w:t>Zemljišnoknjižni odjel</w:t>
      </w:r>
      <w:r w:rsidR="00CE46B8">
        <w:rPr>
          <w:rFonts w:hAnsi="Times New Roman" w:ascii="Times New Roman"/>
          <w:szCs w:val="24"/>
        </w:rPr>
        <w:t xml:space="preserve"> Zagreb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CE46B8">
        <w:rPr>
          <w:rFonts w:hAnsi="Times New Roman" w:ascii="Times New Roman"/>
          <w:szCs w:val="24"/>
        </w:rPr>
        <w:t>Mladena Pantara, Jastrebarsko, Zrinski-Frankopanska 17, OIB 86715364148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F23D3" w:rsidR="002F23D3" w:rsidRPr="002F23D3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III. Određuje se </w:t>
      </w:r>
      <w:r w:rsidR="00CE46B8" w:rsidRPr="00934DF0">
        <w:rPr>
          <w:rFonts w:hAnsi="Times New Roman" w:ascii="Times New Roman"/>
          <w:szCs w:val="24"/>
        </w:rPr>
        <w:t xml:space="preserve">brisanje prava i tereta koji prestaju prodajom, i to brisanje </w:t>
      </w:r>
      <w:r w:rsidR="00CE46B8" w:rsidRPr="001D3AE7">
        <w:rPr>
          <w:rFonts w:hAnsi="Times New Roman" w:ascii="Times New Roman"/>
          <w:szCs w:val="24"/>
        </w:rPr>
        <w:t>založno</w:t>
      </w:r>
      <w:r w:rsidR="00CE46B8">
        <w:rPr>
          <w:rFonts w:hAnsi="Times New Roman" w:ascii="Times New Roman"/>
          <w:szCs w:val="24"/>
        </w:rPr>
        <w:t>g</w:t>
      </w:r>
      <w:r w:rsidR="00CE46B8" w:rsidRPr="001D3AE7">
        <w:rPr>
          <w:rFonts w:hAnsi="Times New Roman" w:ascii="Times New Roman"/>
          <w:szCs w:val="24"/>
        </w:rPr>
        <w:t xml:space="preserve"> prav</w:t>
      </w:r>
      <w:r w:rsidR="00CE46B8">
        <w:rPr>
          <w:rFonts w:hAnsi="Times New Roman" w:ascii="Times New Roman"/>
          <w:szCs w:val="24"/>
        </w:rPr>
        <w:t>a</w:t>
      </w:r>
      <w:r w:rsidR="00CE46B8" w:rsidRPr="001D3AE7">
        <w:rPr>
          <w:rFonts w:hAnsi="Times New Roman" w:ascii="Times New Roman"/>
          <w:szCs w:val="24"/>
        </w:rPr>
        <w:t xml:space="preserve"> za korist Vrcić Keglević Mladenke iz Zagreba, Črešnjevec br. 32, OIB 69284535053, pod brojem Z-3558/08</w:t>
      </w:r>
      <w:r w:rsidR="002F23D3" w:rsidRPr="002F23D3">
        <w:rPr>
          <w:rFonts w:hAnsi="Times New Roman" w:ascii="Times New Roman"/>
          <w:szCs w:val="24"/>
        </w:rPr>
        <w:t>.</w:t>
      </w:r>
    </w:p>
    <w:p w:rsidRDefault="002F23D3" w:rsidP="002F23D3" w:rsidR="002F23D3" w:rsidRPr="002F23D3">
      <w:pPr>
        <w:pStyle w:val="Tijeloteksta"/>
        <w:rPr>
          <w:rFonts w:hAnsi="Times New Roman" w:ascii="Times New Roman"/>
          <w:szCs w:val="24"/>
        </w:rPr>
      </w:pPr>
    </w:p>
    <w:p w:rsidRDefault="002F23D3" w:rsidP="002F23D3" w:rsidR="002F23D3" w:rsidRPr="002F23D3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Određuje se i brisanje zabilježbe </w:t>
      </w:r>
      <w:r w:rsidR="00CE46B8">
        <w:rPr>
          <w:rFonts w:hAnsi="Times New Roman" w:ascii="Times New Roman"/>
          <w:szCs w:val="24"/>
        </w:rPr>
        <w:t>otvaranja stečajnog postupka pod brojem Z-33141/15, brisanje zabilježbe zaključka ovog suda od 6. travnja 2017. pod brojem Z-19162/17, brisanje zabilježbe pod broj Z-48670/17, te brisanje zabilježbe zaključka ovog suda od 27. prosinca 2017. pod brojem Z-169/18</w:t>
      </w:r>
      <w:r w:rsidRPr="002F23D3">
        <w:rPr>
          <w:rFonts w:hAnsi="Times New Roman" w:ascii="Times New Roman"/>
          <w:szCs w:val="24"/>
        </w:rPr>
        <w:t>.</w:t>
      </w:r>
    </w:p>
    <w:p w:rsidRDefault="00A07D8A" w:rsidP="00A07D8A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</w:t>
      </w:r>
      <w:r w:rsidR="00CE46B8">
        <w:rPr>
          <w:rFonts w:hAnsi="Times New Roman" w:ascii="Times New Roman"/>
          <w:szCs w:val="24"/>
        </w:rPr>
        <w:t>107/15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CE46B8">
        <w:rPr>
          <w:rFonts w:hAnsi="Times New Roman" w:ascii="Times New Roman"/>
          <w:szCs w:val="24"/>
        </w:rPr>
        <w:t>29</w:t>
      </w:r>
      <w:r w:rsidR="002F23D3">
        <w:rPr>
          <w:rFonts w:hAnsi="Times New Roman" w:ascii="Times New Roman"/>
          <w:szCs w:val="24"/>
        </w:rPr>
        <w:t>. listopada</w:t>
      </w:r>
      <w:r w:rsidRPr="002F23D3">
        <w:rPr>
          <w:rFonts w:hAnsi="Times New Roman" w:ascii="Times New Roman"/>
          <w:szCs w:val="24"/>
        </w:rPr>
        <w:t xml:space="preserve"> 201</w:t>
      </w:r>
      <w:r w:rsidR="00CE46B8">
        <w:rPr>
          <w:rFonts w:hAnsi="Times New Roman" w:ascii="Times New Roman"/>
          <w:szCs w:val="24"/>
        </w:rPr>
        <w:t>8.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CE46B8">
        <w:rPr>
          <w:rFonts w:hAnsi="Times New Roman" w:ascii="Times New Roman"/>
          <w:szCs w:val="24"/>
        </w:rPr>
        <w:t>10. studenog 2018</w:t>
      </w:r>
      <w:r w:rsidRPr="002F23D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CE46B8">
        <w:rPr>
          <w:rFonts w:hAnsi="Times New Roman" w:ascii="Times New Roman"/>
          <w:szCs w:val="24"/>
        </w:rPr>
        <w:t>4. prosinca 2018.</w:t>
      </w:r>
      <w:r w:rsidR="00884269">
        <w:rPr>
          <w:rFonts w:hAnsi="Times New Roman" w:ascii="Times New Roman"/>
          <w:szCs w:val="24"/>
        </w:rPr>
        <w:t xml:space="preserve"> izvijes</w:t>
      </w:r>
      <w:r w:rsidR="00CE46B8">
        <w:rPr>
          <w:rFonts w:hAnsi="Times New Roman" w:ascii="Times New Roman"/>
          <w:szCs w:val="24"/>
        </w:rPr>
        <w:t>t</w:t>
      </w:r>
      <w:r w:rsidR="00884269">
        <w:rPr>
          <w:rFonts w:hAnsi="Times New Roman" w:ascii="Times New Roman"/>
          <w:szCs w:val="24"/>
        </w:rPr>
        <w:t xml:space="preserve">ila sud da je kupac </w:t>
      </w:r>
      <w:r w:rsidR="00CE46B8">
        <w:rPr>
          <w:rFonts w:hAnsi="Times New Roman" w:ascii="Times New Roman"/>
          <w:szCs w:val="24"/>
        </w:rPr>
        <w:t xml:space="preserve">Mladen Pantar, Jastrebarsko, </w:t>
      </w:r>
      <w:r w:rsidR="00CE46B8">
        <w:rPr>
          <w:rFonts w:hAnsi="Times New Roman" w:ascii="Times New Roman"/>
          <w:szCs w:val="24"/>
        </w:rPr>
        <w:lastRenderedPageBreak/>
        <w:t>Zrinski-Frankopanska 17, OIB 86715364148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CE46B8">
        <w:rPr>
          <w:rFonts w:hAnsi="Times New Roman" w:ascii="Times New Roman"/>
          <w:szCs w:val="24"/>
        </w:rPr>
        <w:t>84.538,16</w:t>
      </w:r>
      <w:r w:rsidR="00884269">
        <w:rPr>
          <w:rFonts w:hAnsi="Times New Roman" w:ascii="Times New Roman"/>
          <w:szCs w:val="24"/>
        </w:rPr>
        <w:t xml:space="preserve"> kn na poseban račun Agencije otvoren za tu namjenu.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CE46B8" w:rsidRPr="00CE46B8">
        <w:rPr>
          <w:rFonts w:hAnsi="Times New Roman" w:ascii="Times New Roman"/>
          <w:szCs w:val="24"/>
        </w:rPr>
        <w:t xml:space="preserve">56.358,77 </w:t>
      </w:r>
      <w:r>
        <w:rPr>
          <w:rFonts w:hAnsi="Times New Roman" w:ascii="Times New Roman"/>
          <w:szCs w:val="24"/>
        </w:rPr>
        <w:t xml:space="preserve">kn, pa je rješenjm o dosudi pozvan da uplati razliku kupovnine preko uplaćenog iznosa jamčevine, i to iznos od </w:t>
      </w:r>
      <w:r w:rsidR="00CE46B8">
        <w:rPr>
          <w:rFonts w:hAnsi="Times New Roman" w:ascii="Times New Roman"/>
          <w:szCs w:val="24"/>
        </w:rPr>
        <w:t xml:space="preserve">84.538,16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CE46B8">
        <w:rPr>
          <w:rFonts w:hAnsi="Times New Roman" w:ascii="Times New Roman"/>
          <w:szCs w:val="24"/>
        </w:rPr>
        <w:t>Mladen Pantar, Jastrebarsko, Zrinski-Frankopanska 17, OIB 86715364148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CE46B8">
        <w:rPr>
          <w:rFonts w:hAnsi="Times New Roman" w:ascii="Times New Roman"/>
          <w:szCs w:val="24"/>
        </w:rPr>
        <w:t xml:space="preserve">140.896,93 </w:t>
      </w:r>
      <w:r>
        <w:rPr>
          <w:rFonts w:hAnsi="Times New Roman" w:ascii="Times New Roman"/>
          <w:szCs w:val="24"/>
        </w:rPr>
        <w:t xml:space="preserve">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CE46B8">
        <w:rPr>
          <w:rFonts w:hAnsi="Times New Roman" w:ascii="Times New Roman"/>
          <w:szCs w:val="24"/>
        </w:rPr>
        <w:t>27. prosinca 2018.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CE46B8" w:rsidRPr="00CE46B8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31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933D49">
      <w:rPr>
        <w:rFonts w:hAnsi="Times New Roman" w:ascii="Times New Roman"/>
      </w:rPr>
      <w:t>107/15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35E75"/>
    <w:rsid w:val="001454B1"/>
    <w:rsid w:val="00164987"/>
    <w:rsid w:val="00197744"/>
    <w:rsid w:val="00206DA3"/>
    <w:rsid w:val="00237199"/>
    <w:rsid w:val="00245E30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C5DF4"/>
    <w:rsid w:val="008D212B"/>
    <w:rsid w:val="008D31EA"/>
    <w:rsid w:val="008E6332"/>
    <w:rsid w:val="008F12BE"/>
    <w:rsid w:val="009067E1"/>
    <w:rsid w:val="0091485F"/>
    <w:rsid w:val="009338DF"/>
    <w:rsid w:val="00933D49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E46B8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36314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36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36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Vladimir Rončević zastupanog po punomoćniku Eduard Geber</izvorni_sadrzaj>
    <derivirana_varijabla naziv="DomainObject.Predmet.ProtustrankaFormated_1">  Vladimir Rončević zastupanog po punomoćniku Eduard Geber</derivirana_varijabla>
  </DomainObject.Predmet.ProtustrankaFormated>
  <DomainObject.Predmet.ProtustrankaFormatedOIB>
    <izvorni_sadrzaj>  Vladimir Rončević, OIB 83461468004 zastupanog po punomoćniku Eduard Geber</izvorni_sadrzaj>
    <derivirana_varijabla naziv="DomainObject.Predmet.ProtustrankaFormatedOIB_1">  Vladimir Rončević, OIB 83461468004 zastupanog po punomoćniku Eduard Geber</derivirana_varijabla>
  </DomainObject.Predmet.ProtustrankaFormatedOIB>
  <DomainObject.Predmet.ProtustrankaFormatedWithAdress>
    <izvorni_sadrzaj> Vladimir Rončević, Dolac 2, 10000 Zagreb zastupanog po punomoćniku Eduard Geber</izvorni_sadrzaj>
    <derivirana_varijabla naziv="DomainObject.Predmet.ProtustrankaFormatedWithAdress_1"> Vladimir Rončević, Dolac 2, 10000 Zagreb zastupanog po punomoćniku Eduard Geber</derivirana_varijabla>
  </DomainObject.Predmet.ProtustrankaFormatedWithAdress>
  <DomainObject.Predmet.ProtustrankaFormatedWithAdressOIB>
    <izvorni_sadrzaj> Vladimir Rončević, OIB 83461468004, Dolac 2, 10000 Zagreb zastupanog po punomoćniku Eduard Geber</izvorni_sadrzaj>
    <derivirana_varijabla naziv="DomainObject.Predmet.ProtustrankaFormatedWithAdressOIB_1"> Vladimir Rončević, OIB 83461468004, Dolac 2, 10000 Zagreb zastupanog po punomoćniku Eduard Geber</derivirana_varijabla>
  </DomainObject.Predmet.ProtustrankaFormatedWithAdressOIB>
  <DomainObject.Predmet.ProtustrankaWithAdress>
    <izvorni_sadrzaj>Vladimir Rončević Dolac 2, 10000 Zagreb</izvorni_sadrzaj>
    <derivirana_varijabla naziv="DomainObject.Predmet.ProtustrankaWithAdress_1">Vladimir Rončević Dolac 2, 10000 Zagreb</derivirana_varijabla>
  </DomainObject.Predmet.ProtustrankaWithAdress>
  <DomainObject.Predmet.ProtustrankaWithAdressOIB>
    <izvorni_sadrzaj>Vladimir Rončević, OIB 83461468004, Dolac 2, 10000 Zagreb</izvorni_sadrzaj>
    <derivirana_varijabla naziv="DomainObject.Predmet.ProtustrankaWithAdressOIB_1">Vladimir Rončević, OIB 83461468004, Dolac 2,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Općinski građanski sud u Zagrebu</izvorni_sadrzaj>
    <derivirana_varijabla naziv="DomainObject.Predmet.StrankaFormated_1">  FINA Regionalni centar; Općinski građanski sud u Zagrebu</derivirana_varijabla>
  </DomainObject.Predmet.StrankaFormated>
  <DomainObject.Predmet.StrankaFormatedOIB>
    <izvorni_sadrzaj>  FINA Regionalni centar, OIB 85821130368; Općinski građanski sud u Zagrebu</izvorni_sadrzaj>
    <derivirana_varijabla naziv="DomainObject.Predmet.StrankaFormatedOIB_1">  FINA Regionalni centar, OIB 85821130368; Općinski građanski sud u Zagrebu</derivirana_varijabla>
  </DomainObject.Predmet.StrankaFormatedOIB>
  <DomainObject.Predmet.StrankaFormatedWithAdress>
    <izvorni_sadrzaj> FINA Regionalni centar, Ulica grada Vukovara 70, 10000 Zagreb; Općinski građanski sud u Zagrebu</izvorni_sadrzaj>
    <derivirana_varijabla naziv="DomainObject.Predmet.StrankaFormatedWithAdress_1"> FINA Regionalni centar, Ulica grada Vukovara 70, 10000 Zagreb; Općinski građanski sud u Zagrebu</derivirana_varijabla>
  </DomainObject.Predmet.StrankaFormatedWithAdress>
  <DomainObject.Predmet.StrankaFormatedWithAdressOIB>
    <izvorni_sadrzaj> FINA Regionalni centar, OIB 85821130368, Ulica grada Vukovara 70, 10000 Zagreb; Općinski građanski sud u Zagrebu</izvorni_sadrzaj>
    <derivirana_varijabla naziv="DomainObject.Predmet.StrankaFormatedWithAdressOIB_1"> FINA Regionalni centar, OIB 85821130368, Ulica grada Vukovara 70, 10000 Zagreb; Općinski građanski sud u Zagrebu</derivirana_varijabla>
  </DomainObject.Predmet.StrankaFormatedWithAdressOIB>
  <DomainObject.Predmet.StrankaWithAdress>
    <izvorni_sadrzaj>FINA Regionalni centar Ulica grada Vukovara 70,10000 Zagreb,Općinski građanski sud u Zagrebu </izvorni_sadrzaj>
    <derivirana_varijabla naziv="DomainObject.Predmet.StrankaWithAdress_1">FINA Regionalni centar Ulica grada Vukovara 70,10000 Zagreb,Općinski građanski sud u Zagrebu </derivirana_varijabla>
  </DomainObject.Predmet.StrankaWithAdress>
  <DomainObject.Predmet.StrankaWithAdressOIB>
    <izvorni_sadrzaj>FINA Regionalni centar, OIB 85821130368, Ulica grada Vukovara 70,10000 Zagreb,Općinski građanski sud u Zagrebu</izvorni_sadrzaj>
    <derivirana_varijabla naziv="DomainObject.Predmet.StrankaWithAdressOIB_1">FINA Regionalni centar, OIB 85821130368, Ulica grada Vukovara 70,10000 Zagreb,Općinski građanski sud u Zagrebu</derivirana_varijabla>
  </DomainObject.Predmet.StrankaWithAdressOIB>
  <DomainObject.Predmet.StrankaNazivFormated>
    <izvorni_sadrzaj>FINA Regionalni centar,Općinski građanski sud u Zagrebu</izvorni_sadrzaj>
    <derivirana_varijabla naziv="DomainObject.Predmet.StrankaNazivFormated_1">FINA Regionalni centar,Općinski građanski sud u Zagrebu</derivirana_varijabla>
  </DomainObject.Predmet.StrankaNazivFormated>
  <DomainObject.Predmet.StrankaNazivFormatedOIB>
    <izvorni_sadrzaj>FINA Regionalni centar, OIB 85821130368,Općinski građanski sud u Zagrebu</izvorni_sadrzaj>
    <derivirana_varijabla naziv="DomainObject.Predmet.StrankaNazivFormatedOIB_1">FINA Regionalni centar,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  <item>Općinski građanski sud u Zagrebu</item>
    </izvorni_sadrzaj>
    <derivirana_varijabla naziv="DomainObject.Predmet.StrankaListFormated_1">
      <item>FINA Regionalni centar</item>
      <item>Općinski građanski sud u Zagrebu</item>
    </derivirana_varijabla>
  </DomainObject.Predmet.StrankaListFormated>
  <DomainObject.Predmet.StrankaListFormatedOIB>
    <izvorni_sadrzaj>
      <item>FINA Regionalni centar, OIB 85821130368</item>
      <item>Općinski građanski sud u Zagrebu</item>
    </izvorni_sadrzaj>
    <derivirana_varijabla naziv="DomainObject.Predmet.StrankaListFormatedOIB_1">
      <item>FINA Regionalni centar, OIB 85821130368</item>
      <item>Općinski građanski sud u Zagrebu</item>
    </derivirana_varijabla>
  </DomainObject.Predmet.StrankaListFormatedOIB>
  <DomainObject.Predmet.StrankaListFormatedWithAdress>
    <izvorni_sadrzaj>
      <item>FINA Regionalni centar, Ulica grada Vukovara 70, 10000 Zagreb</item>
      <item>Općinski građanski sud u Zagrebu</item>
    </izvorni_sadrzaj>
    <derivirana_varijabla naziv="DomainObject.Predmet.StrankaListFormatedWithAdress_1">
      <item>FINA Regionalni centar, Ulica grada Vukovara 70, 10000 Zagreb</item>
      <item>Općinski građanski sud u Zagrebu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Općinski građanski sud u Zagrebu</item>
    </izvorni_sadrzaj>
    <derivirana_varijabla naziv="DomainObject.Predmet.StrankaListFormatedWithAdressOIB_1">
      <item>FINA Regionalni centar, OIB 85821130368, Ulica grada Vukovara 70, 10000 Zagreb</item>
      <item>Općinski građanski sud u Zagrebu</item>
    </derivirana_varijabla>
  </DomainObject.Predmet.StrankaListFormatedWithAdressOIB>
  <DomainObject.Predmet.StrankaListNazivFormated>
    <izvorni_sadrzaj>
      <item>FINA Regionalni centar</item>
      <item>Općinski građanski sud u Zagrebu</item>
    </izvorni_sadrzaj>
    <derivirana_varijabla naziv="DomainObject.Predmet.StrankaListNazivFormated_1">
      <item>FINA Regionalni centar</item>
      <item>Općinski građanski sud u Zagrebu</item>
    </derivirana_varijabla>
  </DomainObject.Predmet.StrankaListNazivFormated>
  <DomainObject.Predmet.StrankaListNazivFormatedOIB>
    <izvorni_sadrzaj>
      <item>FINA Regionalni centar, OIB 85821130368</item>
      <item>Općinski građanski sud u Zagrebu</item>
    </izvorni_sadrzaj>
    <derivirana_varijabla naziv="DomainObject.Predmet.StrankaListNazivFormatedOIB_1">
      <item>FINA Regionalni centar, OIB 85821130368</item>
      <item>Općinski građanski sud u Zagrebu</item>
    </derivirana_varijabla>
  </DomainObject.Predmet.StrankaListNazivFormatedOIB>
  <DomainObject.Predmet.ProtuStrankaListFormated>
    <izvorni_sadrzaj>
      <item>Vladimir Rončević zastupanog po punomoćniku Eduard Geber</item>
    </izvorni_sadrzaj>
    <derivirana_varijabla naziv="DomainObject.Predmet.ProtuStrankaListFormated_1">
      <item>Vladimir Rončević zastupanog po punomoćniku Eduard Geber</item>
    </derivirana_varijabla>
  </DomainObject.Predmet.ProtuStrankaListFormated>
  <DomainObject.Predmet.ProtuStrankaListFormatedOIB>
    <izvorni_sadrzaj>
      <item>Vladimir Rončević, OIB 83461468004 zastupanog po punomoćniku Eduard Geber</item>
    </izvorni_sadrzaj>
    <derivirana_varijabla naziv="DomainObject.Predmet.ProtuStrankaListFormatedOIB_1">
      <item>Vladimir Rončević, OIB 83461468004 zastupanog po punomoćniku Eduard Geber</item>
    </derivirana_varijabla>
  </DomainObject.Predmet.ProtuStrankaListFormatedOIB>
  <DomainObject.Predmet.ProtuStrankaListFormatedWithAdress>
    <izvorni_sadrzaj>
      <item>Vladimir Rončević, Dolac 2, 10000 Zagreb zastupanog po punomoćniku Eduard Geber</item>
    </izvorni_sadrzaj>
    <derivirana_varijabla naziv="DomainObject.Predmet.ProtuStrankaListFormatedWithAdress_1">
      <item>Vladimir Rončević, Dolac 2, 10000 Zagreb zastupanog po punomoćniku Eduard Geber</item>
    </derivirana_varijabla>
  </DomainObject.Predmet.ProtuStrankaListFormatedWithAdress>
  <DomainObject.Predmet.ProtuStrankaListFormatedWithAdressOIB>
    <izvorni_sadrzaj>
      <item>Vladimir Rončević, OIB 83461468004, Dolac 2, 10000 Zagreb zastupanog po punomoćniku Eduard Geber</item>
    </izvorni_sadrzaj>
    <derivirana_varijabla naziv="DomainObject.Predmet.ProtuStrankaListFormatedWithAdressOIB_1">
      <item>Vladimir Rončević, OIB 83461468004, Dolac 2, 10000 Zagreb zastupanog po punomoćniku Eduard Geber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Mladenka Vrcić Keglević</item>
      <item>Eduard Geber punomoćnik sudionika u postupku Vladimir Rončević</item>
    </izvorni_sadrzaj>
    <derivirana_varijabla naziv="DomainObject.Predmet.OstaliListFormated_1">
      <item>Mladenka Vrcić Keglević</item>
      <item>Eduard Geber punomoćnik sudionika u postupku Vladimir Rončević</item>
    </derivirana_varijabla>
  </DomainObject.Predmet.OstaliListFormated>
  <DomainObject.Predmet.OstaliListFormatedOIB>
    <izvorni_sadrzaj>
      <item>Mladenka Vrcić Keglević, OIB 69284535053</item>
      <item>Eduard Geber, OIB 13386793346 punomoćnik sudionika u postupku Vladimir Rončević</item>
    </izvorni_sadrzaj>
    <derivirana_varijabla naziv="DomainObject.Predmet.OstaliListFormatedOIB_1">
      <item>Mladenka Vrcić Keglević, OIB 69284535053</item>
      <item>Eduard Geber, OIB 13386793346 punomoćnik sudionika u postupku Vladimir Rončević</item>
    </derivirana_varijabla>
  </DomainObject.Predmet.OstaliListFormatedOIB>
  <DomainObject.Predmet.OstaliListFormatedWithAdress>
    <izvorni_sadrzaj>
      <item>Mladenka Vrcić Keglević, Črešnjevec 32, 10000 Zagreb</item>
      <item>Eduard Geber, Kukuljevićeva 22, 10000 Zagreb punomoćnik sudionika u postupku Vladimir Rončević</item>
    </izvorni_sadrzaj>
    <derivirana_varijabla naziv="DomainObject.Predmet.OstaliListFormatedWithAdress_1">
      <item>Mladenka Vrcić Keglević, Črešnjevec 32, 10000 Zagreb</item>
      <item>Eduard Geber, Kukuljevićeva 22, 10000 Zagreb punomoćnik sudionika u postupku Vladimir Rončević</item>
    </derivirana_varijabla>
  </DomainObject.Predmet.OstaliListFormatedWithAdress>
  <DomainObject.Predmet.OstaliListFormatedWithAdressOIB>
    <izvorni_sadrzaj>
      <item>Mladenka Vrcić Keglević, OIB 69284535053, Črešnjevec 32, 10000 Zagreb</item>
      <item>Eduard Geber, OIB 13386793346, Kukuljevićeva 22, 10000 Zagreb punomoćnik sudionika u postupku Vladimir Rončević</item>
    </izvorni_sadrzaj>
    <derivirana_varijabla naziv="DomainObject.Predmet.OstaliListFormatedWithAdressOIB_1">
      <item>Mladenka Vrcić Keglević, OIB 69284535053, Črešnjevec 32, 10000 Zagreb</item>
      <item>Eduard Geber, OIB 13386793346, Kukuljevićeva 22, 10000 Zagreb punomoćnik sudionika u postupku Vladimir Rončević</item>
    </derivirana_varijabla>
  </DomainObject.Predmet.OstaliListFormatedWithAdressOIB>
  <DomainObject.Predmet.OstaliListNazivFormated>
    <izvorni_sadrzaj>
      <item>Mladenka Vrcić Keglević</item>
      <item>Eduard Geber</item>
    </izvorni_sadrzaj>
    <derivirana_varijabla naziv="DomainObject.Predmet.OstaliListNazivFormated_1">
      <item>Mladenka Vrcić Keglević</item>
      <item>Eduard Geber</item>
    </derivirana_varijabla>
  </DomainObject.Predmet.OstaliListNazivFormated>
  <DomainObject.Predmet.OstaliListNazivFormatedOIB>
    <izvorni_sadrzaj>
      <item>Mladenka Vrcić Keglević, OIB 69284535053</item>
      <item>Eduard Geber, OIB 13386793346</item>
    </izvorni_sadrzaj>
    <derivirana_varijabla naziv="DomainObject.Predmet.OstaliListNazivFormatedOIB_1">
      <item>Mladenka Vrcić Keglević, OIB 69284535053</item>
      <item>Eduard Geber, OIB 13386793346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Vladimir Rončević, OIB 83461468004, Dolac 2, 10000 Zagreb</izvorni_sadrzaj>
    <derivirana_varijabla naziv="DomainObject.Predmet.ProtustrankaIDrugiAdressOIB_1">Vladimir Rončević, OIB 83461468004,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Mladenka Vrcić Keglević</item>
      <item>Eduard Geber</item>
      <item>Općinski građanski sud u Zagrebu</item>
    </izvorni_sadrzaj>
    <derivirana_varijabla naziv="DomainObject.Predmet.SudioniciListNaziv_1">
      <item>FINA Regionalni centar</item>
      <item>Vladimir Rončević</item>
      <item>Mladenka Vrcić Keglević</item>
      <item>Eduard Geber</item>
      <item>Općinski građanski sud u Zagrebu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  <item>Općinski građanski sud u Zagrebu</item>
    </izvorni_sadrzaj>
    <derivirana_varijabla naziv="DomainObject.Predmet.SudioniciListAdressOIB_1">
      <item>FINA Regionalni centar, OIB 85821130368, Ulica grada Vukovara 70,10000 Zagreb</item>
      <item>Vladimir Rončević, OIB 83461468004, Dolac 2,10000 Zagreb</item>
      <item>Mladenka Vrcić Keglević, OIB 69284535053, Črešnjevec 32,10000 Zagreb</item>
      <item>Eduard Geber, OIB 13386793346, Kukuljevićeva 22,10000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69284535053</item>
      <item>, OIB 13386793346</item>
      <item>, OIB null</item>
    </izvorni_sadrzaj>
    <derivirana_varijabla naziv="DomainObject.Predmet.SudioniciListNazivOIB_1">
      <item>, OIB 85821130368</item>
      <item>, OIB 83461468004</item>
      <item>, OIB 69284535053</item>
      <item>, OIB 13386793346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2017.</izvorni_sadrzaj>
    <derivirana_varijabla naziv="DomainObject.Predmet.DatumZadnjeOdrzaneSudskeRadnje_1">10. ožujka 2017.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St-107/2015-79</izvorni_sadrzaj>
    <derivirana_varijabla naziv="DomainObject.PredzadnjaOdlukaIzPredmeta.Oznaka_1">St-107/2015-79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491</properties:Words>
  <properties:Characters>2675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2018-12-27T09:22:00Z</dcterms:created>
  <dc:creator>x</dc:creator>
  <cp:lastModifiedBy>Renata Klokočki</cp:lastModifiedBy>
  <cp:lastPrinted>2017-11-22T13:44:00Z</cp:lastPrinted>
  <dcterms:modified xmlns:xsi="http://www.w3.org/2001/XMLSchema-instance" xsi:type="dcterms:W3CDTF">2018-12-27T09:31:00Z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POSJED-VLADIMIR RONČEVIĆ.docx)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