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21be6" w14:paraId="9821be6" w:rsidRDefault="00B867AC" w:rsidP="00B867AC" w:rsidR="00B867A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67AC" w:rsidP="00B867AC" w:rsidR="00B867A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867AC" w:rsidP="00B867AC" w:rsidR="00B867A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867AC" w:rsidP="00B867AC" w:rsidR="00B867A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867AC" w:rsidP="00B867AC" w:rsidR="00B867A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867AC" w:rsidP="00B867AC" w:rsidR="00B867A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867AC" w:rsidP="00B867AC" w:rsidR="00B867AC" w:rsidRPr="005D578C">
      <w:pPr>
        <w:jc w:val="center"/>
        <w:rPr>
          <w:rFonts w:cs="Times New Roman" w:eastAsia="Times New Roman"/>
          <w:szCs w:val="24"/>
        </w:rPr>
      </w:pPr>
    </w:p>
    <w:p w:rsidRDefault="00B867AC" w:rsidP="00B867AC" w:rsidR="00B867A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867AC" w:rsidP="00B867AC" w:rsidR="00B867AC" w:rsidRPr="005D578C">
      <w:pPr>
        <w:rPr>
          <w:rFonts w:cs="Times New Roman" w:eastAsia="Times New Roman"/>
          <w:szCs w:val="24"/>
        </w:rPr>
      </w:pPr>
    </w:p>
    <w:p w:rsidRDefault="00B867AC" w:rsidP="00B867AC" w:rsidR="00B867A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DE HIL j. d. o. o. Pićan, Kukurini 2 A, OIB </w:t>
      </w:r>
      <w:r w:rsidRPr="00B867AC">
        <w:rPr>
          <w:rFonts w:cs="Times New Roman" w:eastAsia="Times New Roman"/>
          <w:szCs w:val="24"/>
        </w:rPr>
        <w:t>19360971027</w:t>
      </w:r>
      <w:r>
        <w:rPr>
          <w:rFonts w:cs="Times New Roman" w:eastAsia="Times New Roman"/>
          <w:szCs w:val="24"/>
        </w:rPr>
        <w:t xml:space="preserve">, MBS </w:t>
      </w:r>
      <w:r w:rsidRPr="00B867AC">
        <w:rPr>
          <w:rFonts w:cs="Times New Roman" w:eastAsia="Times New Roman"/>
          <w:szCs w:val="24"/>
        </w:rPr>
        <w:t>040300684</w:t>
      </w:r>
      <w:r>
        <w:rPr>
          <w:rFonts w:cs="Times New Roman" w:eastAsia="Times New Roman"/>
          <w:szCs w:val="24"/>
        </w:rPr>
        <w:t>, 16. prosinca 2016.</w:t>
      </w:r>
    </w:p>
    <w:p w:rsidRDefault="00B867AC" w:rsidP="00B867AC" w:rsidR="00B867AC" w:rsidRPr="005D578C">
      <w:pPr>
        <w:rPr>
          <w:rFonts w:cs="Times New Roman" w:eastAsia="Times New Roman"/>
          <w:szCs w:val="24"/>
        </w:rPr>
      </w:pPr>
    </w:p>
    <w:p w:rsidRDefault="00B867AC" w:rsidP="00B867AC" w:rsidR="00B867A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867AC" w:rsidP="00B867AC" w:rsidR="00B867AC" w:rsidRPr="005D578C">
      <w:pPr>
        <w:rPr>
          <w:rFonts w:cs="Times New Roman" w:eastAsia="Times New Roman"/>
          <w:szCs w:val="24"/>
        </w:rPr>
      </w:pPr>
    </w:p>
    <w:p w:rsidRDefault="00B867AC" w:rsidP="00B867AC" w:rsidR="00B867A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DE HIL j. d. o. o. Pićan, Kukurini 2 A, OIB </w:t>
      </w:r>
      <w:r w:rsidRPr="00B867AC">
        <w:rPr>
          <w:rFonts w:cs="Times New Roman" w:eastAsia="Times New Roman"/>
          <w:szCs w:val="24"/>
        </w:rPr>
        <w:t>19360971027</w:t>
      </w:r>
      <w:r>
        <w:rPr>
          <w:rFonts w:cs="Times New Roman" w:eastAsia="Times New Roman"/>
          <w:szCs w:val="24"/>
        </w:rPr>
        <w:t xml:space="preserve">, MBS </w:t>
      </w:r>
      <w:r w:rsidRPr="00B867AC">
        <w:rPr>
          <w:rFonts w:cs="Times New Roman" w:eastAsia="Times New Roman"/>
          <w:szCs w:val="24"/>
        </w:rPr>
        <w:t>040300684</w:t>
      </w:r>
      <w:r>
        <w:rPr>
          <w:rFonts w:cs="Times New Roman" w:eastAsia="Times New Roman"/>
          <w:szCs w:val="24"/>
        </w:rPr>
        <w:t>.</w:t>
      </w:r>
    </w:p>
    <w:p w:rsidRDefault="00B867AC" w:rsidP="00B867AC" w:rsidR="00B867AC" w:rsidRPr="005D578C">
      <w:pPr>
        <w:rPr>
          <w:rFonts w:cs="Times New Roman" w:eastAsia="Times New Roman"/>
          <w:szCs w:val="24"/>
        </w:rPr>
      </w:pPr>
    </w:p>
    <w:p w:rsidRDefault="00B867AC" w:rsidP="00B867AC" w:rsidR="00B867A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Svetog Mateja 46, OIB 24977406612.</w:t>
      </w:r>
    </w:p>
    <w:p w:rsidRDefault="00B867AC" w:rsidP="00B867AC" w:rsidR="00B867AC">
      <w:pPr>
        <w:rPr>
          <w:rFonts w:cs="Times New Roman" w:eastAsia="Times New Roman"/>
          <w:szCs w:val="20"/>
        </w:rPr>
      </w:pPr>
    </w:p>
    <w:p w:rsidRDefault="00B867AC" w:rsidP="00B867AC" w:rsidR="00B867A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DE HIL j. d. o. o. Pićan, Kukurini 2 A, OIB </w:t>
      </w:r>
      <w:r w:rsidRPr="00B867AC">
        <w:rPr>
          <w:rFonts w:cs="Times New Roman" w:eastAsia="Times New Roman"/>
          <w:szCs w:val="24"/>
        </w:rPr>
        <w:t>19360971027</w:t>
      </w:r>
      <w:r>
        <w:rPr>
          <w:rFonts w:cs="Times New Roman" w:eastAsia="Times New Roman"/>
          <w:szCs w:val="24"/>
        </w:rPr>
        <w:t xml:space="preserve">, MBS </w:t>
      </w:r>
      <w:r w:rsidRPr="00B867AC">
        <w:rPr>
          <w:rFonts w:cs="Times New Roman" w:eastAsia="Times New Roman"/>
          <w:szCs w:val="24"/>
        </w:rPr>
        <w:t>040300684</w:t>
      </w:r>
      <w:r>
        <w:rPr>
          <w:rFonts w:cs="Times New Roman" w:eastAsia="Times New Roman"/>
          <w:szCs w:val="24"/>
        </w:rPr>
        <w:t>.</w:t>
      </w:r>
    </w:p>
    <w:p w:rsidRDefault="00B867AC" w:rsidP="00B867AC" w:rsidR="00B867AC">
      <w:pPr>
        <w:ind w:firstLine="709"/>
        <w:rPr>
          <w:rFonts w:cs="Times New Roman" w:eastAsia="Times New Roman"/>
          <w:szCs w:val="24"/>
        </w:rPr>
      </w:pPr>
    </w:p>
    <w:p w:rsidRDefault="00B867AC" w:rsidP="00B867AC" w:rsidR="00B867A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DE HIL j. d. o. o. Pićan, Kukurini 2 A, OIB </w:t>
      </w:r>
      <w:r w:rsidRPr="00B867AC">
        <w:rPr>
          <w:rFonts w:cs="Times New Roman" w:eastAsia="Times New Roman"/>
          <w:szCs w:val="24"/>
        </w:rPr>
        <w:t>19360971027</w:t>
      </w:r>
      <w:r>
        <w:rPr>
          <w:rFonts w:cs="Times New Roman" w:eastAsia="Times New Roman"/>
          <w:szCs w:val="24"/>
        </w:rPr>
        <w:t xml:space="preserve">, MBS </w:t>
      </w:r>
      <w:r w:rsidRPr="00B867AC">
        <w:rPr>
          <w:rFonts w:cs="Times New Roman" w:eastAsia="Times New Roman"/>
          <w:szCs w:val="24"/>
        </w:rPr>
        <w:t>040300684</w:t>
      </w:r>
      <w:r>
        <w:rPr>
          <w:rFonts w:cs="Times New Roman" w:eastAsia="Times New Roman"/>
          <w:szCs w:val="24"/>
        </w:rPr>
        <w:t>.</w:t>
      </w:r>
    </w:p>
    <w:p w:rsidRDefault="00B867AC" w:rsidP="00B867AC" w:rsidR="00B867AC">
      <w:pPr>
        <w:rPr>
          <w:rFonts w:cs="Times New Roman" w:eastAsia="Times New Roman"/>
          <w:szCs w:val="24"/>
        </w:rPr>
      </w:pPr>
    </w:p>
    <w:p w:rsidRDefault="00B867AC" w:rsidP="00B867AC" w:rsidR="00B867AC" w:rsidRPr="005D578C">
      <w:pPr>
        <w:rPr>
          <w:rFonts w:cs="Times New Roman" w:eastAsia="Times New Roman"/>
          <w:szCs w:val="24"/>
        </w:rPr>
      </w:pPr>
    </w:p>
    <w:p w:rsidRDefault="00B867AC" w:rsidP="00B867AC" w:rsidR="00B867A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867AC" w:rsidP="00B867AC" w:rsidR="00B867AC">
      <w:pPr>
        <w:ind w:firstLine="708"/>
        <w:rPr>
          <w:rFonts w:cs="Times New Roman" w:eastAsia="Times New Roman"/>
          <w:szCs w:val="24"/>
        </w:rPr>
      </w:pPr>
    </w:p>
    <w:p w:rsidRDefault="00B867AC" w:rsidP="00B867AC" w:rsidR="00B867AC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29. kolovoza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dužnika DE HIL j. d. o. o. Pićan</w:t>
      </w:r>
      <w:r>
        <w:rPr>
          <w:rFonts w:eastAsiaTheme="minorHAnsi"/>
          <w:lang w:eastAsia="en-US"/>
        </w:rPr>
        <w:t xml:space="preserve">. </w:t>
      </w:r>
    </w:p>
    <w:p w:rsidRDefault="00B867AC" w:rsidP="00B867AC" w:rsidR="00B867AC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26. kolovoza 2016. imao neizvršene osnove za plaćanje u neprekinutom razdoblju od 120 dana u ukupnom iznosu 7.190,18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3. listopada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St-994/2016-4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B867AC" w:rsidP="00B867AC" w:rsidR="00B867A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B867AC" w:rsidP="00B867AC" w:rsidR="00B867A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B867AC" w:rsidP="00B867AC" w:rsidR="00B867AC" w:rsidRPr="005D578C">
      <w:pPr>
        <w:rPr>
          <w:rFonts w:cs="Times New Roman" w:eastAsia="Times New Roman"/>
          <w:szCs w:val="24"/>
        </w:rPr>
      </w:pPr>
    </w:p>
    <w:p w:rsidRDefault="00B867AC" w:rsidP="00B867AC" w:rsidR="00B867A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16. prosinca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867AC" w:rsidP="00B867AC" w:rsidR="00B867AC">
      <w:pPr>
        <w:rPr>
          <w:rFonts w:cs="Times New Roman" w:eastAsia="Times New Roman"/>
          <w:szCs w:val="24"/>
        </w:rPr>
      </w:pPr>
    </w:p>
    <w:p w:rsidRDefault="00B867AC" w:rsidP="00B867AC" w:rsidR="00B867A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B867AC" w:rsidP="00B867AC" w:rsidR="00B867A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</w:p>
    <w:p w:rsidRDefault="00B867AC" w:rsidP="00B867AC" w:rsidR="00B867AC">
      <w:pPr>
        <w:jc w:val="left"/>
        <w:rPr>
          <w:rFonts w:cs="Times New Roman" w:eastAsia="Times New Roman"/>
          <w:szCs w:val="24"/>
        </w:rPr>
      </w:pPr>
    </w:p>
    <w:p w:rsidRDefault="00B867AC" w:rsidP="00B867AC" w:rsidR="00B867AC" w:rsidRPr="005D578C">
      <w:pPr>
        <w:jc w:val="left"/>
        <w:rPr>
          <w:rFonts w:cs="Times New Roman" w:eastAsia="Times New Roman"/>
          <w:szCs w:val="24"/>
        </w:rPr>
      </w:pPr>
    </w:p>
    <w:p w:rsidRDefault="00B867AC" w:rsidP="00B867AC" w:rsidR="00B867A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867AC" w:rsidP="00B867AC" w:rsidR="00B867AC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B867AC" w:rsidP="00B867AC" w:rsidR="00B867A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867AC" w:rsidP="00B867AC" w:rsidR="00B867AC">
      <w:pPr>
        <w:rPr>
          <w:rFonts w:cs="Times New Roman" w:eastAsia="Times New Roman"/>
          <w:szCs w:val="24"/>
        </w:rPr>
      </w:pPr>
    </w:p>
    <w:p w:rsidRDefault="00B867AC" w:rsidP="00B867AC" w:rsidR="00B867AC" w:rsidRPr="005D578C">
      <w:pPr>
        <w:rPr>
          <w:rFonts w:cs="Times New Roman" w:eastAsia="Times New Roman"/>
          <w:szCs w:val="24"/>
        </w:rPr>
      </w:pPr>
    </w:p>
    <w:p w:rsidRDefault="00B867AC" w:rsidP="00B867AC" w:rsidR="00B867A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867AC" w:rsidP="00B867AC" w:rsidR="00B867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867AC" w:rsidP="00B867AC" w:rsidR="00B867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DE HIL j. d. o. o. Pićan, Kukurini 2 A, </w:t>
      </w:r>
    </w:p>
    <w:p w:rsidRDefault="00B867AC" w:rsidP="00B867AC" w:rsidR="00B867A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B867AC" w:rsidP="00B867AC" w:rsidR="00B867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867AC" w:rsidP="00B867AC" w:rsidR="00B867A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Domagoj Repač, Zagreb, Svetog Mateja 46, </w:t>
      </w:r>
    </w:p>
    <w:p w:rsidRDefault="00B867AC" w:rsidP="00B867AC" w:rsidR="00B867A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867AC" w:rsidP="00B867AC" w:rsidR="00B867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B867AC" w:rsidP="00B867AC" w:rsidR="00B867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B867AC" w:rsidP="00B867AC" w:rsidR="00B867AC"/>
    <w:p w:rsidRDefault="00B867AC" w:rsidP="00B867AC" w:rsidR="00B867AC"/>
    <w:p w:rsidRDefault="00B867AC" w:rsidP="00B867AC" w:rsidR="00B867AC"/>
    <w:p w:rsidRDefault="00B867AC" w:rsidR="00B867AC"/>
    <w:sectPr w:rsidSect="00B867AC" w:rsidR="00B867A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67AC" w:rsidP="00B867AC" w:rsidR="00B867AC">
      <w:r>
        <w:separator/>
      </w:r>
    </w:p>
  </w:endnote>
  <w:endnote w:id="0" w:type="continuationSeparator">
    <w:p w:rsidRDefault="00B867AC" w:rsidP="00B867AC" w:rsidR="00B867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67AC" w:rsidP="00B867AC" w:rsidR="00B867AC">
      <w:r>
        <w:separator/>
      </w:r>
    </w:p>
  </w:footnote>
  <w:footnote w:id="0" w:type="continuationSeparator">
    <w:p w:rsidRDefault="00B867AC" w:rsidP="00B867AC" w:rsidR="00B867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7AC" w:rsidP="00B867AC" w:rsidR="00B867AC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4324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St-994/2016-5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7AC" w:rsidP="00B867AC" w:rsidR="00B867AC" w:rsidRPr="00970AE0">
    <w:pPr>
      <w:pStyle w:val="Zaglavlje"/>
      <w:jc w:val="right"/>
    </w:pPr>
    <w:r>
      <w:rPr>
        <w:szCs w:val="24"/>
      </w:rPr>
      <w:t>3 St-994/2016-5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A51"/>
    <w:rsid w:val="002F0408"/>
    <w:rsid w:val="00643244"/>
    <w:rsid w:val="0075528E"/>
    <w:rsid w:val="0079403F"/>
    <w:rsid w:val="00B867AC"/>
    <w:rsid w:val="00EB1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67A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867A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867A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7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67A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67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67A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32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24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4324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4324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4324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67A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867A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867A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7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67A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67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67A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32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24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4324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4324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4324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St-994/2016</izvorni_sadrzaj>
    <derivirana_varijabla naziv="DomainObject.Predmet.OznakaBroj_1">St-994/2016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 HIL j.d.o.o. Pićan</izvorni_sadrzaj>
    <derivirana_varijabla naziv="DomainObject.Predmet.ProtustrankaFormated_1">  DE HIL j.d.o.o. Pićan</derivirana_varijabla>
  </DomainObject.Predmet.ProtustrankaFormated>
  <DomainObject.Predmet.ProtustrankaFormatedOIB>
    <izvorni_sadrzaj>  DE HIL j.d.o.o. Pićan, OIB 19360971027</izvorni_sadrzaj>
    <derivirana_varijabla naziv="DomainObject.Predmet.ProtustrankaFormatedOIB_1">  DE HIL j.d.o.o. Pićan, OIB 19360971027</derivirana_varijabla>
  </DomainObject.Predmet.ProtustrankaFormatedOIB>
  <DomainObject.Predmet.ProtustrankaFormatedWithAdress>
    <izvorni_sadrzaj> DE HIL j.d.o.o. Pićan, Kukurini 2 A, 52332 Pićan</izvorni_sadrzaj>
    <derivirana_varijabla naziv="DomainObject.Predmet.ProtustrankaFormatedWithAdress_1"> DE HIL j.d.o.o. Pićan, Kukurini 2 A, 52332 Pićan</derivirana_varijabla>
  </DomainObject.Predmet.ProtustrankaFormatedWithAdress>
  <DomainObject.Predmet.ProtustrankaFormatedWithAdressOIB>
    <izvorni_sadrzaj> DE HIL j.d.o.o. Pićan, OIB 19360971027, Kukurini 2 A, 52332 Pićan</izvorni_sadrzaj>
    <derivirana_varijabla naziv="DomainObject.Predmet.ProtustrankaFormatedWithAdressOIB_1"> DE HIL j.d.o.o. Pićan, OIB 19360971027, Kukurini 2 A, 52332 Pićan</derivirana_varijabla>
  </DomainObject.Predmet.ProtustrankaFormatedWithAdressOIB>
  <DomainObject.Predmet.ProtustrankaWithAdress>
    <izvorni_sadrzaj>DE HIL j.d.o.o. Pićan Kukurini 2 A, 52332 Pićan</izvorni_sadrzaj>
    <derivirana_varijabla naziv="DomainObject.Predmet.ProtustrankaWithAdress_1">DE HIL j.d.o.o. Pićan Kukurini 2 A, 52332 Pićan</derivirana_varijabla>
  </DomainObject.Predmet.ProtustrankaWithAdress>
  <DomainObject.Predmet.ProtustrankaWithAdressOIB>
    <izvorni_sadrzaj>DE HIL j.d.o.o. Pićan, OIB 19360971027, Kukurini 2 A, 52332 Pićan</izvorni_sadrzaj>
    <derivirana_varijabla naziv="DomainObject.Predmet.ProtustrankaWithAdressOIB_1">DE HIL j.d.o.o. Pićan, OIB 19360971027, Kukurini 2 A, 52332 Pićan</derivirana_varijabla>
  </DomainObject.Predmet.ProtustrankaWithAdressOIB>
  <DomainObject.Predmet.ProtustrankaNazivFormated>
    <izvorni_sadrzaj>DE HIL j.d.o.o. Pićan</izvorni_sadrzaj>
    <derivirana_varijabla naziv="DomainObject.Predmet.ProtustrankaNazivFormated_1">DE HIL j.d.o.o. Pićan</derivirana_varijabla>
  </DomainObject.Predmet.ProtustrankaNazivFormated>
  <DomainObject.Predmet.ProtustrankaNazivFormatedOIB>
    <izvorni_sadrzaj>DE HIL j.d.o.o. Pićan, OIB 19360971027</izvorni_sadrzaj>
    <derivirana_varijabla naziv="DomainObject.Predmet.ProtustrankaNazivFormatedOIB_1">DE HIL j.d.o.o. Pićan, OIB 19360971027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7190.18</izvorni_sadrzaj>
    <derivirana_varijabla naziv="DomainObject.Predmet.TrenutnaVrijednost_1">7190.18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 HIL j.d.o.o. Pićan</item>
    </izvorni_sadrzaj>
    <derivirana_varijabla naziv="DomainObject.Predmet.ProtuStrankaListFormated_1">
      <item>DE HIL j.d.o.o. Pićan</item>
    </derivirana_varijabla>
  </DomainObject.Predmet.ProtuStrankaListFormated>
  <DomainObject.Predmet.ProtuStrankaListFormatedOIB>
    <izvorni_sadrzaj>
      <item>DE HIL j.d.o.o. Pićan, OIB 19360971027</item>
    </izvorni_sadrzaj>
    <derivirana_varijabla naziv="DomainObject.Predmet.ProtuStrankaListFormatedOIB_1">
      <item>DE HIL j.d.o.o. Pićan, OIB 19360971027</item>
    </derivirana_varijabla>
  </DomainObject.Predmet.ProtuStrankaListFormatedOIB>
  <DomainObject.Predmet.ProtuStrankaListFormatedWithAdress>
    <izvorni_sadrzaj>
      <item>DE HIL j.d.o.o. Pićan, Kukurini 2 A, 52332 Pićan</item>
    </izvorni_sadrzaj>
    <derivirana_varijabla naziv="DomainObject.Predmet.ProtuStrankaListFormatedWithAdress_1">
      <item>DE HIL j.d.o.o. Pićan, Kukurini 2 A, 52332 Pićan</item>
    </derivirana_varijabla>
  </DomainObject.Predmet.ProtuStrankaListFormatedWithAdress>
  <DomainObject.Predmet.ProtuStrankaListFormatedWithAdressOIB>
    <izvorni_sadrzaj>
      <item>DE HIL j.d.o.o. Pićan, OIB 19360971027, Kukurini 2 A, 52332 Pićan</item>
    </izvorni_sadrzaj>
    <derivirana_varijabla naziv="DomainObject.Predmet.ProtuStrankaListFormatedWithAdressOIB_1">
      <item>DE HIL j.d.o.o. Pićan, OIB 19360971027, Kukurini 2 A, 52332 Pićan</item>
    </derivirana_varijabla>
  </DomainObject.Predmet.ProtuStrankaListFormatedWithAdressOIB>
  <DomainObject.Predmet.ProtuStrankaListNazivFormated>
    <izvorni_sadrzaj>
      <item>DE HIL j.d.o.o. Pićan</item>
    </izvorni_sadrzaj>
    <derivirana_varijabla naziv="DomainObject.Predmet.ProtuStrankaListNazivFormated_1">
      <item>DE HIL j.d.o.o. Pićan</item>
    </derivirana_varijabla>
  </DomainObject.Predmet.ProtuStrankaListNazivFormated>
  <DomainObject.Predmet.ProtuStrankaListNazivFormatedOIB>
    <izvorni_sadrzaj>
      <item>DE HIL j.d.o.o. Pićan, OIB 19360971027</item>
    </izvorni_sadrzaj>
    <derivirana_varijabla naziv="DomainObject.Predmet.ProtuStrankaListNazivFormatedOIB_1">
      <item>DE HIL j.d.o.o. Pićan, OIB 19360971027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 HIL j.d.o.o. Pićan</izvorni_sadrzaj>
    <derivirana_varijabla naziv="DomainObject.Predmet.ProtustrankaIDrugi_1">DE HIL j.d.o.o. Pićan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DE HIL j.d.o.o. Pićan, OIB 19360971027, Kukurini 2 A, 52332 Pićan</izvorni_sadrzaj>
    <derivirana_varijabla naziv="DomainObject.Predmet.ProtustrankaIDrugiAdressOIB_1">DE HIL j.d.o.o. Pićan, OIB 19360971027, Kukurini 2 A, 52332 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 HIL j.d.o.o. Pićan</item>
    </izvorni_sadrzaj>
    <derivirana_varijabla naziv="DomainObject.Predmet.SudioniciListNaziv_1">
      <item>FINANCIJSKA AGENCIJA, RC RIJEKA, PODRUŽNICA PULA, PULA</item>
      <item>DE HIL j.d.o.o. Pićan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DE HIL j.d.o.o. Pićan, OIB 19360971027, Kukurini 2 A,52332 Pićan</item>
    </izvorni_sadrzaj>
    <derivirana_varijabla naziv="DomainObject.Predmet.SudioniciListAdressOIB_1">
      <item>FINANCIJSKA AGENCIJA, RC RIJEKA, PODRUŽNICA PULA, PULA, OIB 85821130368, Giardini 5,52100 Pula</item>
      <item>DE HIL j.d.o.o. Pićan, OIB 19360971027, Kukurini 2 A,52332 Pićan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19360971027</item>
    </izvorni_sadrzaj>
    <derivirana_varijabla naziv="DomainObject.Predmet.SudioniciListNazivOIB_1">
      <item>, OIB 85821130368</item>
      <item>, OIB 19360971027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702</properties:Words>
  <properties:Characters>3598</properties:Characters>
  <properties:Lines>88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2016-11-30T12:08:00Z</dcterms:created>
  <dc:creator>Mihaela Kaligari</dc:creator>
  <dc:description/>
  <cp:keywords/>
  <cp:lastModifiedBy>Hani Udovičić</cp:lastModifiedBy>
  <cp:lastPrinted>2016-12-16T12:07:00Z</cp:lastPrinted>
  <dcterms:modified xmlns:xsi="http://www.w3.org/2001/XMLSchema-instance" xsi:type="dcterms:W3CDTF">2016-12-16T12:07:00Z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