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b5a7" w14:paraId="803b5a7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</w:t>
      </w:r>
      <w:r w:rsidR="001B1A0B">
        <w:t>RGOVAČKI SUD U OSIJEKU</w:t>
      </w:r>
      <w:r>
        <w:t xml:space="preserve">, po </w:t>
      </w:r>
      <w:r w:rsidR="001B1A0B">
        <w:t xml:space="preserve">sucu Dubravki Kuveždić </w:t>
      </w:r>
      <w:r w:rsidR="00EC103F" w:rsidRPr="00EC103F">
        <w:t>u stečajnom predmetu predlagatelja</w:t>
      </w:r>
      <w:r w:rsidR="00EC103F">
        <w:t xml:space="preserve"> </w:t>
      </w:r>
      <w:r w:rsidR="0099715B" w:rsidRPr="0099715B">
        <w:t xml:space="preserve">FINA RC </w:t>
      </w:r>
      <w:r w:rsidR="001B1A0B">
        <w:t>Zagreb</w:t>
      </w:r>
      <w:r w:rsidR="0099715B" w:rsidRPr="0099715B">
        <w:t xml:space="preserve"> Podružnica </w:t>
      </w:r>
      <w:r w:rsidR="001B1A0B">
        <w:t>Zagreb</w:t>
      </w:r>
      <w:r w:rsidR="0099715B" w:rsidRPr="0099715B">
        <w:t xml:space="preserve"> za otvaranje stečajnog postupka nad dužnikom </w:t>
      </w:r>
      <w:r w:rsidR="00AD4F0F">
        <w:t xml:space="preserve">SWIFT-DYNAMIC </w:t>
      </w:r>
      <w:r w:rsidR="001B1A0B">
        <w:t xml:space="preserve">jednostavno društvo s ograničenom odgovornošću za </w:t>
      </w:r>
      <w:r w:rsidR="00AD4F0F">
        <w:t xml:space="preserve">trgovinu </w:t>
      </w:r>
      <w:r w:rsidR="001B1A0B">
        <w:t xml:space="preserve"> i usluge Zagreb, </w:t>
      </w:r>
      <w:proofErr w:type="spellStart"/>
      <w:r w:rsidR="00AD4F0F">
        <w:t>Novoselska</w:t>
      </w:r>
      <w:proofErr w:type="spellEnd"/>
      <w:r w:rsidR="00AD4F0F">
        <w:t xml:space="preserve"> 53 A</w:t>
      </w:r>
      <w:r w:rsidR="001B1A0B">
        <w:t xml:space="preserve">, OIB </w:t>
      </w:r>
      <w:r w:rsidR="00AD4F0F">
        <w:t>29469922369</w:t>
      </w:r>
      <w:r w:rsidR="001B1A0B">
        <w:t>, MBS 080</w:t>
      </w:r>
      <w:r w:rsidR="00AD4F0F">
        <w:t>967125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D4F0F">
        <w:t>3. travnja 2018</w:t>
      </w:r>
      <w:r w:rsidR="001B1A0B">
        <w:t xml:space="preserve">., 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D576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1B1A0B" w:rsidRPr="001B1A0B">
        <w:t xml:space="preserve"> </w:t>
      </w:r>
      <w:r w:rsidR="0031216C">
        <w:t xml:space="preserve">SWIFT-DYNAMIC jednostavno društvo s ograničenom odgovornošću za trgovinu  i usluge Zagreb, </w:t>
      </w:r>
      <w:proofErr w:type="spellStart"/>
      <w:r w:rsidR="0031216C">
        <w:t>Novoselska</w:t>
      </w:r>
      <w:proofErr w:type="spellEnd"/>
      <w:r w:rsidR="0031216C">
        <w:t xml:space="preserve"> 53 A, OIB 29469922369, MBS 080967125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D576FB" w:rsidP="00D576FB" w:rsidR="00D576FB">
      <w:pPr>
        <w:pStyle w:val="Tijeloteksta"/>
        <w:ind w:left="786"/>
      </w:pP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1216C" w:rsidRPr="0031216C">
        <w:rPr>
          <w:b/>
        </w:rPr>
        <w:t>15. svibnja 2018. u 9,30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576FB">
        <w:t>38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2F1377" w:rsidRPr="002F1377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9F1219">
        <w:t>a stečajna upraviteljica</w:t>
      </w:r>
      <w:r w:rsidR="00E171AF">
        <w:t xml:space="preserve"> </w:t>
      </w:r>
      <w:r w:rsidR="0031216C">
        <w:t xml:space="preserve">Živka </w:t>
      </w:r>
      <w:proofErr w:type="spellStart"/>
      <w:r w:rsidR="0031216C">
        <w:t>Posavac</w:t>
      </w:r>
      <w:proofErr w:type="spellEnd"/>
      <w:r w:rsidR="0031216C">
        <w:t xml:space="preserve"> iz</w:t>
      </w:r>
      <w:r w:rsidR="009F1219">
        <w:t xml:space="preserve"> Osijeka, Vijenac P. Kolarića 9, OIB 99335812289.</w:t>
      </w:r>
      <w:r w:rsidR="00D576FB">
        <w:t xml:space="preserve">        </w:t>
      </w:r>
    </w:p>
    <w:p w:rsidRDefault="00D576FB" w:rsidP="002F1377" w:rsidR="006C2276" w:rsidRPr="0099715B">
      <w:pPr>
        <w:pStyle w:val="Tijeloteksta"/>
        <w:ind w:left="786"/>
        <w:rPr>
          <w:b/>
        </w:rPr>
      </w:pPr>
      <w:r>
        <w:t xml:space="preserve">       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D576FB">
        <w:t>dostaviti</w:t>
      </w:r>
      <w:r w:rsidR="004B741D">
        <w:t xml:space="preserve"> sucu izvješće o financijsko</w:t>
      </w:r>
      <w:r w:rsidR="00660D00">
        <w:t xml:space="preserve"> g</w:t>
      </w:r>
      <w:r w:rsidR="004B741D">
        <w:t>ospodarskom stanju stečajnog dužnika, te mogućnostima provođenja stečajnog postupka nad njegovom imovinom.</w:t>
      </w:r>
    </w:p>
    <w:p w:rsidRDefault="002F1377" w:rsidP="002F1377" w:rsidR="002F1377">
      <w:pPr>
        <w:pStyle w:val="Tijeloteksta"/>
        <w:ind w:left="786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2F1377" w:rsidP="002F1377" w:rsidR="002F1377">
      <w:pPr>
        <w:pStyle w:val="Odlomakpopisa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28350B" w:rsidP="004B741D" w:rsidR="0028350B">
      <w:pPr>
        <w:pStyle w:val="Tijeloteksta"/>
        <w:rPr>
          <w:b/>
          <w:bCs/>
        </w:rPr>
      </w:pPr>
    </w:p>
    <w:p w:rsidRDefault="002F1377" w:rsidP="004B741D" w:rsidR="002F137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lastRenderedPageBreak/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2F1377">
        <w:t xml:space="preserve"> </w:t>
      </w:r>
      <w:r w:rsidR="00214478">
        <w:t xml:space="preserve">FINA RC </w:t>
      </w:r>
      <w:r w:rsidR="002F1377">
        <w:t xml:space="preserve">Zagreb </w:t>
      </w:r>
      <w:r w:rsidR="00B32D98">
        <w:t>podni</w:t>
      </w:r>
      <w:r w:rsidR="00EF5439">
        <w:t xml:space="preserve">o je dana </w:t>
      </w:r>
      <w:r w:rsidR="0031216C">
        <w:t>13</w:t>
      </w:r>
      <w:r w:rsidR="002F1377">
        <w:t>.</w:t>
      </w:r>
      <w:r w:rsidR="00615950">
        <w:t xml:space="preserve"> ožujka</w:t>
      </w:r>
      <w:r w:rsidR="00214478">
        <w:t xml:space="preserve"> 201</w:t>
      </w:r>
      <w:r w:rsidR="002F1377">
        <w:t>7</w:t>
      </w:r>
      <w:r w:rsidR="00214478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D73015">
        <w:t>stečajnog postupka</w:t>
      </w:r>
      <w:r w:rsidR="00C473BD">
        <w:t xml:space="preserve"> </w:t>
      </w:r>
      <w:r>
        <w:t xml:space="preserve">nad </w:t>
      </w:r>
      <w:r w:rsidR="0031216C">
        <w:t xml:space="preserve">SWIFT-DYNAMIC jednostavno društvo s ograničenom odgovornošću za trgovinu i usluge Zagreb, </w:t>
      </w:r>
      <w:proofErr w:type="spellStart"/>
      <w:r w:rsidR="0031216C">
        <w:t>Novoselska</w:t>
      </w:r>
      <w:proofErr w:type="spellEnd"/>
      <w:r w:rsidR="0031216C">
        <w:t xml:space="preserve"> 53 A, OIB 29469922369, MBS 080967125</w:t>
      </w:r>
      <w:r w:rsidR="00316834">
        <w:rPr>
          <w:b/>
        </w:rPr>
        <w:t>.</w:t>
      </w:r>
      <w:r w:rsidR="00EF5439">
        <w:t xml:space="preserve"> </w:t>
      </w:r>
      <w:r w:rsidR="002D77B4">
        <w:tab/>
      </w: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31216C">
        <w:t>8. ožujka</w:t>
      </w:r>
      <w:r w:rsidR="00C45E7F">
        <w:t xml:space="preserve"> 2017.</w:t>
      </w:r>
      <w:r>
        <w:t xml:space="preserve"> u Očevidniku redoslijed</w:t>
      </w:r>
      <w:r w:rsidR="00C45E7F">
        <w:t>a</w:t>
      </w:r>
      <w:r>
        <w:t xml:space="preserve"> osnova za plaćanje ima evidentirane neizvršene osnove za plaćanje u neprekinutom razdoblju od</w:t>
      </w:r>
      <w:r w:rsidR="00B94A89">
        <w:t xml:space="preserve"> </w:t>
      </w:r>
      <w:r w:rsidR="00C45E7F">
        <w:t>120</w:t>
      </w:r>
      <w:r>
        <w:t xml:space="preserve"> dana u ukupnom iznosu od </w:t>
      </w:r>
      <w:r w:rsidR="0031216C">
        <w:t>139.626,06</w:t>
      </w:r>
      <w:r>
        <w:t xml:space="preserve"> kn u koji iznos je uračunata kamata i naknada FINE za provedbu ovrhe na novčanim sredstvima te da dužnik ima </w:t>
      </w:r>
      <w:r w:rsidR="00C45E7F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45E7F">
        <w:t xml:space="preserve">, a </w:t>
      </w:r>
      <w:r>
        <w:t>sukladno čl</w:t>
      </w:r>
      <w:r w:rsidR="00C45E7F">
        <w:t>anku</w:t>
      </w:r>
      <w:r>
        <w:t xml:space="preserve"> 115</w:t>
      </w:r>
      <w:r w:rsidR="0031216C">
        <w:t>.</w:t>
      </w:r>
      <w:r>
        <w:t xml:space="preserve"> Stečajnog zakona (N</w:t>
      </w:r>
      <w:r w:rsidR="00C45E7F">
        <w:t>arodne novine br.</w:t>
      </w:r>
      <w:r>
        <w:t xml:space="preserve"> 71/15</w:t>
      </w:r>
      <w:r w:rsidR="00C45E7F">
        <w:t>, dalje SZ</w:t>
      </w:r>
      <w:r>
        <w:t xml:space="preserve">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>Također, temeljem čl</w:t>
      </w:r>
      <w:r w:rsidR="00C45E7F">
        <w:t xml:space="preserve">anka </w:t>
      </w:r>
      <w:r>
        <w:t>115. st</w:t>
      </w:r>
      <w:r w:rsidR="00C45E7F">
        <w:t>av</w:t>
      </w:r>
      <w:r>
        <w:t xml:space="preserve"> 2. citiranog </w:t>
      </w:r>
      <w:r w:rsidR="00C45E7F">
        <w:t>Z</w:t>
      </w:r>
      <w:r>
        <w:t>akona imenovan</w:t>
      </w:r>
      <w:r w:rsidR="009F1219">
        <w:t xml:space="preserve">a je privremena stečajna upraviteljica Živka </w:t>
      </w:r>
      <w:proofErr w:type="spellStart"/>
      <w:r w:rsidR="009F1219">
        <w:t>Posavac</w:t>
      </w:r>
      <w:proofErr w:type="spellEnd"/>
      <w:r w:rsidR="009F1219">
        <w:t xml:space="preserve"> iz Osijeka</w:t>
      </w:r>
      <w:bookmarkStart w:name="_GoBack" w:id="0"/>
      <w:bookmarkEnd w:id="0"/>
      <w:r w:rsidR="00935EEC">
        <w:t xml:space="preserve"> (a</w:t>
      </w:r>
      <w:r w:rsidR="00316834">
        <w:t>utomatski odabir)</w:t>
      </w:r>
      <w:r>
        <w:t>, radi utvrđivanja stanja imovine dužnika, nakon čega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935EEC">
        <w:t xml:space="preserve"> </w:t>
      </w:r>
      <w:r w:rsidR="0037429A">
        <w:t xml:space="preserve">3. travnja 2018.              </w:t>
      </w:r>
      <w:r w:rsidR="00935EEC">
        <w:t xml:space="preserve">               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330" w:rsidR="00842330">
      <w:r>
        <w:separator/>
      </w:r>
    </w:p>
  </w:endnote>
  <w:endnote w:id="0" w:type="continuationSeparator">
    <w:p w:rsidRDefault="00842330" w:rsidR="0084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330" w:rsidR="00842330">
      <w:r>
        <w:separator/>
      </w:r>
    </w:p>
  </w:footnote>
  <w:footnote w:id="0" w:type="continuationSeparator">
    <w:p w:rsidRDefault="00842330" w:rsidR="00842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2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AD4F0F">
      <w:t>72/17-7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216C"/>
    <w:rsid w:val="00313F98"/>
    <w:rsid w:val="00316834"/>
    <w:rsid w:val="00316E40"/>
    <w:rsid w:val="00327B99"/>
    <w:rsid w:val="00345815"/>
    <w:rsid w:val="00347D31"/>
    <w:rsid w:val="00366021"/>
    <w:rsid w:val="0037429A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2330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9F1219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D4F0F"/>
    <w:rsid w:val="00AF0E4E"/>
    <w:rsid w:val="00AF3F85"/>
    <w:rsid w:val="00B00E84"/>
    <w:rsid w:val="00B32D9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F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D4F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4F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F0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F0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F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D4F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4F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F0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F0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St-1272/2017-7</izvorni_sadrzaj>
    <derivirana_varijabla naziv="DomainObject.Oznaka_1">St-1272/2017-7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St-1272/2017</izvorni_sadrzaj>
    <derivirana_varijabla naziv="DomainObject.Predmet.OznakaBroj_1">St-1272/2017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SWIFT-DYNAMIC jednostavno društvo s ograničenom odgovornošću za trgovinu i usluge zastupanog po punomoćniku Nensi Čolakić</izvorni_sadrzaj>
    <derivirana_varijabla naziv="DomainObject.Predmet.ProtustrankaFormated_1">  SWIFT-DYNAMIC jednostavno društvo s ograničenom odgovornošću za trgovinu i usluge zastupanog po punomoćniku Nensi Čolakić</derivirana_varijabla>
  </DomainObject.Predmet.ProtustrankaFormated>
  <DomainObject.Predmet.ProtustrankaFormatedOIB>
    <izvorni_sadrzaj>  SWIFT-DYNAMIC jednostavno društvo s ograničenom odgovornošću za trgovinu i usluge, OIB 29469922369 zastupanog po punomoćniku Nensi Čolakić</izvorni_sadrzaj>
    <derivirana_varijabla naziv="DomainObject.Predmet.ProtustrankaFormatedOIB_1">  SWIFT-DYNAMIC jednostavno društvo s ograničenom odgovornošću za trgovinu i usluge, OIB 29469922369 zastupanog po punomoćniku Nensi Čolakić</derivirana_varijabla>
  </DomainObject.Predmet.ProtustrankaFormatedOIB>
  <DomainObject.Predmet.ProtustrankaFormatedWithAdress>
    <izvorni_sadrzaj> SWIFT-DYNAMIC jednostavno društvo s ograničenom odgovornošću za trgovinu i usluge, Novoselska 53 A , 10000 Zagreb zastupanog po punomoćniku Nensi Čolakić</izvorni_sadrzaj>
    <derivirana_varijabla naziv="DomainObject.Predmet.ProtustrankaFormatedWithAdress_1"> SWIFT-DYNAMIC jednostavno društvo s ograničenom odgovornošću za trgovinu i usluge, Novoselska 53 A , 10000 Zagreb zastupanog po punomoćniku Nensi Čolakić</derivirana_varijabla>
  </DomainObject.Predmet.ProtustrankaFormatedWithAdress>
  <DomainObject.Predmet.ProtustrankaFormatedWithAdressOIB>
    <izvorni_sadrzaj> SWIFT-DYNAMIC jednostavno društvo s ograničenom odgovornošću za trgovinu i usluge, OIB 29469922369, Novoselska 53 A , 10000 Zagreb zastupanog po punomoćniku Nensi Čolakić</izvorni_sadrzaj>
    <derivirana_varijabla naziv="DomainObject.Predmet.ProtustrankaFormatedWithAdressOIB_1"> SWIFT-DYNAMIC jednostavno društvo s ograničenom odgovornošću za trgovinu i usluge, OIB 29469922369, Novoselska 53 A , 10000 Zagreb zastupanog po punomoćniku Nensi Čolakić</derivirana_varijabla>
  </DomainObject.Predmet.ProtustrankaFormatedWithAdressOIB>
  <DomainObject.Predmet.ProtustrankaWithAdress>
    <izvorni_sadrzaj>SWIFT-DYNAMIC jednostavno društvo s ograničenom odgovornošću za trgovinu i usluge Novoselska 53 A , 10000 Zagreb</izvorni_sadrzaj>
    <derivirana_varijabla naziv="DomainObject.Predmet.ProtustrankaWithAdress_1">SWIFT-DYNAMIC jednostavno društvo s ograničenom odgovornošću za trgovinu i usluge Novoselska 53 A , 10000 Zagreb</derivirana_varijabla>
  </DomainObject.Predmet.ProtustrankaWithAdress>
  <DomainObject.Predmet.ProtustrankaWithAdressOIB>
    <izvorni_sadrzaj>SWIFT-DYNAMIC jednostavno društvo s ograničenom odgovornošću za trgovinu i usluge, OIB 29469922369, Novoselska 53 A , 10000 Zagreb</izvorni_sadrzaj>
    <derivirana_varijabla naziv="DomainObject.Predmet.ProtustrankaWithAdressOIB_1">SWIFT-DYNAMIC jednostavno društvo s ograničenom odgovornošću za trgovinu i usluge, OIB 29469922369, Novoselska 53 A , 10000 Zagreb</derivirana_varijabla>
  </DomainObject.Predmet.ProtustrankaWithAdressOIB>
  <DomainObject.Predmet.ProtustrankaNazivFormated>
    <izvorni_sadrzaj>SWIFT-DYNAMIC jednostavno društvo s ograničenom odgovornošću za trgovinu i usluge</izvorni_sadrzaj>
    <derivirana_varijabla naziv="DomainObject.Predmet.ProtustrankaNazivFormated_1">SWIFT-DYNAMIC jednostavno društvo s ograničenom odgovornošću za trgovinu i usluge</derivirana_varijabla>
  </DomainObject.Predmet.ProtustrankaNazivFormated>
  <DomainObject.Predmet.ProtustrankaNazivFormatedOIB>
    <izvorni_sadrzaj>SWIFT-DYNAMIC jednostavno društvo s ograničenom odgovornošću za trgovinu i usluge, OIB 29469922369</izvorni_sadrzaj>
    <derivirana_varijabla naziv="DomainObject.Predmet.ProtustrankaNazivFormatedOIB_1">SWIFT-DYNAMIC jednostavno društvo s ograničenom odgovornošću za trgovinu i usluge, OIB 29469922369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SWIFT-DYNAMIC jednostavno društvo s ograničenom odgovornošću za trgovinu i usluge zastupanog po punomoćniku Nensi Čolakić</item>
    </izvorni_sadrzaj>
    <derivirana_varijabla naziv="DomainObject.Predmet.ProtuStrankaListFormated_1">
      <item>SWIFT-DYNAMIC jednostavno društvo s ograničenom odgovornošću za trgovinu i usluge zastupanog po punomoćniku Nensi Čolakić</item>
    </derivirana_varijabla>
  </DomainObject.Predmet.ProtuStrankaListFormated>
  <DomainObject.Predmet.ProtuStrankaListFormatedOIB>
    <izvorni_sadrzaj>
      <item>SWIFT-DYNAMIC jednostavno društvo s ograničenom odgovornošću za trgovinu i usluge, OIB 29469922369 zastupanog po punomoćniku Nensi Čolakić</item>
    </izvorni_sadrzaj>
    <derivirana_varijabla naziv="DomainObject.Predmet.ProtuStrankaListFormatedOIB_1">
      <item>SWIFT-DYNAMIC jednostavno društvo s ograničenom odgovornošću za trgovinu i usluge, OIB 29469922369 zastupanog po punomoćniku Nensi Čolakić</item>
    </derivirana_varijabla>
  </DomainObject.Predmet.ProtuStrankaListFormatedOIB>
  <DomainObject.Predmet.ProtuStrankaListFormatedWithAdress>
    <izvorni_sadrzaj>
      <item>SWIFT-DYNAMIC jednostavno društvo s ograničenom odgovornošću za trgovinu i usluge, Novoselska 53 A , 10000 Zagreb zastupanog po punomoćniku Nensi Čolakić</item>
    </izvorni_sadrzaj>
    <derivirana_varijabla naziv="DomainObject.Predmet.ProtuStrankaListFormatedWithAdress_1">
      <item>SWIFT-DYNAMIC jednostavno društvo s ograničenom odgovornošću za trgovinu i usluge, Novoselska 53 A , 10000 Zagreb zastupanog po punomoćniku Nensi Čolakić</item>
    </derivirana_varijabla>
  </DomainObject.Predmet.ProtuStrankaListFormatedWithAdress>
  <DomainObject.Predmet.ProtuStrankaListFormatedWithAdressOIB>
    <izvorni_sadrzaj>
      <item>SWIFT-DYNAMIC jednostavno društvo s ograničenom odgovornošću za trgovinu i usluge, OIB 29469922369, Novoselska 53 A , 10000 Zagreb zastupanog po punomoćniku Nensi Čolakić</item>
    </izvorni_sadrzaj>
    <derivirana_varijabla naziv="DomainObject.Predmet.ProtuStrankaListFormatedWithAdressOIB_1">
      <item>SWIFT-DYNAMIC jednostavno društvo s ograničenom odgovornošću za trgovinu i usluge, OIB 29469922369, Novoselska 53 A , 10000 Zagreb zastupanog po punomoćniku Nensi Čolakić</item>
    </derivirana_varijabla>
  </DomainObject.Predmet.ProtuStrankaListFormatedWithAdressOIB>
  <DomainObject.Predmet.ProtuStrankaListNazivFormated>
    <izvorni_sadrzaj>
      <item>SWIFT-DYNAMIC jednostavno društvo s ograničenom odgovornošću za trgovinu i usluge</item>
    </izvorni_sadrzaj>
    <derivirana_varijabla naziv="DomainObject.Predmet.ProtuStrankaListNazivFormated_1">
      <item>SWIFT-DYNAMIC jednostavno društvo s ograničenom odgovornošću za trgovinu i usluge</item>
    </derivirana_varijabla>
  </DomainObject.Predmet.ProtuStrankaListNazivFormated>
  <DomainObject.Predmet.ProtuStrankaListNazivFormatedOIB>
    <izvorni_sadrzaj>
      <item>SWIFT-DYNAMIC jednostavno društvo s ograničenom odgovornošću za trgovinu i usluge, OIB 29469922369</item>
    </izvorni_sadrzaj>
    <derivirana_varijabla naziv="DomainObject.Predmet.ProtuStrankaListNazivFormatedOIB_1">
      <item>SWIFT-DYNAMIC jednostavno društvo s ograničenom odgovornošću za trgovinu i usluge, OIB 29469922369</item>
    </derivirana_varijabla>
  </DomainObject.Predmet.ProtuStrankaListNazivFormatedOIB>
  <DomainObject.Predmet.OstaliListFormated>
    <izvorni_sadrzaj>
      <item>Nensi Čolakić punomoćnik sudionika u postupku SWIFT-DYNAMIC jednostavno društvo s ograničenom odgovornošću za trgovinu i usluge</item>
    </izvorni_sadrzaj>
    <derivirana_varijabla naziv="DomainObject.Predmet.OstaliListFormated_1">
      <item>Nensi Čolakić punomoćnik sudionika u postupku SWIFT-DYNAMIC jednostavno društvo s ograničenom odgovornošću za trgovinu i usluge</item>
    </derivirana_varijabla>
  </DomainObject.Predmet.OstaliListFormated>
  <DomainObject.Predmet.OstaliListFormatedOIB>
    <izvorni_sadrzaj>
      <item>Nensi Čolakić, OIB 69574159662 punomoćnik sudionika u postupku SWIFT-DYNAMIC jednostavno društvo s ograničenom odgovornošću za trgovinu i usluge</item>
    </izvorni_sadrzaj>
    <derivirana_varijabla naziv="DomainObject.Predmet.OstaliListFormatedOIB_1">
      <item>Nensi Čolakić, OIB 69574159662 punomoćnik sudionika u postupku SWIFT-DYNAMIC jednostavno društvo s ograničenom odgovornošću za trgovinu i usluge</item>
    </derivirana_varijabla>
  </DomainObject.Predmet.OstaliListFormatedOIB>
  <DomainObject.Predmet.OstaliListFormatedWithAdress>
    <izvorni_sadrzaj>
      <item>Nensi Čolakić, Novoselska 53a, 10000 Zagreb punomoćnik sudionika u postupku SWIFT-DYNAMIC jednostavno društvo s ograničenom odgovornošću za trgovinu i usluge</item>
    </izvorni_sadrzaj>
    <derivirana_varijabla naziv="DomainObject.Predmet.OstaliListFormatedWithAdress_1">
      <item>Nensi Čolakić, Novoselska 53a, 10000 Zagreb punomoćnik sudionika u postupku SWIFT-DYNAMIC jednostavno društvo s ograničenom odgovornošću za trgovinu i usluge</item>
    </derivirana_varijabla>
  </DomainObject.Predmet.OstaliListFormatedWithAdress>
  <DomainObject.Predmet.OstaliListFormatedWithAdressOIB>
    <izvorni_sadrzaj>
      <item>Nensi Čolakić, OIB 69574159662, Novoselska 53a, 10000 Zagreb punomoćnik sudionika u postupku SWIFT-DYNAMIC jednostavno društvo s ograničenom odgovornošću za trgovinu i usluge</item>
    </izvorni_sadrzaj>
    <derivirana_varijabla naziv="DomainObject.Predmet.OstaliListFormatedWithAdressOIB_1">
      <item>Nensi Čolakić, OIB 69574159662, Novoselska 53a, 10000 Zagreb punomoćnik sudionika u postupku SWIFT-DYNAMIC jednostavno društvo s ograničenom odgovornošću za trgovinu i usluge</item>
    </derivirana_varijabla>
  </DomainObject.Predmet.OstaliListFormatedWithAdressOIB>
  <DomainObject.Predmet.OstaliListNazivFormated>
    <izvorni_sadrzaj>
      <item>Nensi Čolakić</item>
    </izvorni_sadrzaj>
    <derivirana_varijabla naziv="DomainObject.Predmet.OstaliListNazivFormated_1">
      <item>Nensi Čolakić</item>
    </derivirana_varijabla>
  </DomainObject.Predmet.OstaliListNazivFormated>
  <DomainObject.Predmet.OstaliListNazivFormatedOIB>
    <izvorni_sadrzaj>
      <item>Nensi Čolakić, OIB 69574159662</item>
    </izvorni_sadrzaj>
    <derivirana_varijabla naziv="DomainObject.Predmet.OstaliListNazivFormatedOIB_1">
      <item>Nensi Čolakić, OIB 69574159662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St-1272/2017-7</izvorni_sadrzaj>
    <derivirana_varijabla naziv="DomainObject.PoslovniBrojDokumenta_1">St-1272/2017-7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SWIFT-DYNAMIC jednostavno društvo s ograničenom odgovornošću za trgovinu i usluge</izvorni_sadrzaj>
    <derivirana_varijabla naziv="DomainObject.Predmet.ProtustrankaIDrugi_1">SWIFT-DYNAMIC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SWIFT-DYNAMIC jednostavno društvo s ograničenom odgovornošću za trgovinu i usluge, OIB 29469922369, Novoselska 53 A , 10000 Zagreb</izvorni_sadrzaj>
    <derivirana_varijabla naziv="DomainObject.Predmet.ProtustrankaIDrugiAdressOIB_1">SWIFT-DYNAMIC jednostavno društvo s ograničenom odgovornošću za trgovinu i usluge, OIB 29469922369, Novoselska 53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SWIFT-DYNAMIC jednostavno društvo s ograničenom odgovornošću za trgovinu i usluge</item>
      <item>FINA Regionalni centar Zagreb</item>
      <item>Nensi Čolakić</item>
    </izvorni_sadrzaj>
    <derivirana_varijabla naziv="DomainObject.Predmet.SudioniciListNaziv_1">
      <item>SWIFT-DYNAMIC jednostavno društvo s ograničenom odgovornošću za trgovinu i usluge</item>
      <item>FINA Regionalni centar Zagreb</item>
      <item>Nensi Čolakić</item>
    </derivirana_varijabla>
  </DomainObject.Predmet.SudioniciListNaziv>
  <DomainObject.Predmet.SudioniciListAdressOIB>
    <izvorni_sadrzaj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izvorni_sadrzaj>
    <derivirana_varijabla naziv="DomainObject.Predmet.SudioniciListAdressOIB_1"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29469922369</item>
      <item>, OIB 85821130368</item>
      <item>, OIB 69574159662</item>
    </izvorni_sadrzaj>
    <derivirana_varijabla naziv="DomainObject.Predmet.SudioniciListNazivOIB_1">
      <item>, OIB 29469922369</item>
      <item>, OIB 85821130368</item>
      <item>, OIB 69574159662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904D9-96B3-4888-AAB4-3C6454E1A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2522</properties:Characters>
  <properties:Lines>85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2016-09-09T06:19:00Z</dcterms:created>
  <dc:creator>hermanj</dc:creator>
  <cp:lastModifiedBy>Darija Miličević</cp:lastModifiedBy>
  <cp:lastPrinted>2017-08-30T06:20:00Z</cp:lastPrinted>
  <dcterms:modified xmlns:xsi="http://www.w3.org/2001/XMLSchema-instance" xsi:type="dcterms:W3CDTF">2018-04-03T12:27:00Z</dcterms:modified>
  <cp:revision>14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St-1272/2017-7 / Odluka - Rješenje - određeno ročište radi izjašnjenja o prijedlogu za otvaranje stečajnog postupka (St-1244-17__određ._prethodnog_postupka._prethodnog_postupka)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