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6e8c" w14:paraId="aa86e8c" w:rsidRDefault="003F4EB1" w:rsidP="003F4EB1" w:rsidR="003F4EB1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3F4EB1" w:rsidP="003F4EB1" w:rsidR="003F4EB1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3F4EB1" w:rsidP="003F4EB1" w:rsidR="003F4EB1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3F4EB1" w:rsidP="003F4EB1" w:rsidR="003F4EB1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3F4EB1" w:rsidP="003F4EB1" w:rsidR="003F4EB1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St-3819/2015</w:t>
      </w:r>
    </w:p>
    <w:p w:rsidRDefault="003F4EB1" w:rsidP="003F4EB1" w:rsidR="003F4EB1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3F4EB1" w:rsidP="003F4EB1" w:rsidR="003F4EB1">
      <w:pPr>
        <w:jc w:val="center"/>
        <w:rPr>
          <w:rFonts w:hAnsi="Times New Roman" w:ascii="Times New Roman"/>
          <w:szCs w:val="24"/>
          <w:lang w:val="hr-HR"/>
        </w:rPr>
      </w:pPr>
    </w:p>
    <w:p w:rsidRDefault="003F4EB1" w:rsidP="003F4EB1" w:rsidR="003F4EB1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F4EB1" w:rsidP="003F4EB1" w:rsidR="003F4EB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F4EB1" w:rsidP="003F4EB1" w:rsidR="003F4EB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3F4EB1" w:rsidP="003F4EB1" w:rsidR="003F4EB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F4EB1" w:rsidP="003F4EB1" w:rsidR="003F4EB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</w:rPr>
        <w:t xml:space="preserve"> INTERNET PRIJATELJI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73849053977, Zagreb, </w:t>
      </w:r>
      <w:proofErr w:type="spellStart"/>
      <w:r>
        <w:rPr>
          <w:rFonts w:hAnsi="Times New Roman" w:ascii="Times New Roman"/>
          <w:szCs w:val="24"/>
        </w:rPr>
        <w:t>Vodovodna</w:t>
      </w:r>
      <w:proofErr w:type="spellEnd"/>
      <w:r>
        <w:rPr>
          <w:rFonts w:hAnsi="Times New Roman" w:ascii="Times New Roman"/>
          <w:szCs w:val="24"/>
        </w:rPr>
        <w:t xml:space="preserve"> 20 b,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04.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F4EB1" w:rsidP="003F4EB1" w:rsidR="003F4EB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3F4EB1" w:rsidP="003F4EB1" w:rsidR="003F4EB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3F4EB1" w:rsidP="003F4EB1" w:rsidR="003F4EB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F4EB1" w:rsidP="003F4EB1" w:rsidR="003F4EB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INTERNET PRIJATELJI d.o.o., OIB: 73849053977, Zagreb, Vodovodna 20 b.</w:t>
      </w:r>
    </w:p>
    <w:p w:rsidRDefault="003F4EB1" w:rsidP="003F4EB1" w:rsidR="003F4EB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F4EB1" w:rsidP="003F4EB1" w:rsidR="003F4EB1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04. travnja 2016. godine u 14 sati i 20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3F4EB1" w:rsidP="003F4EB1" w:rsidR="003F4EB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3F4EB1" w:rsidP="003F4EB1" w:rsidR="003F4EB1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Berislav Maksimović, OIB: 57300759557, iz Varaždina, </w:t>
      </w:r>
      <w:proofErr w:type="spellStart"/>
      <w:r>
        <w:rPr>
          <w:rFonts w:hAnsi="Times New Roman" w:ascii="Times New Roman"/>
          <w:szCs w:val="24"/>
        </w:rPr>
        <w:t>Hraščica</w:t>
      </w:r>
      <w:proofErr w:type="spellEnd"/>
      <w:r>
        <w:rPr>
          <w:rFonts w:hAnsi="Times New Roman" w:ascii="Times New Roman"/>
          <w:szCs w:val="24"/>
        </w:rPr>
        <w:t>, Braće Radić 1.</w:t>
      </w:r>
    </w:p>
    <w:p w:rsidRDefault="003F4EB1" w:rsidP="003F4EB1" w:rsidR="003F4EB1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F4EB1" w:rsidP="003F4EB1" w:rsidR="003F4EB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INTERNET PRIJATELJI d.o.o., OIB: 73849053977, Zagreb, Vodovodna 20 b.</w:t>
      </w:r>
    </w:p>
    <w:p w:rsidRDefault="003F4EB1" w:rsidP="003F4EB1" w:rsidR="003F4EB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F4EB1" w:rsidP="003F4EB1" w:rsidR="003F4EB1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3F4EB1" w:rsidP="003F4EB1" w:rsidR="003F4EB1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3F4EB1" w:rsidP="003F4EB1" w:rsidR="003F4EB1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F4EB1" w:rsidP="003F4EB1" w:rsidR="003F4EB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3F4EB1" w:rsidP="003F4EB1" w:rsidR="003F4EB1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F4EB1" w:rsidP="003F4EB1" w:rsidR="003F4EB1">
      <w:pPr>
        <w:jc w:val="both"/>
        <w:rPr>
          <w:rFonts w:hAnsi="Times New Roman" w:ascii="Times New Roman"/>
          <w:lang w:val="hr-HR"/>
        </w:rPr>
      </w:pPr>
    </w:p>
    <w:p w:rsidRDefault="003F4EB1" w:rsidP="003F4EB1" w:rsidR="003F4EB1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22. prosinca 2015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3F4EB1" w:rsidP="003F4EB1" w:rsidR="003F4EB1">
      <w:pPr>
        <w:jc w:val="both"/>
        <w:rPr>
          <w:rFonts w:hAnsi="Times New Roman" w:ascii="Times New Roman"/>
        </w:rPr>
      </w:pPr>
    </w:p>
    <w:p w:rsidRDefault="003F4EB1" w:rsidP="003F4EB1" w:rsidR="003F4EB1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3F4EB1" w:rsidP="003F4EB1" w:rsidR="003F4EB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F4EB1" w:rsidP="003F4EB1" w:rsidR="003F4EB1">
      <w:pPr>
        <w:jc w:val="both"/>
        <w:rPr>
          <w:rFonts w:hAnsi="Times New Roman" w:ascii="Times New Roman"/>
          <w:lang w:val="hr-HR"/>
        </w:rPr>
      </w:pPr>
    </w:p>
    <w:p w:rsidRDefault="003F4EB1" w:rsidP="003F4EB1" w:rsidR="003F4EB1">
      <w:pPr>
        <w:jc w:val="both"/>
        <w:rPr>
          <w:rFonts w:hAnsi="Times New Roman" w:ascii="Times New Roman"/>
          <w:lang w:val="hr-HR"/>
        </w:rPr>
      </w:pPr>
    </w:p>
    <w:p w:rsidRDefault="003F4EB1" w:rsidP="003F4EB1" w:rsidR="003F4EB1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04. travnja 2016. godine</w:t>
      </w:r>
    </w:p>
    <w:p w:rsidRDefault="003F4EB1" w:rsidP="003F4EB1" w:rsidR="003F4EB1">
      <w:pPr>
        <w:jc w:val="center"/>
        <w:rPr>
          <w:rFonts w:hAnsi="Times New Roman" w:ascii="Times New Roman"/>
          <w:lang w:val="hr-HR"/>
        </w:rPr>
      </w:pPr>
    </w:p>
    <w:p w:rsidRDefault="003F4EB1" w:rsidP="003F4EB1" w:rsidR="003F4EB1">
      <w:pPr>
        <w:jc w:val="center"/>
        <w:rPr>
          <w:rFonts w:hAnsi="Times New Roman" w:ascii="Times New Roman"/>
          <w:lang w:val="hr-HR"/>
        </w:rPr>
      </w:pPr>
    </w:p>
    <w:p w:rsidRDefault="003F4EB1" w:rsidP="003F4EB1" w:rsidR="003F4EB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F4EB1" w:rsidP="003F4EB1" w:rsidR="003F4EB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3F4EB1" w:rsidP="003F4EB1" w:rsidR="003F4EB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3F4EB1" w:rsidP="003F4EB1" w:rsidR="003F4EB1">
      <w:pPr>
        <w:jc w:val="both"/>
        <w:rPr>
          <w:rFonts w:hAnsi="Times New Roman" w:ascii="Times New Roman"/>
          <w:szCs w:val="24"/>
          <w:lang w:val="hr-HR"/>
        </w:rPr>
      </w:pPr>
    </w:p>
    <w:p w:rsidRDefault="003F4EB1" w:rsidP="003F4EB1" w:rsidR="003F4E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3F4EB1" w:rsidP="003F4EB1" w:rsidR="003F4EB1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F4EB1" w:rsidP="003F4EB1" w:rsidR="003F4EB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F4EB1" w:rsidP="003F4EB1" w:rsidR="003F4EB1">
      <w:pPr>
        <w:jc w:val="both"/>
        <w:rPr>
          <w:rFonts w:hAnsi="Times New Roman" w:ascii="Times New Roman"/>
        </w:rPr>
      </w:pPr>
    </w:p>
    <w:p w:rsidRDefault="003F4EB1" w:rsidP="003F4EB1" w:rsidR="003F4EB1">
      <w:pPr>
        <w:jc w:val="both"/>
        <w:rPr>
          <w:rFonts w:hAnsi="Times New Roman" w:ascii="Times New Roman"/>
        </w:rPr>
      </w:pPr>
    </w:p>
    <w:p w:rsidRDefault="003F4EB1" w:rsidP="003F4EB1" w:rsidR="003F4EB1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F4EB1" w:rsidP="003F4EB1" w:rsidR="003F4E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3F4EB1" w:rsidP="003F4EB1" w:rsidR="003F4E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3F4EB1" w:rsidP="003F4EB1" w:rsidR="003F4E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3F4EB1" w:rsidP="003F4EB1" w:rsidR="003F4E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3F4EB1" w:rsidP="003F4EB1" w:rsidR="003F4E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3F4EB1" w:rsidP="003F4EB1" w:rsidR="003F4E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3F4EB1" w:rsidP="003F4EB1" w:rsidR="003F4E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3F4EB1" w:rsidP="003F4EB1" w:rsidR="003F4EB1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3F4EB1" w:rsidP="003F4EB1" w:rsidR="003F4EB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F4EB1" w:rsidP="003F4EB1" w:rsidR="003F4EB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F4EB1" w:rsidP="003F4EB1" w:rsidR="003F4EB1" w:rsidRPr="00D44D4F">
      <w:pPr>
        <w:jc w:val="center"/>
        <w:rPr>
          <w:sz w:val="32"/>
          <w:u w:val="single"/>
          <w:lang w:val="hr-HR"/>
        </w:rPr>
      </w:pPr>
    </w:p>
    <w:p w:rsidRDefault="003F4EB1" w:rsidP="003F4EB1" w:rsidR="003F4EB1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4A7" w:rsidR="00000000">
      <w:r>
        <w:separator/>
      </w:r>
    </w:p>
  </w:endnote>
  <w:endnote w:id="0" w:type="continuationSeparator">
    <w:p w:rsidRDefault="009874A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4A7" w:rsidR="00000000">
      <w:r>
        <w:separator/>
      </w:r>
    </w:p>
  </w:footnote>
  <w:footnote w:id="0" w:type="continuationSeparator">
    <w:p w:rsidRDefault="009874A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3F4EB1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St-3819/2015</w:t>
        </w:r>
      </w:p>
    </w:sdtContent>
  </w:sdt>
  <w:p w:rsidRDefault="003F4EB1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EB1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874A7" w:rsidP="00840E3D" w:rsidR="00840E3D">
    <w:pPr>
      <w:pStyle w:val="Zaglavlje"/>
      <w:rPr>
        <w:lang w:val="hr-HR"/>
      </w:rPr>
    </w:pPr>
  </w:p>
  <w:p w:rsidRDefault="003F4EB1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3F4EB1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2F59"/>
    <w:rsid w:val="00135025"/>
    <w:rsid w:val="00181F4E"/>
    <w:rsid w:val="003F4EB1"/>
    <w:rsid w:val="00642F59"/>
    <w:rsid w:val="009874A7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EB1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F4E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4EB1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3F4EB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E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EB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87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4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4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4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4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EB1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F4E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4EB1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3F4EB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E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EB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87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4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4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4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4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3819</izvorni_sadrzaj>
    <derivirana_varijabla naziv="DomainObject.Predmet.Broj_1">3819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St-3819/2015</izvorni_sadrzaj>
    <derivirana_varijabla naziv="DomainObject.Predmet.OznakaBroj_1">St-3819/2015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INTERNET PRIJATELJI d.o.o. zastupanog po punomoćniku JURE AŽMAN; DIANA ZEKIĆ; MARKO GLAS</izvorni_sadrzaj>
    <derivirana_varijabla naziv="DomainObject.Predmet.ProtustrankaFormated_1">  INTERNET PRIJATELJI d.o.o. zastupanog po punomoćniku JURE AŽMAN; DIANA ZEKIĆ; MARKO GLAS</derivirana_varijabla>
  </DomainObject.Predmet.ProtustrankaFormated>
  <DomainObject.Predmet.ProtustrankaFormatedOIB>
    <izvorni_sadrzaj>  INTERNET PRIJATELJI d.o.o., OIB 73849053977 zastupanog po punomoćniku JURE AŽMAN; DIANA ZEKIĆ; MARKO GLAS</izvorni_sadrzaj>
    <derivirana_varijabla naziv="DomainObject.Predmet.ProtustrankaFormatedOIB_1">  INTERNET PRIJATELJI d.o.o., OIB 73849053977 zastupanog po punomoćniku JURE AŽMAN; DIANA ZEKIĆ; MARKO GLAS</derivirana_varijabla>
  </DomainObject.Predmet.ProtustrankaFormatedOIB>
  <DomainObject.Predmet.ProtustrankaFormatedWithAdress>
    <izvorni_sadrzaj> INTERNET PRIJATELJI d.o.o., Vodovodna 20/b, 10000 Zagreb zastupanog po punomoćniku JURE AŽMAN; DIANA ZEKIĆ; MARKO GLAS</izvorni_sadrzaj>
    <derivirana_varijabla naziv="DomainObject.Predmet.ProtustrankaFormatedWithAdress_1"> INTERNET PRIJATELJI d.o.o., Vodovodna 20/b, 10000 Zagreb zastupanog po punomoćniku JURE AŽMAN; DIANA ZEKIĆ; MARKO GLAS</derivirana_varijabla>
  </DomainObject.Predmet.ProtustrankaFormatedWithAdress>
  <DomainObject.Predmet.ProtustrankaFormatedWithAdressOIB>
    <izvorni_sadrzaj> INTERNET PRIJATELJI d.o.o., OIB 73849053977, Vodovodna 20/b, 10000 Zagreb zastupanog po punomoćniku JURE AŽMAN; DIANA ZEKIĆ; MARKO GLAS</izvorni_sadrzaj>
    <derivirana_varijabla naziv="DomainObject.Predmet.ProtustrankaFormatedWithAdressOIB_1"> INTERNET PRIJATELJI d.o.o., OIB 73849053977, Vodovodna 20/b, 10000 Zagreb zastupanog po punomoćniku JURE AŽMAN; DIANA ZEKIĆ; MARKO GLAS</derivirana_varijabla>
  </DomainObject.Predmet.ProtustrankaFormatedWithAdressOIB>
  <DomainObject.Predmet.ProtustrankaWithAdress>
    <izvorni_sadrzaj>INTERNET PRIJATELJI d.o.o. Vodovodna 20/b, 10000 Zagreb</izvorni_sadrzaj>
    <derivirana_varijabla naziv="DomainObject.Predmet.ProtustrankaWithAdress_1">INTERNET PRIJATELJI d.o.o. Vodovodna 20/b, 10000 Zagreb</derivirana_varijabla>
  </DomainObject.Predmet.ProtustrankaWithAdress>
  <DomainObject.Predmet.ProtustrankaWithAdressOIB>
    <izvorni_sadrzaj>INTERNET PRIJATELJI d.o.o., OIB 73849053977, Vodovodna 20/b, 10000 Zagreb</izvorni_sadrzaj>
    <derivirana_varijabla naziv="DomainObject.Predmet.ProtustrankaWithAdressOIB_1">INTERNET PRIJATELJI d.o.o., OIB 73849053977, Vodovodna 20/b, 10000 Zagreb</derivirana_varijabla>
  </DomainObject.Predmet.ProtustrankaWithAdressOIB>
  <DomainObject.Predmet.ProtustrankaNazivFormated>
    <izvorni_sadrzaj>INTERNET PRIJATELJI d.o.o.</izvorni_sadrzaj>
    <derivirana_varijabla naziv="DomainObject.Predmet.ProtustrankaNazivFormated_1">INTERNET PRIJATELJI d.o.o.</derivirana_varijabla>
  </DomainObject.Predmet.ProtustrankaNazivFormated>
  <DomainObject.Predmet.ProtustrankaNazivFormatedOIB>
    <izvorni_sadrzaj>INTERNET PRIJATELJI d.o.o., OIB 73849053977</izvorni_sadrzaj>
    <derivirana_varijabla naziv="DomainObject.Predmet.ProtustrankaNazivFormatedOIB_1">INTERNET PRIJATELJI d.o.o., OIB 73849053977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INTERNET PRIJATELJI d.o.o. zastupanog po punomoćniku JURE AŽMAN; DIANA ZEKIĆ; MARKO GLAS</item>
    </izvorni_sadrzaj>
    <derivirana_varijabla naziv="DomainObject.Predmet.ProtuStrankaListFormated_1">
      <item>INTERNET PRIJATELJI d.o.o. zastupanog po punomoćniku JURE AŽMAN; DIANA ZEKIĆ; MARKO GLAS</item>
    </derivirana_varijabla>
  </DomainObject.Predmet.ProtuStrankaListFormated>
  <DomainObject.Predmet.ProtuStrankaListFormatedOIB>
    <izvorni_sadrzaj>
      <item>INTERNET PRIJATELJI d.o.o., OIB 73849053977 zastupanog po punomoćniku JURE AŽMAN; DIANA ZEKIĆ; MARKO GLAS</item>
    </izvorni_sadrzaj>
    <derivirana_varijabla naziv="DomainObject.Predmet.ProtuStrankaListFormatedOIB_1">
      <item>INTERNET PRIJATELJI d.o.o., OIB 73849053977 zastupanog po punomoćniku JURE AŽMAN; DIANA ZEKIĆ; MARKO GLAS</item>
    </derivirana_varijabla>
  </DomainObject.Predmet.ProtuStrankaListFormatedOIB>
  <DomainObject.Predmet.ProtuStrankaListFormatedWithAdress>
    <izvorni_sadrzaj>
      <item>INTERNET PRIJATELJI d.o.o., Vodovodna 20/b, 10000 Zagreb zastupanog po punomoćniku JURE AŽMAN; DIANA ZEKIĆ; MARKO GLAS</item>
    </izvorni_sadrzaj>
    <derivirana_varijabla naziv="DomainObject.Predmet.ProtuStrankaListFormatedWithAdress_1">
      <item>INTERNET PRIJATELJI d.o.o., Vodovodna 20/b, 10000 Zagreb zastupanog po punomoćniku JURE AŽMAN; DIANA ZEKIĆ; MARKO GLAS</item>
    </derivirana_varijabla>
  </DomainObject.Predmet.ProtuStrankaListFormatedWithAdress>
  <DomainObject.Predmet.ProtuStrankaListFormatedWithAdressOIB>
    <izvorni_sadrzaj>
      <item>INTERNET PRIJATELJI d.o.o., OIB 73849053977, Vodovodna 20/b, 10000 Zagreb zastupanog po punomoćniku JURE AŽMAN; DIANA ZEKIĆ; MARKO GLAS</item>
    </izvorni_sadrzaj>
    <derivirana_varijabla naziv="DomainObject.Predmet.ProtuStrankaListFormatedWithAdressOIB_1">
      <item>INTERNET PRIJATELJI d.o.o., OIB 73849053977, Vodovodna 20/b, 10000 Zagreb zastupanog po punomoćniku JURE AŽMAN; DIANA ZEKIĆ; MARKO GLAS</item>
    </derivirana_varijabla>
  </DomainObject.Predmet.ProtuStrankaListFormatedWithAdressOIB>
  <DomainObject.Predmet.ProtuStrankaListNazivFormated>
    <izvorni_sadrzaj>
      <item>INTERNET PRIJATELJI d.o.o.</item>
    </izvorni_sadrzaj>
    <derivirana_varijabla naziv="DomainObject.Predmet.ProtuStrankaListNazivFormated_1">
      <item>INTERNET PRIJATELJI d.o.o.</item>
    </derivirana_varijabla>
  </DomainObject.Predmet.ProtuStrankaListNazivFormated>
  <DomainObject.Predmet.ProtuStrankaListNazivFormatedOIB>
    <izvorni_sadrzaj>
      <item>INTERNET PRIJATELJI d.o.o., OIB 73849053977</item>
    </izvorni_sadrzaj>
    <derivirana_varijabla naziv="DomainObject.Predmet.ProtuStrankaListNazivFormatedOIB_1">
      <item>INTERNET PRIJATELJI d.o.o., OIB 73849053977</item>
    </derivirana_varijabla>
  </DomainObject.Predmet.ProtuStrankaListNazivFormatedOIB>
  <DomainObject.Predmet.OstaliListFormated>
    <izvorni_sadrzaj>
      <item>JURE AŽMAN punomoćnik sudionika u postupku INTERNET PRIJATELJI d.o.o.</item>
      <item>DIANA ZEKIĆ punomoćnik sudionika u postupku INTERNET PRIJATELJI d.o.o.</item>
      <item>MARKO GLAS punomoćnik sudionika u postupku INTERNET PRIJATELJI d.o.o.</item>
    </izvorni_sadrzaj>
    <derivirana_varijabla naziv="DomainObject.Predmet.OstaliListFormated_1">
      <item>JURE AŽMAN punomoćnik sudionika u postupku INTERNET PRIJATELJI d.o.o.</item>
      <item>DIANA ZEKIĆ punomoćnik sudionika u postupku INTERNET PRIJATELJI d.o.o.</item>
      <item>MARKO GLAS punomoćnik sudionika u postupku INTERNET PRIJATELJI d.o.o.</item>
    </derivirana_varijabla>
  </DomainObject.Predmet.OstaliListFormated>
  <DomainObject.Predmet.OstaliListFormatedOIB>
    <izvorni_sadrzaj>
      <item>JURE AŽMAN punomoćnik sudionika u postupku INTERNET PRIJATELJI d.o.o.</item>
      <item>DIANA ZEKIĆ punomoćnik sudionika u postupku INTERNET PRIJATELJI d.o.o.</item>
      <item>MARKO GLAS punomoćnik sudionika u postupku INTERNET PRIJATELJI d.o.o.</item>
    </izvorni_sadrzaj>
    <derivirana_varijabla naziv="DomainObject.Predmet.OstaliListFormatedOIB_1">
      <item>JURE AŽMAN punomoćnik sudionika u postupku INTERNET PRIJATELJI d.o.o.</item>
      <item>DIANA ZEKIĆ punomoćnik sudionika u postupku INTERNET PRIJATELJI d.o.o.</item>
      <item>MARKO GLAS punomoćnik sudionika u postupku INTERNET PRIJATELJI d.o.o.</item>
    </derivirana_varijabla>
  </DomainObject.Predmet.OstaliListFormatedOIB>
  <DomainObject.Predmet.OstaliListFormatedWithAdress>
    <izvorni_sadrzaj>
      <item>JURE AŽMAN, Bezenškova ulica 11, 1000 Ljubljana punomoćnik sudionika u postupku INTERNET PRIJATELJI d.o.o.</item>
      <item>DIANA ZEKIĆ, Dr. Ante Starčevića 5 a, 43000 Bjelovar punomoćnik sudionika u postupku INTERNET PRIJATELJI d.o.o.</item>
      <item>MARKO GLAS, Prušnikova ulica 54, 1000 Ljubljana punomoćnik sudionika u postupku INTERNET PRIJATELJI d.o.o.</item>
    </izvorni_sadrzaj>
    <derivirana_varijabla naziv="DomainObject.Predmet.OstaliListFormatedWithAdress_1">
      <item>JURE AŽMAN, Bezenškova ulica 11, 1000 Ljubljana punomoćnik sudionika u postupku INTERNET PRIJATELJI d.o.o.</item>
      <item>DIANA ZEKIĆ, Dr. Ante Starčevića 5 a, 43000 Bjelovar punomoćnik sudionika u postupku INTERNET PRIJATELJI d.o.o.</item>
      <item>MARKO GLAS, Prušnikova ulica 54, 1000 Ljubljana punomoćnik sudionika u postupku INTERNET PRIJATELJI d.o.o.</item>
    </derivirana_varijabla>
  </DomainObject.Predmet.OstaliListFormatedWithAdress>
  <DomainObject.Predmet.OstaliListFormatedWithAdressOIB>
    <izvorni_sadrzaj>
      <item>JURE AŽMAN, Bezenškova ulica 11, 1000 Ljubljana punomoćnik sudionika u postupku INTERNET PRIJATELJI d.o.o.</item>
      <item>DIANA ZEKIĆ, Dr. Ante Starčevića 5 a, 43000 Bjelovar punomoćnik sudionika u postupku INTERNET PRIJATELJI d.o.o.</item>
      <item>MARKO GLAS, Prušnikova ulica 54, 1000 Ljubljana punomoćnik sudionika u postupku INTERNET PRIJATELJI d.o.o.</item>
    </izvorni_sadrzaj>
    <derivirana_varijabla naziv="DomainObject.Predmet.OstaliListFormatedWithAdressOIB_1">
      <item>JURE AŽMAN, Bezenškova ulica 11, 1000 Ljubljana punomoćnik sudionika u postupku INTERNET PRIJATELJI d.o.o.</item>
      <item>DIANA ZEKIĆ, Dr. Ante Starčevića 5 a, 43000 Bjelovar punomoćnik sudionika u postupku INTERNET PRIJATELJI d.o.o.</item>
      <item>MARKO GLAS, Prušnikova ulica 54, 1000 Ljubljana punomoćnik sudionika u postupku INTERNET PRIJATELJI d.o.o.</item>
    </derivirana_varijabla>
  </DomainObject.Predmet.OstaliListFormatedWithAdressOIB>
  <DomainObject.Predmet.OstaliListNazivFormated>
    <izvorni_sadrzaj>
      <item>JURE AŽMAN</item>
      <item>DIANA ZEKIĆ</item>
      <item>MARKO GLAS</item>
    </izvorni_sadrzaj>
    <derivirana_varijabla naziv="DomainObject.Predmet.OstaliListNazivFormated_1">
      <item>JURE AŽMAN</item>
      <item>DIANA ZEKIĆ</item>
      <item>MARKO GLAS</item>
    </derivirana_varijabla>
  </DomainObject.Predmet.OstaliListNazivFormated>
  <DomainObject.Predmet.OstaliListNazivFormatedOIB>
    <izvorni_sadrzaj>
      <item>JURE AŽMAN</item>
      <item>DIANA ZEKIĆ</item>
      <item>MARKO GLAS</item>
    </izvorni_sadrzaj>
    <derivirana_varijabla naziv="DomainObject.Predmet.OstaliListNazivFormatedOIB_1">
      <item>JURE AŽMAN</item>
      <item>DIANA ZEKIĆ</item>
      <item>MARKO GLAS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INTERNET PRIJATELJI d.o.o.</izvorni_sadrzaj>
    <derivirana_varijabla naziv="DomainObject.Predmet.ProtustrankaIDrugi_1">INTERNET PRIJATELJI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INTERNET PRIJATELJI d.o.o., OIB 73849053977, Vodovodna 20/b, 10000 Zagreb</izvorni_sadrzaj>
    <derivirana_varijabla naziv="DomainObject.Predmet.ProtustrankaIDrugiAdressOIB_1">INTERNET PRIJATELJI d.o.o., OIB 73849053977, Vodovodna 20/b,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INTERNET PRIJATELJI d.o.o.</item>
      <item>JURE AŽMAN</item>
      <item>DIANA ZEKIĆ</item>
      <item>MARKO GLAS</item>
    </izvorni_sadrzaj>
    <derivirana_varijabla naziv="DomainObject.Predmet.SudioniciListNaziv_1">
      <item>FINA Regionalni centar Zagreb</item>
      <item>INTERNET PRIJATELJI d.o.o.</item>
      <item>JURE AŽMAN</item>
      <item>DIANA ZEKIĆ</item>
      <item>MARKO GLAS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INTERNET PRIJATELJI d.o.o., OIB 73849053977, Vodovodna 20/b,10000 Zagreb</item>
      <item>JURE AŽMAN, Bezenškova ulica 11,1000 Ljubljana</item>
      <item>DIANA ZEKIĆ, Dr. Ante Starčevića 5 a,43000 Bjelovar</item>
      <item>MARKO GLAS, Prušnikova ulica 54,1000 Ljubljana</item>
    </izvorni_sadrzaj>
    <derivirana_varijabla naziv="DomainObject.Predmet.SudioniciListAdressOIB_1">
      <item>FINA Regionalni centar Zagreb, OIB 85821130368, Trg svibanjskih žrtava 1995. 1,10000 Zagreb</item>
      <item>INTERNET PRIJATELJI d.o.o., OIB 73849053977, Vodovodna 20/b,10000 Zagreb</item>
      <item>JURE AŽMAN, Bezenškova ulica 11,1000 Ljubljana</item>
      <item>DIANA ZEKIĆ, Dr. Ante Starčevića 5 a,43000 Bjelovar</item>
      <item>MARKO GLAS, Prušnikova ulica 54,1000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73849053977</item>
      <item>, OIB null</item>
      <item>, OIB null</item>
      <item>, OIB null</item>
    </izvorni_sadrzaj>
    <derivirana_varijabla naziv="DomainObject.Predmet.SudioniciListNazivOIB_1">
      <item>, OIB 85821130368</item>
      <item>, OIB 73849053977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2053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2016-04-04T12:09:00Z</dcterms:created>
  <dc:creator>Marija Lukić</dc:creator>
  <dc:description/>
  <cp:keywords/>
  <cp:lastModifiedBy>Marija Lukić</cp:lastModifiedBy>
  <dcterms:modified xmlns:xsi="http://www.w3.org/2001/XMLSchema-instance" xsi:type="dcterms:W3CDTF">2016-04-04T12:09:00Z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