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f7ce2" w14:paraId="8cf7ce2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108CB" w:rsidRPr="00C61EDF">
        <w:trPr>
          <w:trHeight w:val="2231"/>
        </w:trPr>
        <w:tc>
          <w:tcPr>
            <w:tcW w:type="dxa" w:w="3369"/>
            <w:vAlign w:val="center"/>
          </w:tcPr>
          <w:p w:rsidRDefault="007108CB" w:rsidP="00A66C00" w:rsidR="007108CB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108CB" w:rsidP="00A66C00" w:rsidR="007108CB" w:rsidRPr="00F24FD8">
            <w:pPr>
              <w:spacing w:before="100"/>
            </w:pPr>
            <w:r w:rsidRPr="00F24FD8">
              <w:t>REPUBLIKA HRVATSKA</w:t>
            </w:r>
          </w:p>
          <w:p w:rsidRDefault="007108CB" w:rsidP="00A66C00" w:rsidR="007108CB" w:rsidRPr="00F24FD8">
            <w:r w:rsidRPr="00F24FD8">
              <w:t>TRGOVAČKI SUD U SPLITU</w:t>
            </w:r>
          </w:p>
          <w:p w:rsidRDefault="007108CB" w:rsidP="00DA5B9D" w:rsidR="007108C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55C94" w:rsidR="007108C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856153">
              <w:rPr>
                <w:noProof/>
              </w:rPr>
              <w:t>160</w:t>
            </w:r>
            <w:r w:rsidR="00D55C94">
              <w:rPr>
                <w:noProof/>
              </w:rPr>
              <w:t>/2018</w:t>
            </w:r>
          </w:p>
        </w:tc>
      </w:tr>
    </w:tbl>
    <w:p w:rsidRDefault="007108CB" w:rsidP="00135B11" w:rsidR="007108CB" w:rsidRPr="00F10594">
      <w:pPr>
        <w:jc w:val="both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856153">
        <w:t xml:space="preserve">AQUA OPUS j.d.o.o., OIB: 91194852490, Split, </w:t>
      </w:r>
      <w:proofErr w:type="spellStart"/>
      <w:r w:rsidR="00856153">
        <w:t>Pujanke</w:t>
      </w:r>
      <w:proofErr w:type="spellEnd"/>
      <w:r w:rsidR="00856153">
        <w:t xml:space="preserve"> 1</w:t>
      </w:r>
      <w:r w:rsidR="00D36C47">
        <w:t>,</w:t>
      </w:r>
      <w:r w:rsidR="00E25E3D">
        <w:t xml:space="preserve"> </w:t>
      </w:r>
      <w:r w:rsidR="00A25B81">
        <w:t xml:space="preserve">dana </w:t>
      </w:r>
      <w:r w:rsidR="00856153">
        <w:t>15</w:t>
      </w:r>
      <w:r w:rsidR="007108CB">
        <w:t>. svibnja 2018.</w:t>
      </w:r>
      <w:r w:rsidR="00135B11">
        <w:t>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3B4601">
        <w:t xml:space="preserve">AQUA OPUS j.d.o.o., OIB: 91194852490, Split, </w:t>
      </w:r>
      <w:proofErr w:type="spellStart"/>
      <w:r w:rsidR="003B4601">
        <w:t>Pujanke</w:t>
      </w:r>
      <w:proofErr w:type="spellEnd"/>
      <w:r w:rsidR="003B4601">
        <w:t xml:space="preserve"> 1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3B4601">
        <w:t>16. veljače</w:t>
      </w:r>
      <w:r w:rsidR="00D36C47">
        <w:t xml:space="preserve"> 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3B4601">
        <w:t>93.017,75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3B4601">
        <w:t>15</w:t>
      </w:r>
      <w:r w:rsidR="007108CB">
        <w:t>. svibnja 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1A5A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St-160/2018</izvorni_sadrzaj>
    <derivirana_varijabla naziv="DomainObject.Predmet.OznakaBroj_1">St-160/2018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OPUS jednostavno društvo s ograničenom odgovornošću za turizam i usluge</izvorni_sadrzaj>
    <derivirana_varijabla naziv="DomainObject.Predmet.ProtustrankaFormated_1">  AQUA OPUS jednostavno društvo s ograničenom odgovornošću za turizam i usluge</derivirana_varijabla>
  </DomainObject.Predmet.ProtustrankaFormated>
  <DomainObject.Predmet.ProtustrankaFormatedOIB>
    <izvorni_sadrzaj>  AQUA OPUS jednostavno društvo s ograničenom odgovornošću za turizam i usluge, OIB 91194852490</izvorni_sadrzaj>
    <derivirana_varijabla naziv="DomainObject.Predmet.ProtustrankaFormatedOIB_1">  AQUA OPUS jednostavno društvo s ograničenom odgovornošću za turizam i usluge, OIB 91194852490</derivirana_varijabla>
  </DomainObject.Predmet.ProtustrankaFormatedOIB>
  <DomainObject.Predmet.ProtustrankaFormatedWithAdress>
    <izvorni_sadrzaj> AQUA OPUS jednostavno društvo s ograničenom odgovornošću za turizam i usluge, Pujanke 1, 21000 Split</izvorni_sadrzaj>
    <derivirana_varijabla naziv="DomainObject.Predmet.ProtustrankaFormatedWithAdress_1"> AQUA OPUS jednostavno društvo s ograničenom odgovornošću za turizam i usluge, Pujanke 1, 21000 Split</derivirana_varijabla>
  </DomainObject.Predmet.ProtustrankaFormatedWithAdress>
  <DomainObject.Predmet.ProtustrankaFormatedWithAdressOIB>
    <izvorni_sadrzaj> AQUA OPUS jednostavno društvo s ograničenom odgovornošću za turizam i usluge, OIB 91194852490, Pujanke 1, 21000 Split</izvorni_sadrzaj>
    <derivirana_varijabla naziv="DomainObject.Predmet.ProtustrankaFormatedWithAdressOIB_1"> AQUA OPUS jednostavno društvo s ograničenom odgovornošću za turizam i usluge, OIB 91194852490, Pujanke 1, 21000 Split</derivirana_varijabla>
  </DomainObject.Predmet.ProtustrankaFormatedWithAdressOIB>
  <DomainObject.Predmet.ProtustrankaWithAdress>
    <izvorni_sadrzaj>AQUA OPUS jednostavno društvo s ograničenom odgovornošću za turizam i usluge Pujanke 1, 21000 Split</izvorni_sadrzaj>
    <derivirana_varijabla naziv="DomainObject.Predmet.ProtustrankaWithAdress_1">AQUA OPUS jednostavno društvo s ograničenom odgovornošću za turizam i usluge Pujanke 1, 21000 Split</derivirana_varijabla>
  </DomainObject.Predmet.ProtustrankaWithAdress>
  <DomainObject.Predmet.ProtustrankaWithAdressOIB>
    <izvorni_sadrzaj>AQUA OPUS jednostavno društvo s ograničenom odgovornošću za turizam i usluge, OIB 91194852490, Pujanke 1, 21000 Split</izvorni_sadrzaj>
    <derivirana_varijabla naziv="DomainObject.Predmet.ProtustrankaWithAdressOIB_1">AQUA OPUS jednostavno društvo s ograničenom odgovornošću za turizam i usluge, OIB 91194852490, Pujanke 1, 21000 Split</derivirana_varijabla>
  </DomainObject.Predmet.ProtustrankaWithAdressOIB>
  <DomainObject.Predmet.ProtustrankaNazivFormated>
    <izvorni_sadrzaj>AQUA OPUS jednostavno društvo s ograničenom odgovornošću za turizam i usluge</izvorni_sadrzaj>
    <derivirana_varijabla naziv="DomainObject.Predmet.ProtustrankaNazivFormated_1">AQUA OPUS jednostavno društvo s ograničenom odgovornošću za turizam i usluge</derivirana_varijabla>
  </DomainObject.Predmet.ProtustrankaNazivFormated>
  <DomainObject.Predmet.ProtustrankaNazivFormatedOIB>
    <izvorni_sadrzaj>AQUA OPUS jednostavno društvo s ograničenom odgovornošću za turizam i usluge, OIB 91194852490</izvorni_sadrzaj>
    <derivirana_varijabla naziv="DomainObject.Predmet.ProtustrankaNazivFormatedOIB_1">AQUA OPUS jednostavno društvo s ograničenom odgovornošću za turizam i usluge, OIB 91194852490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93017.75</izvorni_sadrzaj>
    <derivirana_varijabla naziv="DomainObject.Predmet.TrenutnaVrijednost_1">93017.75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AQUA OPUS jednostavno društvo s ograničenom odgovornošću za turizam i usluge</item>
    </izvorni_sadrzaj>
    <derivirana_varijabla naziv="DomainObject.Predmet.ProtuStrankaListFormated_1">
      <item>AQUA OPUS jednostavno društvo s ograničenom odgovornošću za turizam i usluge</item>
    </derivirana_varijabla>
  </DomainObject.Predmet.ProtuStrankaListFormated>
  <DomainObject.Predmet.ProtuStrankaListFormatedOIB>
    <izvorni_sadrzaj>
      <item>AQUA OPUS jednostavno društvo s ograničenom odgovornošću za turizam i usluge, OIB 91194852490</item>
    </izvorni_sadrzaj>
    <derivirana_varijabla naziv="DomainObject.Predmet.ProtuStrankaListFormatedOIB_1">
      <item>AQUA OPUS jednostavno društvo s ograničenom odgovornošću za turizam i usluge, OIB 91194852490</item>
    </derivirana_varijabla>
  </DomainObject.Predmet.ProtuStrankaListFormatedOIB>
  <DomainObject.Predmet.ProtuStrankaListFormatedWithAdress>
    <izvorni_sadrzaj>
      <item>AQUA OPUS jednostavno društvo s ograničenom odgovornošću za turizam i usluge, Pujanke 1, 21000 Split</item>
    </izvorni_sadrzaj>
    <derivirana_varijabla naziv="DomainObject.Predmet.ProtuStrankaListFormatedWithAdress_1">
      <item>AQUA OPUS jednostavno društvo s ograničenom odgovornošću za turizam i usluge, Pujanke 1, 21000 Split</item>
    </derivirana_varijabla>
  </DomainObject.Predmet.ProtuStrankaListFormatedWithAdress>
  <DomainObject.Predmet.ProtuStrankaListFormatedWithAdressOIB>
    <izvorni_sadrzaj>
      <item>AQUA OPUS jednostavno društvo s ograničenom odgovornošću za turizam i usluge, OIB 91194852490, Pujanke 1, 21000 Split</item>
    </izvorni_sadrzaj>
    <derivirana_varijabla naziv="DomainObject.Predmet.ProtuStrankaListFormatedWithAdressOIB_1">
      <item>AQUA OPUS jednostavno društvo s ograničenom odgovornošću za turizam i usluge, OIB 91194852490, Pujanke 1, 21000 Split</item>
    </derivirana_varijabla>
  </DomainObject.Predmet.ProtuStrankaListFormatedWithAdressOIB>
  <DomainObject.Predmet.ProtuStrankaListNazivFormated>
    <izvorni_sadrzaj>
      <item>AQUA OPUS jednostavno društvo s ograničenom odgovornošću za turizam i usluge</item>
    </izvorni_sadrzaj>
    <derivirana_varijabla naziv="DomainObject.Predmet.ProtuStrankaListNazivFormated_1">
      <item>AQUA OPUS jednostavno društvo s ograničenom odgovornošću za turizam i usluge</item>
    </derivirana_varijabla>
  </DomainObject.Predmet.ProtuStrankaListNazivFormated>
  <DomainObject.Predmet.ProtuStrankaListNazivFormatedOIB>
    <izvorni_sadrzaj>
      <item>AQUA OPUS jednostavno društvo s ograničenom odgovornošću za turizam i usluge, OIB 91194852490</item>
    </izvorni_sadrzaj>
    <derivirana_varijabla naziv="DomainObject.Predmet.ProtuStrankaListNazivFormatedOIB_1">
      <item>AQUA OPUS jednostavno društvo s ograničenom odgovornošću za turizam i usluge, OIB 91194852490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AQUA OPUS jednostavno društvo s ograničenom odgovornošću za turizam i usluge</izvorni_sadrzaj>
    <derivirana_varijabla naziv="DomainObject.Predmet.ProtustrankaIDrugi_1">AQUA OPUS jednostavno društvo s ograničenom odgovornošću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AQUA OPUS jednostavno društvo s ograničenom odgovornošću za turizam i usluge, OIB 91194852490, Pujanke 1, 21000 Split</izvorni_sadrzaj>
    <derivirana_varijabla naziv="DomainObject.Predmet.ProtustrankaIDrugiAdressOIB_1">AQUA OPUS jednostavno društvo s ograničenom odgovornošću za turizam i usluge, OIB 91194852490, Pujanke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OPUS jednostavno društvo s ograničenom odgovornošću za turizam i usluge</item>
      <item>FINANCIJSKA AGENCIJA, RC SPLIT</item>
    </izvorni_sadrzaj>
    <derivirana_varijabla naziv="DomainObject.Predmet.SudioniciListNaziv_1">
      <item>AQUA OPUS jednostavno društvo s ograničenom odgovornošću za turizam i usluge</item>
      <item>FINANCIJSKA AGENCIJA, RC SPLIT</item>
    </derivirana_varijabla>
  </DomainObject.Predmet.SudioniciListNaziv>
  <DomainObject.Predmet.SudioniciListAdressOIB>
    <izvorni_sadrzaj>
      <item>AQUA OPUS jednostavno društvo s ograničenom odgovornošću za turizam i usluge, OIB 91194852490, Pujanke 1,21000 Split</item>
      <item>FINANCIJSKA AGENCIJA, RC SPLIT, OIB 85821130368, Mažuranićevo šetalište 24 b,21000 Split</item>
    </izvorni_sadrzaj>
    <derivirana_varijabla naziv="DomainObject.Predmet.SudioniciListAdressOIB_1">
      <item>AQUA OPUS jednostavno društvo s ograničenom odgovornošću za turizam i usluge, OIB 91194852490, Pujanke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91194852490</item>
      <item>, OIB 85821130368</item>
    </izvorni_sadrzaj>
    <derivirana_varijabla naziv="DomainObject.Predmet.SudioniciListNazivOIB_1">
      <item>, OIB 91194852490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EC33A2-3B97-44F7-898D-24BE10CBB9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1810</properties:Characters>
  <properties:Lines>47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2018-05-14T11:06:00Z</dcterms:created>
  <dc:creator>nmarkovic</dc:creator>
  <cp:lastModifiedBy>Ana Golub Gruić</cp:lastModifiedBy>
  <cp:lastPrinted>2018-05-14T11:09:00Z</cp:lastPrinted>
  <dcterms:modified xmlns:xsi="http://www.w3.org/2001/XMLSchema-instance" xsi:type="dcterms:W3CDTF">2018-05-15T08:25:00Z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(St-160-2018 ssp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