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8ad27" w14:paraId="788ad27"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C644D0" w:rsidP="00C644D0" w:rsidR="00BD33D5" w:rsidRPr="00C644D0">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EFEKT j.d.o.o., Đakovo, Ante Starčevića 8, MBS: 030133178, OIB: 87346400841</w:t>
      </w:r>
      <w:r>
        <w:rPr>
          <w:color w:val="000000"/>
        </w:rPr>
        <w:t>, dana 23. travnja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C644D0">
        <w:t xml:space="preserve">direktoru Mateju Pavić, OIB: 97467393912, Gorjani, Kula 68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C644D0">
        <w:t>EFEKT j.d.o.o., Đakovo, Ante Starčevića 8, MBS: 030133178, OIB: 87346400841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33512E" w:rsidP="0033512E" w:rsidR="0033512E">
      <w:pPr>
        <w:ind w:firstLine="708"/>
        <w:jc w:val="both"/>
      </w:pPr>
      <w:r>
        <w:t xml:space="preserve">Dana 4. travnja 2018. godine zaprimljen je na ovome sudu zahtjev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C644D0">
        <w:t>1505</w:t>
      </w:r>
      <w:r>
        <w:t xml:space="preserve"> od 3. travnja 2018. godine, za otvaranje stečajnog postupka nad dužnikom </w:t>
      </w:r>
      <w:r w:rsidR="00C644D0">
        <w:t>EFEKT j.d.o.o., Đakovo, Ante Starčevića 8, MBS: 030133178, OIB: 87346400841</w:t>
      </w:r>
      <w:r>
        <w:t xml:space="preserve">.  </w:t>
      </w:r>
    </w:p>
    <w:p w:rsidRDefault="0033512E" w:rsidP="0033512E" w:rsidR="0033512E">
      <w:pPr>
        <w:ind w:firstLine="708"/>
        <w:jc w:val="both"/>
      </w:pPr>
    </w:p>
    <w:p w:rsidRDefault="0033512E" w:rsidP="0033512E" w:rsidR="0033512E">
      <w:pPr>
        <w:ind w:firstLine="708"/>
        <w:jc w:val="both"/>
      </w:pPr>
      <w:r>
        <w:t xml:space="preserve">U zahtjevu je navela da na dan </w:t>
      </w:r>
      <w:r w:rsidR="00C644D0">
        <w:t>2. travnja</w:t>
      </w:r>
      <w:r>
        <w:t xml:space="preserve"> 2018. godine dužnik u Očevidniku redoslijeda osnova za plaćanje ima evidentirane neizvršene osnove za plaćanje u neprekinutom razdoblju od 120 dana, u ukupnom iznosu od </w:t>
      </w:r>
      <w:r w:rsidR="00E714A9">
        <w:t>14.715,08</w:t>
      </w:r>
      <w:r>
        <w:t xml:space="preserve"> kn, u koji iznos je uračunata kamata i naknada FINE za provedbu ovrhe na novčanim sredstvima dužnika. Navodi da dužnik ima </w:t>
      </w:r>
      <w:r w:rsidR="00E714A9">
        <w:t>1</w:t>
      </w:r>
      <w:r>
        <w:t xml:space="preserve"> zaposlen</w:t>
      </w:r>
      <w:r w:rsidR="00E714A9">
        <w:t>og</w:t>
      </w:r>
      <w:r>
        <w:t xml:space="preserve"> radnika.</w:t>
      </w:r>
    </w:p>
    <w:p w:rsidRDefault="0033512E" w:rsidP="0033512E" w:rsidR="0033512E">
      <w:pPr>
        <w:ind w:firstLine="708"/>
        <w:jc w:val="both"/>
      </w:pPr>
    </w:p>
    <w:p w:rsidRDefault="0033512E" w:rsidP="0033512E" w:rsidR="0033512E">
      <w:pPr>
        <w:ind w:firstLine="708"/>
        <w:jc w:val="both"/>
      </w:pPr>
      <w:r>
        <w:t xml:space="preserve">FINA je dostavila popis računa i oročenih novčanih sredstava dužnika na dan </w:t>
      </w:r>
      <w:r w:rsidR="00E714A9">
        <w:t xml:space="preserve">2. travnja </w:t>
      </w:r>
      <w:r>
        <w:t xml:space="preserve">2018. godine te u svom podnesku od 3. travnja 2018. godine navodi da dužnik na dan </w:t>
      </w:r>
      <w:r w:rsidR="00E714A9">
        <w:t xml:space="preserve">2. travnja </w:t>
      </w:r>
      <w:r>
        <w:t xml:space="preserve">2018. godine u Jedinstvenom registru računa ima otvorene sljedeće račune i oročena novčana sredstva: </w:t>
      </w:r>
      <w:r w:rsidR="00E714A9">
        <w:t>HR6023400091110588815 Privredna banka Zagreb</w:t>
      </w:r>
      <w:r w:rsidR="00EB7AC5">
        <w:t xml:space="preserve"> d.d.</w:t>
      </w:r>
      <w:r>
        <w:rPr>
          <w:color w:val="000000"/>
        </w:rPr>
        <w:t xml:space="preserve">, </w:t>
      </w:r>
      <w:r>
        <w:t xml:space="preserve">te da na temelju čl. 112. st. 5. Stečajnog zakona dužnik na dan </w:t>
      </w:r>
      <w:r w:rsidR="00E714A9">
        <w:t xml:space="preserve">2. travnja </w:t>
      </w:r>
      <w:r>
        <w:t xml:space="preserve">2018. godine na ime predujma za namirenje troškova stečajnog postupka </w:t>
      </w:r>
      <w:r w:rsidR="00263972">
        <w:t>ima zaplijenjena novčana sredstva u iznosu od 5.000,00 kn.</w:t>
      </w:r>
    </w:p>
    <w:p w:rsidRDefault="009D1C0E" w:rsidP="00BD33D5" w:rsidR="009D1C0E">
      <w:pPr>
        <w:jc w:val="both"/>
      </w:pPr>
      <w:r>
        <w:t xml:space="preserve">   </w:t>
      </w:r>
    </w:p>
    <w:p w:rsidRDefault="00341C0D" w:rsidP="00344FB6" w:rsidR="00BC548C">
      <w:pPr>
        <w:ind w:firstLine="708"/>
        <w:jc w:val="both"/>
      </w:pPr>
      <w:r>
        <w:t>Sud je utvrdio da je predlagatelj ovlašten za podnošenje predmetnoga prijedloga temeljem odredbe čl. 110. st. 1. Stečajnog zakona („Narodne novine“ broj 71/15 i 104/17; u daljnjem tekstu SZ)</w:t>
      </w:r>
      <w:r w:rsidR="009D1C0E" w:rsidRPr="00341C0D">
        <w:t xml:space="preserve">, a kako osoba iz čl. 110. st. 2. SZ-a nije podnijela prijedlog za otvaranje stečajnog postupka u propisanom roku, sud joj je po službenoj dužnosti naredio dostavu </w:t>
      </w:r>
      <w:r w:rsidR="009D1C0E" w:rsidRPr="00341C0D">
        <w:lastRenderedPageBreak/>
        <w:t>popisa imovine i obveza kao i  pisanog izvješća o financijsko-gospodarskom stanju dužnika te odlučio kao u izreci temeljem odredbi čl. 16., čl. 17., čl. 117., čl. 177., čl. 178. i čl. 180. SZ-a.</w:t>
      </w:r>
    </w:p>
    <w:p w:rsidRDefault="008E28EF" w:rsidP="00344FB6" w:rsidR="008E28EF">
      <w:pPr>
        <w:ind w:firstLine="708"/>
        <w:jc w:val="both"/>
      </w:pPr>
    </w:p>
    <w:p w:rsidRDefault="00341C0D" w:rsidP="00344FB6" w:rsidR="00341C0D" w:rsidRPr="00047B69">
      <w:pPr>
        <w:ind w:firstLine="708"/>
        <w:jc w:val="both"/>
      </w:pPr>
    </w:p>
    <w:p w:rsidRDefault="00BC548C" w:rsidP="00721780" w:rsidR="00344FB6">
      <w:pPr>
        <w:jc w:val="center"/>
      </w:pPr>
      <w:r w:rsidRPr="00047B69">
        <w:t xml:space="preserve">U Osijeku </w:t>
      </w:r>
      <w:r w:rsidR="00341C0D">
        <w:t>23</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5E1272" w:rsidP="00BC548C" w:rsidR="005E1272">
      <w:pPr>
        <w:jc w:val="both"/>
      </w:pPr>
    </w:p>
    <w:p w:rsidRDefault="005E1272" w:rsidP="00BC548C" w:rsidR="005E1272">
      <w:pPr>
        <w:jc w:val="both"/>
      </w:pPr>
    </w:p>
    <w:p w:rsidRDefault="005E1272" w:rsidP="00BC548C" w:rsidR="005E1272">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E714A9" w:rsidR="00E714A9" w:rsidRPr="00E714A9">
      <w:pPr>
        <w:jc w:val="both"/>
        <w:rPr>
          <w:color w:val="000000"/>
        </w:rPr>
      </w:pPr>
      <w:r w:rsidRPr="00047B69">
        <w:t xml:space="preserve">1. </w:t>
      </w:r>
      <w:proofErr w:type="spellStart"/>
      <w:r w:rsidR="008E28EF" w:rsidRPr="00E714A9">
        <w:rPr>
          <w:color w:val="000000"/>
        </w:rPr>
        <w:t>zz</w:t>
      </w:r>
      <w:proofErr w:type="spellEnd"/>
      <w:r w:rsidR="008E28EF" w:rsidRPr="00E714A9">
        <w:rPr>
          <w:color w:val="000000"/>
        </w:rPr>
        <w:t xml:space="preserve"> dužnika </w:t>
      </w:r>
      <w:r w:rsidR="00E714A9" w:rsidRPr="00E714A9">
        <w:rPr>
          <w:color w:val="000000"/>
        </w:rPr>
        <w:t>Matej Pavić, Gorjani, Kula 68</w:t>
      </w:r>
    </w:p>
    <w:p w:rsidRDefault="00BC548C" w:rsidP="00981395" w:rsidR="00981395">
      <w:pPr>
        <w:jc w:val="both"/>
      </w:pPr>
      <w:r w:rsidRPr="00047B69">
        <w:t xml:space="preserve">2. </w:t>
      </w:r>
      <w:r w:rsidR="00D17B8F">
        <w:t>dužnik</w:t>
      </w:r>
      <w:r w:rsidR="003A6EEB">
        <w:t xml:space="preserve"> </w:t>
      </w:r>
      <w:r w:rsidR="00E714A9">
        <w:t>EFEKT j.d.o.o., Đakovo, Ante Starčevića 8</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F351A">
        <w:rPr>
          <w:color w:val="000000"/>
        </w:rPr>
        <w:t>2</w:t>
      </w:r>
      <w:r w:rsidR="008E28EF">
        <w:rPr>
          <w:color w:val="000000"/>
        </w:rPr>
        <w:t>4</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083" w:rsidR="00DF4083">
      <w:r>
        <w:separator/>
      </w:r>
    </w:p>
  </w:endnote>
  <w:endnote w:id="0" w:type="continuationSeparator">
    <w:p w:rsidRDefault="00DF4083" w:rsidR="00DF40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083" w:rsidR="00DF4083">
      <w:r>
        <w:separator/>
      </w:r>
    </w:p>
  </w:footnote>
  <w:footnote w:id="0" w:type="continuationSeparator">
    <w:p w:rsidRDefault="00DF4083" w:rsidR="00DF40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19EB">
      <w:rPr>
        <w:rStyle w:val="Brojstranice"/>
        <w:noProof/>
      </w:rPr>
      <w:t>3</w:t>
    </w:r>
    <w:r>
      <w:rPr>
        <w:rStyle w:val="Brojstranice"/>
      </w:rPr>
      <w:fldChar w:fldCharType="end"/>
    </w:r>
  </w:p>
  <w:p w:rsidRDefault="0004155F" w:rsidP="0004155F" w:rsidR="0004155F">
    <w:pPr>
      <w:pStyle w:val="Zaglavlje"/>
      <w:jc w:val="right"/>
    </w:pPr>
    <w:r>
      <w:t>7 St-290/18-8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155F" w:rsidP="0004155F" w:rsidR="0004155F">
    <w:pPr>
      <w:pStyle w:val="Zaglavlje"/>
      <w:jc w:val="right"/>
    </w:pPr>
    <w:r>
      <w:t>7 St-290/18-8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5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63972"/>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3512E"/>
    <w:rsid w:val="00341C0D"/>
    <w:rsid w:val="003428AC"/>
    <w:rsid w:val="00342932"/>
    <w:rsid w:val="003432D0"/>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6C8E"/>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1272"/>
    <w:rsid w:val="005E26ED"/>
    <w:rsid w:val="005E2BEA"/>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8EF"/>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19EB"/>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4FB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4A14"/>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44D0"/>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4083"/>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5EB9"/>
    <w:rsid w:val="00E66DED"/>
    <w:rsid w:val="00E714A9"/>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AC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351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AB19EB"/>
    <w:rPr>
      <w:color w:val="808080"/>
      <w:bdr w:space="0" w:sz="0" w:color="auto" w:val="none"/>
      <w:shd w:fill="CCFFFF" w:color="auto" w:val="clear"/>
    </w:rPr>
  </w:style>
  <w:style w:customStyle="true" w:styleId="eSPISCCParagraphDefaultFont" w:type="character">
    <w:name w:val="eSPIS_CC_Paragraph Default Font"/>
    <w:basedOn w:val="Naglaeno"/>
    <w:rsid w:val="00AB19EB"/>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AB19EB"/>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19EB"/>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B19EB"/>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AB19EB"/>
    <w:rPr>
      <w:color w:val="808080"/>
      <w:bdr w:color="auto" w:space="0" w:sz="0" w:val="none"/>
      <w:shd w:color="auto" w:fill="CCFFFF" w:val="clear"/>
    </w:rPr>
  </w:style>
  <w:style w:customStyle="1" w:styleId="eSPISCCParagraphDefaultFont" w:type="character">
    <w:name w:val="eSPIS_CC_Paragraph Default Font"/>
    <w:basedOn w:val="Naglaeno"/>
    <w:rsid w:val="00AB19EB"/>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AB19EB"/>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19EB"/>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B19EB"/>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209153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412026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25840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08920771">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913617">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495878289">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346065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5662490">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0604314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St-290/2018</izvorni_sadrzaj>
    <derivirana_varijabla naziv="DomainObject.Predmet.OznakaBroj_1">St-290/2018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EFEKT j.d.o.o. za usluge, proizvodnju i trgovinu zastupanog po punomoćniku Matej Pavić</izvorni_sadrzaj>
    <derivirana_varijabla naziv="DomainObject.Predmet.ProtustrankaFormated_1">  EFEKT j.d.o.o. za usluge, proizvodnju i trgovinu zastupanog po punomoćniku Matej Pavić</derivirana_varijabla>
  </DomainObject.Predmet.ProtustrankaFormated>
  <DomainObject.Predmet.ProtustrankaFormatedOIB>
    <izvorni_sadrzaj>  EFEKT j.d.o.o. za usluge, proizvodnju i trgovinu, OIB 87346400841 zastupanog po punomoćniku Matej Pavić</izvorni_sadrzaj>
    <derivirana_varijabla naziv="DomainObject.Predmet.ProtustrankaFormatedOIB_1">  EFEKT j.d.o.o. za usluge, proizvodnju i trgovinu, OIB 87346400841 zastupanog po punomoćniku Matej Pavić</derivirana_varijabla>
  </DomainObject.Predmet.ProtustrankaFormatedOIB>
  <DomainObject.Predmet.ProtustrankaFormatedWithAdress>
    <izvorni_sadrzaj> EFEKT j.d.o.o. za usluge, proizvodnju i trgovinu, Ante Starčevića 8, 31400 Đakovo zastupanog po punomoćniku Matej Pavić</izvorni_sadrzaj>
    <derivirana_varijabla naziv="DomainObject.Predmet.ProtustrankaFormatedWithAdress_1"> EFEKT j.d.o.o. za usluge, proizvodnju i trgovinu, Ante Starčevića 8, 31400 Đakovo zastupanog po punomoćniku Matej Pavić</derivirana_varijabla>
  </DomainObject.Predmet.ProtustrankaFormatedWithAdress>
  <DomainObject.Predmet.ProtustrankaFormatedWithAdressOIB>
    <izvorni_sadrzaj> EFEKT j.d.o.o. za usluge, proizvodnju i trgovinu, OIB 87346400841, Ante Starčevića 8, 31400 Đakovo zastupanog po punomoćniku Matej Pavić</izvorni_sadrzaj>
    <derivirana_varijabla naziv="DomainObject.Predmet.ProtustrankaFormatedWithAdressOIB_1"> EFEKT j.d.o.o. za usluge, proizvodnju i trgovinu, OIB 87346400841, Ante Starčevića 8, 31400 Đakovo zastupanog po punomoćniku Matej Pavić</derivirana_varijabla>
  </DomainObject.Predmet.ProtustrankaFormatedWithAdressOIB>
  <DomainObject.Predmet.ProtustrankaWithAdress>
    <izvorni_sadrzaj>EFEKT j.d.o.o. za usluge, proizvodnju i trgovinu Ante Starčevića 8, 31400 Đakovo</izvorni_sadrzaj>
    <derivirana_varijabla naziv="DomainObject.Predmet.ProtustrankaWithAdress_1">EFEKT j.d.o.o. za usluge, proizvodnju i trgovinu Ante Starčevića 8, 31400 Đakovo</derivirana_varijabla>
  </DomainObject.Predmet.ProtustrankaWithAdress>
  <DomainObject.Predmet.ProtustrankaWithAdressOIB>
    <izvorni_sadrzaj>EFEKT j.d.o.o. za usluge, proizvodnju i trgovinu, OIB 87346400841, Ante Starčevića 8, 31400 Đakovo</izvorni_sadrzaj>
    <derivirana_varijabla naziv="DomainObject.Predmet.ProtustrankaWithAdressOIB_1">EFEKT j.d.o.o. za usluge, proizvodnju i trgovinu, OIB 87346400841, Ante Starčevića 8, 31400 Đakovo</derivirana_varijabla>
  </DomainObject.Predmet.ProtustrankaWithAdressOIB>
  <DomainObject.Predmet.ProtustrankaNazivFormated>
    <izvorni_sadrzaj>EFEKT j.d.o.o. za usluge, proizvodnju i trgovinu</izvorni_sadrzaj>
    <derivirana_varijabla naziv="DomainObject.Predmet.ProtustrankaNazivFormated_1">EFEKT j.d.o.o. za usluge, proizvodnju i trgovinu</derivirana_varijabla>
  </DomainObject.Predmet.ProtustrankaNazivFormated>
  <DomainObject.Predmet.ProtustrankaNazivFormatedOIB>
    <izvorni_sadrzaj>EFEKT j.d.o.o. za usluge, proizvodnju i trgovinu, OIB 87346400841</izvorni_sadrzaj>
    <derivirana_varijabla naziv="DomainObject.Predmet.ProtustrankaNazivFormatedOIB_1">EFEKT j.d.o.o. za usluge, proizvodnju i trgovinu, OIB 87346400841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 A RC OSIJEK</izvorni_sadrzaj>
    <derivirana_varijabla naziv="DomainObject.Predmet.StrankaFormated_1">  FIN A RC OSIJEK</derivirana_varijabla>
  </DomainObject.Predmet.StrankaFormated>
  <DomainObject.Predmet.StrankaFormatedOIB>
    <izvorni_sadrzaj>  FIN A RC OSIJEK, OIB 85821130368</izvorni_sadrzaj>
    <derivirana_varijabla naziv="DomainObject.Predmet.StrankaFormatedOIB_1">  FIN A RC OSIJEK, OIB 85821130368</derivirana_varijabla>
  </DomainObject.Predmet.StrankaFormatedOIB>
  <DomainObject.Predmet.StrankaFormatedWithAdress>
    <izvorni_sadrzaj> FIN A RC OSIJEK</izvorni_sadrzaj>
    <derivirana_varijabla naziv="DomainObject.Predmet.StrankaFormatedWithAdress_1"> FIN A RC OSIJEK</derivirana_varijabla>
  </DomainObject.Predmet.StrankaFormatedWithAdress>
  <DomainObject.Predmet.StrankaFormatedWithAdressOIB>
    <izvorni_sadrzaj> FIN A RC OSIJEK, OIB 85821130368</izvorni_sadrzaj>
    <derivirana_varijabla naziv="DomainObject.Predmet.StrankaFormatedWithAdressOIB_1"> FIN A RC OSIJEK, OIB 85821130368</derivirana_varijabla>
  </DomainObject.Predmet.StrankaFormatedWithAdressOIB>
  <DomainObject.Predmet.StrankaWithAdress>
    <izvorni_sadrzaj>FIN A RC OSIJEK </izvorni_sadrzaj>
    <derivirana_varijabla naziv="DomainObject.Predmet.StrankaWithAdress_1">FIN A RC OSIJEK </derivirana_varijabla>
  </DomainObject.Predmet.StrankaWithAdress>
  <DomainObject.Predmet.StrankaWithAdressOIB>
    <izvorni_sadrzaj>FIN A RC OSIJEK, OIB 85821130368</izvorni_sadrzaj>
    <derivirana_varijabla naziv="DomainObject.Predmet.StrankaWithAdressOIB_1">FIN A RC OSIJEK, OIB 85821130368</derivirana_varijabla>
  </DomainObject.Predmet.StrankaWithAdressOIB>
  <DomainObject.Predmet.StrankaNazivFormated>
    <izvorni_sadrzaj>FIN A RC OSIJEK</izvorni_sadrzaj>
    <derivirana_varijabla naziv="DomainObject.Predmet.StrankaNazivFormated_1">FIN A RC OSIJEK</derivirana_varijabla>
  </DomainObject.Predmet.StrankaNazivFormated>
  <DomainObject.Predmet.StrankaNazivFormatedOIB>
    <izvorni_sadrzaj>FIN A RC OSIJEK, OIB 85821130368</izvorni_sadrzaj>
    <derivirana_varijabla naziv="DomainObject.Predmet.StrankaNazivFormatedOIB_1">FIN 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 A RC OSIJEK</item>
    </izvorni_sadrzaj>
    <derivirana_varijabla naziv="DomainObject.Predmet.StrankaListFormated_1">
      <item>FIN A RC OSIJEK</item>
    </derivirana_varijabla>
  </DomainObject.Predmet.StrankaListFormated>
  <DomainObject.Predmet.StrankaListFormatedOIB>
    <izvorni_sadrzaj>
      <item>FIN A RC OSIJEK, OIB 85821130368</item>
    </izvorni_sadrzaj>
    <derivirana_varijabla naziv="DomainObject.Predmet.StrankaListFormatedOIB_1">
      <item>FIN A RC OSIJEK, OIB 85821130368</item>
    </derivirana_varijabla>
  </DomainObject.Predmet.StrankaListFormatedOIB>
  <DomainObject.Predmet.StrankaListFormatedWithAdress>
    <izvorni_sadrzaj>
      <item>FIN A RC OSIJEK</item>
    </izvorni_sadrzaj>
    <derivirana_varijabla naziv="DomainObject.Predmet.StrankaListFormatedWithAdress_1">
      <item>FIN A RC OSIJEK</item>
    </derivirana_varijabla>
  </DomainObject.Predmet.StrankaListFormatedWithAdress>
  <DomainObject.Predmet.StrankaListFormatedWithAdressOIB>
    <izvorni_sadrzaj>
      <item>FIN A RC OSIJEK, OIB 85821130368</item>
    </izvorni_sadrzaj>
    <derivirana_varijabla naziv="DomainObject.Predmet.StrankaListFormatedWithAdressOIB_1">
      <item>FIN A RC OSIJEK, OIB 85821130368</item>
    </derivirana_varijabla>
  </DomainObject.Predmet.StrankaListFormatedWithAdressOIB>
  <DomainObject.Predmet.StrankaListNazivFormated>
    <izvorni_sadrzaj>
      <item>FIN A RC OSIJEK</item>
    </izvorni_sadrzaj>
    <derivirana_varijabla naziv="DomainObject.Predmet.StrankaListNazivFormated_1">
      <item>FIN A RC OSIJEK</item>
    </derivirana_varijabla>
  </DomainObject.Predmet.StrankaListNazivFormated>
  <DomainObject.Predmet.StrankaListNazivFormatedOIB>
    <izvorni_sadrzaj>
      <item>FIN A RC OSIJEK, OIB 85821130368</item>
    </izvorni_sadrzaj>
    <derivirana_varijabla naziv="DomainObject.Predmet.StrankaListNazivFormatedOIB_1">
      <item>FIN A RC OSIJEK, OIB 85821130368</item>
    </derivirana_varijabla>
  </DomainObject.Predmet.StrankaListNazivFormatedOIB>
  <DomainObject.Predmet.ProtuStrankaListFormated>
    <izvorni_sadrzaj>
      <item>EFEKT j.d.o.o. za usluge, proizvodnju i trgovinu zastupanog po punomoćniku Matej Pavić</item>
    </izvorni_sadrzaj>
    <derivirana_varijabla naziv="DomainObject.Predmet.ProtuStrankaListFormated_1">
      <item>EFEKT j.d.o.o. za usluge, proizvodnju i trgovinu zastupanog po punomoćniku Matej Pavić</item>
    </derivirana_varijabla>
  </DomainObject.Predmet.ProtuStrankaListFormated>
  <DomainObject.Predmet.ProtuStrankaListFormatedOIB>
    <izvorni_sadrzaj>
      <item>EFEKT j.d.o.o. za usluge, proizvodnju i trgovinu, OIB 87346400841 zastupanog po punomoćniku Matej Pavić</item>
    </izvorni_sadrzaj>
    <derivirana_varijabla naziv="DomainObject.Predmet.ProtuStrankaListFormatedOIB_1">
      <item>EFEKT j.d.o.o. za usluge, proizvodnju i trgovinu, OIB 87346400841 zastupanog po punomoćniku Matej Pavić</item>
    </derivirana_varijabla>
  </DomainObject.Predmet.ProtuStrankaListFormatedOIB>
  <DomainObject.Predmet.ProtuStrankaListFormatedWithAdress>
    <izvorni_sadrzaj>
      <item>EFEKT j.d.o.o. za usluge, proizvodnju i trgovinu, Ante Starčevića 8, 31400 Đakovo zastupanog po punomoćniku Matej Pavić</item>
    </izvorni_sadrzaj>
    <derivirana_varijabla naziv="DomainObject.Predmet.ProtuStrankaListFormatedWithAdress_1">
      <item>EFEKT j.d.o.o. za usluge, proizvodnju i trgovinu, Ante Starčevića 8, 31400 Đakovo zastupanog po punomoćniku Matej Pavić</item>
    </derivirana_varijabla>
  </DomainObject.Predmet.ProtuStrankaListFormatedWithAdress>
  <DomainObject.Predmet.ProtuStrankaListFormatedWithAdressOIB>
    <izvorni_sadrzaj>
      <item>EFEKT j.d.o.o. za usluge, proizvodnju i trgovinu, OIB 87346400841, Ante Starčevića 8, 31400 Đakovo zastupanog po punomoćniku Matej Pavić</item>
    </izvorni_sadrzaj>
    <derivirana_varijabla naziv="DomainObject.Predmet.ProtuStrankaListFormatedWithAdressOIB_1">
      <item>EFEKT j.d.o.o. za usluge, proizvodnju i trgovinu, OIB 87346400841, Ante Starčevića 8, 31400 Đakovo zastupanog po punomoćniku Matej Pavić</item>
    </derivirana_varijabla>
  </DomainObject.Predmet.ProtuStrankaListFormatedWithAdressOIB>
  <DomainObject.Predmet.ProtuStrankaListNazivFormated>
    <izvorni_sadrzaj>
      <item>EFEKT j.d.o.o. za usluge, proizvodnju i trgovinu</item>
    </izvorni_sadrzaj>
    <derivirana_varijabla naziv="DomainObject.Predmet.ProtuStrankaListNazivFormated_1">
      <item>EFEKT j.d.o.o. za usluge, proizvodnju i trgovinu</item>
    </derivirana_varijabla>
  </DomainObject.Predmet.ProtuStrankaListNazivFormated>
  <DomainObject.Predmet.ProtuStrankaListNazivFormatedOIB>
    <izvorni_sadrzaj>
      <item>EFEKT j.d.o.o. za usluge, proizvodnju i trgovinu, OIB 87346400841</item>
    </izvorni_sadrzaj>
    <derivirana_varijabla naziv="DomainObject.Predmet.ProtuStrankaListNazivFormatedOIB_1">
      <item>EFEKT j.d.o.o. za usluge, proizvodnju i trgovinu, OIB 87346400841</item>
    </derivirana_varijabla>
  </DomainObject.Predmet.ProtuStrankaListNazivFormatedOIB>
  <DomainObject.Predmet.OstaliListFormated>
    <izvorni_sadrzaj>
      <item>Matej Pavić punomoćnik sudionika u postupku EFEKT j.d.o.o. za usluge, proizvodnju i trgovinu</item>
    </izvorni_sadrzaj>
    <derivirana_varijabla naziv="DomainObject.Predmet.OstaliListFormated_1">
      <item>Matej Pavić punomoćnik sudionika u postupku EFEKT j.d.o.o. za usluge, proizvodnju i trgovinu</item>
    </derivirana_varijabla>
  </DomainObject.Predmet.OstaliListFormated>
  <DomainObject.Predmet.OstaliListFormatedOIB>
    <izvorni_sadrzaj>
      <item>Matej Pavić, OIB 97467393912 punomoćnik sudionika u postupku EFEKT j.d.o.o. za usluge, proizvodnju i trgovinu</item>
    </izvorni_sadrzaj>
    <derivirana_varijabla naziv="DomainObject.Predmet.OstaliListFormatedOIB_1">
      <item>Matej Pavić, OIB 97467393912 punomoćnik sudionika u postupku EFEKT j.d.o.o. za usluge, proizvodnju i trgovinu</item>
    </derivirana_varijabla>
  </DomainObject.Predmet.OstaliListFormatedOIB>
  <DomainObject.Predmet.OstaliListFormatedWithAdress>
    <izvorni_sadrzaj>
      <item>Matej Pavić, Kula 68, 31422 Gorjani punomoćnik sudionika u postupku EFEKT j.d.o.o. za usluge, proizvodnju i trgovinu</item>
    </izvorni_sadrzaj>
    <derivirana_varijabla naziv="DomainObject.Predmet.OstaliListFormatedWithAdress_1">
      <item>Matej Pavić, Kula 68, 31422 Gorjani punomoćnik sudionika u postupku EFEKT j.d.o.o. za usluge, proizvodnju i trgovinu</item>
    </derivirana_varijabla>
  </DomainObject.Predmet.OstaliListFormatedWithAdress>
  <DomainObject.Predmet.OstaliListFormatedWithAdressOIB>
    <izvorni_sadrzaj>
      <item>Matej Pavić, OIB 97467393912, Kula 68, 31422 Gorjani punomoćnik sudionika u postupku EFEKT j.d.o.o. za usluge, proizvodnju i trgovinu</item>
    </izvorni_sadrzaj>
    <derivirana_varijabla naziv="DomainObject.Predmet.OstaliListFormatedWithAdressOIB_1">
      <item>Matej Pavić, OIB 97467393912, Kula 68, 31422 Gorjani punomoćnik sudionika u postupku EFEKT j.d.o.o. za usluge, proizvodnju i trgovinu</item>
    </derivirana_varijabla>
  </DomainObject.Predmet.OstaliListFormatedWithAdressOIB>
  <DomainObject.Predmet.OstaliListNazivFormated>
    <izvorni_sadrzaj>
      <item>Matej Pavić</item>
    </izvorni_sadrzaj>
    <derivirana_varijabla naziv="DomainObject.Predmet.OstaliListNazivFormated_1">
      <item>Matej Pavić</item>
    </derivirana_varijabla>
  </DomainObject.Predmet.OstaliListNazivFormated>
  <DomainObject.Predmet.OstaliListNazivFormatedOIB>
    <izvorni_sadrzaj>
      <item>Matej Pavić, OIB 97467393912</item>
    </izvorni_sadrzaj>
    <derivirana_varijabla naziv="DomainObject.Predmet.OstaliListNazivFormatedOIB_1">
      <item>Matej Pavić, OIB 97467393912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 A RC OSIJEK</izvorni_sadrzaj>
    <derivirana_varijabla naziv="DomainObject.Predmet.StrankaIDrugi_1">FIN A RC OSIJEK</derivirana_varijabla>
  </DomainObject.Predmet.StrankaIDrugi>
  <DomainObject.Predmet.ProtustrankaIDrugi>
    <izvorni_sadrzaj>EFEKT j.d.o.o. za usluge, proizvodnju i trgovinu</izvorni_sadrzaj>
    <derivirana_varijabla naziv="DomainObject.Predmet.ProtustrankaIDrugi_1">EFEKT j.d.o.o. za usluge, proizvodnju i trgovinu</derivirana_varijabla>
  </DomainObject.Predmet.ProtustrankaIDrugi>
  <DomainObject.Predmet.StrankaIDrugiAdressOIB>
    <izvorni_sadrzaj>FIN A RC OSIJEK, OIB 85821130368</izvorni_sadrzaj>
    <derivirana_varijabla naziv="DomainObject.Predmet.StrankaIDrugiAdressOIB_1">FIN A RC OSIJEK, OIB 85821130368</derivirana_varijabla>
  </DomainObject.Predmet.StrankaIDrugiAdressOIB>
  <DomainObject.Predmet.ProtustrankaIDrugiAdressOIB>
    <izvorni_sadrzaj>EFEKT j.d.o.o. za usluge, proizvodnju i trgovinu, OIB 87346400841, Ante Starčevića 8, 31400 Đakovo</izvorni_sadrzaj>
    <derivirana_varijabla naziv="DomainObject.Predmet.ProtustrankaIDrugiAdressOIB_1">EFEKT j.d.o.o. za usluge, proizvodnju i trgovinu, OIB 87346400841, Ante Starčevića 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 A RC OSIJEK</item>
      <item>EFEKT j.d.o.o. za usluge, proizvodnju i trgovinu</item>
      <item>Matej Pavić</item>
    </izvorni_sadrzaj>
    <derivirana_varijabla naziv="DomainObject.Predmet.SudioniciListNaziv_1">
      <item>FIN A RC OSIJEK</item>
      <item>EFEKT j.d.o.o. za usluge, proizvodnju i trgovinu</item>
      <item>Matej Pavić</item>
    </derivirana_varijabla>
  </DomainObject.Predmet.SudioniciListNaziv>
  <DomainObject.Predmet.SudioniciListAdressOIB>
    <izvorni_sadrzaj>
      <item>FIN A RC OSIJEK, OIB 85821130368</item>
      <item>EFEKT j.d.o.o. za usluge, proizvodnju i trgovinu, OIB 87346400841, Ante Starčevića 8,31400 Đakovo</item>
      <item>Matej Pavić, OIB 97467393912, Kula 68,31422 Gorjani</item>
    </izvorni_sadrzaj>
    <derivirana_varijabla naziv="DomainObject.Predmet.SudioniciListAdressOIB_1">
      <item>FIN A RC OSIJEK, OIB 85821130368</item>
      <item>EFEKT j.d.o.o. za usluge, proizvodnju i trgovinu, OIB 87346400841, Ante Starčevića 8,31400 Đakovo</item>
      <item>Matej Pavić, OIB 97467393912, Kula 68,31422 Gorjani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87346400841</item>
      <item>, OIB 97467393912</item>
    </izvorni_sadrzaj>
    <derivirana_varijabla naziv="DomainObject.Predmet.SudioniciListNazivOIB_1">
      <item>, OIB 85821130368</item>
      <item>, OIB 87346400841</item>
      <item>, OIB 97467393912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AB26A8-7614-493C-B221-AC466535E5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837</properties:Words>
  <properties:Characters>4523</properties:Characters>
  <properties:Lines>136</properties:Lines>
  <properties:Paragraphs>41</properties:Paragraphs>
  <properties:TotalTime>603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2018-04-23T12:47:00Z</cp:lastPrinted>
  <dcterms:modified xmlns:xsi="http://www.w3.org/2001/XMLSchema-instance" xsi:type="dcterms:W3CDTF">2018-04-23T12:47:00Z</dcterms:modified>
  <cp:revision>703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EFEKT  (-8).docx)</vt:lpwstr>
  </prop:property>
  <prop:property name="CC_coloring" pid="4" fmtid="{D5CDD505-2E9C-101B-9397-08002B2CF9AE}">
    <vt:bool>true</vt:bool>
  </prop:property>
  <prop:property name="BrojStranica" pid="5" fmtid="{D5CDD505-2E9C-101B-9397-08002B2CF9AE}">
    <vt:i4>3</vt:i4>
  </prop:property>
</prop:Properties>
</file>