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d077" w14:paraId="003d077" w:rsidRDefault="00844040" w:rsidP="00C66D6B" w:rsidR="00C66D6B" w:rsidRPr="001171AB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St-</w:t>
      </w:r>
      <w:r w:rsidR="008F457E">
        <w:rPr>
          <w:rFonts w:hAnsi="Times New Roman" w:ascii="Times New Roman"/>
          <w:sz w:val="24"/>
          <w:szCs w:val="24"/>
        </w:rPr>
        <w:t>369/13-155</w:t>
      </w:r>
    </w:p>
    <w:p w:rsidRDefault="00F07DFD" w:rsidP="00F07DFD" w:rsidR="00F07DFD">
      <w:r>
        <w:rPr>
          <w:rStyle w:val="Naglaeno"/>
        </w:rPr>
        <w:t xml:space="preserve">             </w:t>
      </w:r>
      <w:r w:rsidR="001A3A4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7DFD" w:rsidP="00F07DFD" w:rsidR="00F07DFD" w:rsidRPr="00D21A2C"/>
    <w:p w:rsidRDefault="00F07DFD" w:rsidP="00F07DFD" w:rsidR="00F07DF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07DFD" w:rsidP="00F07DFD" w:rsidR="00F07DF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07DFD" w:rsidP="00F07DFD" w:rsidR="004E7FB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44040" w:rsidP="00F07DFD" w:rsidR="00844040" w:rsidRPr="00F07DFD">
      <w:pPr>
        <w:ind w:hanging="720" w:left="360"/>
        <w:rPr>
          <w:sz w:val="22"/>
          <w:szCs w:val="22"/>
        </w:rPr>
      </w:pPr>
    </w:p>
    <w:p w:rsidRDefault="004E7FB2" w:rsidP="004E7FB2" w:rsidR="004E7FB2">
      <w:pPr>
        <w:jc w:val="center"/>
      </w:pPr>
      <w:r>
        <w:t>R E P U B L I K A  H R V A T S K A</w:t>
      </w:r>
    </w:p>
    <w:p w:rsidRDefault="004E7FB2" w:rsidP="004E7FB2" w:rsidR="004E7FB2"/>
    <w:p w:rsidRDefault="004E7FB2" w:rsidP="004E7FB2" w:rsidR="004E7FB2" w:rsidRPr="0013209D">
      <w:pPr>
        <w:jc w:val="center"/>
      </w:pPr>
      <w:r w:rsidRPr="0013209D">
        <w:t>R J E Š E N J E</w:t>
      </w:r>
    </w:p>
    <w:p w:rsidRDefault="004E7FB2" w:rsidP="004E7FB2" w:rsidR="004E7FB2" w:rsidRPr="0013209D"/>
    <w:p w:rsidRDefault="004E7FB2" w:rsidP="004E7FB2" w:rsidR="004E7FB2">
      <w:pPr>
        <w:rPr>
          <w:b/>
        </w:rPr>
      </w:pPr>
    </w:p>
    <w:p w:rsidRDefault="004E7FB2" w:rsidP="00B16332" w:rsidR="004E7FB2" w:rsidRPr="00B16332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tab/>
      </w:r>
      <w:r w:rsidR="00844040" w:rsidRPr="008F457E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8F457E" w:rsidRPr="008F457E">
        <w:rPr>
          <w:rFonts w:hAnsi="Times New Roman" w:ascii="Times New Roman"/>
          <w:b/>
          <w:color w:val="000000"/>
          <w:sz w:val="24"/>
          <w:szCs w:val="24"/>
        </w:rPr>
        <w:t>PAN TRGOVINA d.o.o. za trgovinu, proizvodnju i usluge, u stečaju Đakovo, Pape Ivana Pavla II br. 10, OIB: 39628436169, MBS: 050033538</w:t>
      </w:r>
      <w:r w:rsidR="00844040" w:rsidRPr="008F457E">
        <w:rPr>
          <w:rFonts w:hAnsi="Times New Roman" w:ascii="Times New Roman"/>
          <w:b/>
          <w:sz w:val="24"/>
          <w:szCs w:val="24"/>
        </w:rPr>
        <w:t>,</w:t>
      </w:r>
      <w:r w:rsidR="00844040" w:rsidRPr="008F457E">
        <w:rPr>
          <w:rFonts w:hAnsi="Times New Roman" w:ascii="Times New Roman"/>
          <w:sz w:val="24"/>
          <w:szCs w:val="24"/>
        </w:rPr>
        <w:t xml:space="preserve"> dana </w:t>
      </w:r>
      <w:r w:rsidR="008F457E" w:rsidRPr="008F457E">
        <w:rPr>
          <w:rFonts w:hAnsi="Times New Roman" w:ascii="Times New Roman"/>
          <w:sz w:val="24"/>
          <w:szCs w:val="24"/>
        </w:rPr>
        <w:t>29. ožujka 2017. g.,</w:t>
      </w:r>
    </w:p>
    <w:p w:rsidRDefault="004B741D" w:rsidP="00B16332" w:rsidR="004E7FB2">
      <w:pPr>
        <w:jc w:val="center"/>
      </w:pPr>
      <w:r w:rsidRPr="0013209D">
        <w:t>r i j e š i o   j e</w:t>
      </w:r>
    </w:p>
    <w:p w:rsidRDefault="000C05B6" w:rsidP="004B741D" w:rsidR="000C05B6">
      <w:pPr>
        <w:pStyle w:val="Tijeloteksta"/>
      </w:pPr>
    </w:p>
    <w:p w:rsidRDefault="001A3A45" w:rsidP="001A3A45" w:rsidR="001A3A45">
      <w:pPr>
        <w:pStyle w:val="Tijeloteksta"/>
        <w:ind w:firstLine="708"/>
      </w:pPr>
      <w:r>
        <w:t xml:space="preserve">U stečajnom postupku nad dužnikom </w:t>
      </w:r>
      <w:r w:rsidRPr="008F457E">
        <w:rPr>
          <w:b/>
          <w:color w:val="000000"/>
        </w:rPr>
        <w:t>PAN TRGOVINA d.o.o. za trgovinu, proizvodnju i usluge, u stečaju Đakovo, Pape Ivana Pavla II br. 10, OIB: 39628436169, MBS: 050033538</w:t>
      </w:r>
      <w:r>
        <w:t xml:space="preserve">, </w:t>
      </w:r>
      <w:r>
        <w:rPr>
          <w:b/>
          <w:bCs/>
        </w:rPr>
        <w:t xml:space="preserve"> </w:t>
      </w:r>
      <w:r>
        <w:rPr>
          <w:bCs/>
        </w:rPr>
        <w:t>z</w:t>
      </w:r>
      <w:r>
        <w:t>akazuje se Skupština vjerovnika, za dan</w:t>
      </w:r>
    </w:p>
    <w:p w:rsidRDefault="001A3A45" w:rsidP="001A3A45" w:rsidR="001A3A45">
      <w:pPr>
        <w:pStyle w:val="Tijeloteksta"/>
      </w:pPr>
    </w:p>
    <w:p w:rsidRDefault="001A3A45" w:rsidP="001A3A45" w:rsidR="001A3A45">
      <w:pPr>
        <w:pStyle w:val="Tijeloteksta"/>
        <w:jc w:val="center"/>
        <w:rPr>
          <w:b/>
        </w:rPr>
      </w:pPr>
      <w:r>
        <w:rPr>
          <w:b/>
        </w:rPr>
        <w:t>11. travanj 2017. g. u 11,15 sati</w:t>
      </w:r>
    </w:p>
    <w:p w:rsidRDefault="001A3A45" w:rsidP="001A3A45" w:rsidR="001A3A45">
      <w:pPr>
        <w:pStyle w:val="Tijeloteksta"/>
        <w:rPr>
          <w:b/>
        </w:rPr>
      </w:pPr>
    </w:p>
    <w:p w:rsidRDefault="001A3A45" w:rsidP="001A3A45" w:rsidR="001A3A45">
      <w:pPr>
        <w:pStyle w:val="Tijeloteksta"/>
        <w:jc w:val="left"/>
      </w:pPr>
      <w:r>
        <w:t>u prostorijama Trgovačkog suda Osijek, Zagrebačka broj 2, soba broj 40/II</w:t>
      </w:r>
    </w:p>
    <w:p w:rsidRDefault="001A3A45" w:rsidP="001A3A45" w:rsidR="001A3A45">
      <w:pPr>
        <w:pStyle w:val="Tijeloteksta"/>
        <w:jc w:val="left"/>
      </w:pPr>
    </w:p>
    <w:p w:rsidRDefault="001A3A45" w:rsidP="001A3A45" w:rsidR="001A3A45">
      <w:pPr>
        <w:pStyle w:val="Tijeloteksta"/>
        <w:jc w:val="left"/>
      </w:pPr>
      <w:r>
        <w:t>sa sljedećim dnevnim redom:</w:t>
      </w:r>
    </w:p>
    <w:p w:rsidRDefault="001A3A45" w:rsidP="001A3A45" w:rsidR="001A3A45">
      <w:pPr>
        <w:pStyle w:val="Tijeloteksta"/>
        <w:jc w:val="left"/>
      </w:pPr>
    </w:p>
    <w:p w:rsidRDefault="000853E6" w:rsidP="001A3A45" w:rsidR="000853E6">
      <w:pPr>
        <w:numPr>
          <w:ilvl w:val="0"/>
          <w:numId w:val="8"/>
        </w:numPr>
        <w:jc w:val="both"/>
      </w:pPr>
      <w:r>
        <w:t>Izvješće stečajnog upravitelja o tijeku stečajnog postupka</w:t>
      </w:r>
    </w:p>
    <w:p w:rsidRDefault="000853E6" w:rsidP="001A3A45" w:rsidR="001A3A45">
      <w:pPr>
        <w:numPr>
          <w:ilvl w:val="0"/>
          <w:numId w:val="8"/>
        </w:numPr>
        <w:jc w:val="both"/>
      </w:pPr>
      <w:r>
        <w:t>donošenje odluke o načinu i uvjetima unovčenja imovine stečajnog dužnika.</w:t>
      </w:r>
    </w:p>
    <w:p w:rsidRDefault="001A3A45" w:rsidP="001A3A45" w:rsidR="001A3A45">
      <w:pPr>
        <w:numPr>
          <w:ilvl w:val="0"/>
          <w:numId w:val="8"/>
        </w:numPr>
        <w:jc w:val="both"/>
      </w:pPr>
      <w:r>
        <w:t>Razno</w:t>
      </w:r>
    </w:p>
    <w:p w:rsidRDefault="001A3A45" w:rsidP="001A3A45" w:rsidR="001A3A45">
      <w:pPr>
        <w:ind w:left="720"/>
        <w:jc w:val="both"/>
      </w:pPr>
    </w:p>
    <w:p w:rsidRDefault="001A3A45" w:rsidP="001A3A45" w:rsidR="001A3A45">
      <w:pPr>
        <w:ind w:left="720"/>
        <w:jc w:val="both"/>
      </w:pPr>
    </w:p>
    <w:p w:rsidRDefault="001A3A45" w:rsidP="001A3A45" w:rsidR="001A3A45" w:rsidRPr="00AB7477">
      <w:pPr>
        <w:ind w:left="720"/>
        <w:jc w:val="center"/>
      </w:pPr>
      <w:r w:rsidRPr="00025FCE">
        <w:t>Obrazloženje</w:t>
      </w:r>
    </w:p>
    <w:p w:rsidRDefault="001A3A45" w:rsidP="001A3A45" w:rsidR="001A3A45">
      <w:pPr>
        <w:pStyle w:val="Tijeloteksta"/>
        <w:rPr>
          <w:b/>
        </w:rPr>
      </w:pPr>
    </w:p>
    <w:p w:rsidRDefault="001A3A45" w:rsidP="001A3A45" w:rsidR="001A3A45">
      <w:pPr>
        <w:pStyle w:val="Tijeloteksta"/>
      </w:pPr>
      <w:r>
        <w:rPr>
          <w:b/>
        </w:rPr>
        <w:tab/>
      </w:r>
      <w:r>
        <w:t xml:space="preserve">Podneskom od </w:t>
      </w:r>
      <w:r w:rsidR="000853E6">
        <w:t>17. ožujka 2017. g.</w:t>
      </w:r>
      <w:r>
        <w:t xml:space="preserve"> stečajni upravitelj </w:t>
      </w:r>
      <w:r w:rsidR="000853E6">
        <w:t>Zoran Subotić iz B. Manastira predložio je sazivanje Skupštine vjerovnika</w:t>
      </w:r>
      <w:r>
        <w:t xml:space="preserve"> u izreci označenim dnevnim redom. </w:t>
      </w:r>
    </w:p>
    <w:p w:rsidRDefault="001A3A45" w:rsidP="001A3A45" w:rsidR="001A3A45">
      <w:pPr>
        <w:pStyle w:val="Tijeloteksta"/>
      </w:pPr>
      <w:r>
        <w:tab/>
        <w:t>Slijedom navedenog valjalo je  sukladno čl. 38. a i 38. b SZ-a  riješiti kao u izreci.</w:t>
      </w:r>
    </w:p>
    <w:p w:rsidRDefault="001A3A45" w:rsidP="001A3A45" w:rsidR="001A3A45">
      <w:pPr>
        <w:pStyle w:val="Tijeloteksta"/>
        <w:jc w:val="left"/>
      </w:pPr>
    </w:p>
    <w:p w:rsidRDefault="001A3A45" w:rsidP="001A3A45" w:rsidR="001A3A45">
      <w:pPr>
        <w:pStyle w:val="Tijeloteksta"/>
        <w:ind w:left="360"/>
        <w:jc w:val="left"/>
      </w:pPr>
    </w:p>
    <w:p w:rsidRDefault="001A3A45" w:rsidP="001A3A45" w:rsidR="001A3A45">
      <w:pPr>
        <w:pStyle w:val="Tijeloteksta"/>
        <w:ind w:left="360"/>
        <w:jc w:val="center"/>
      </w:pPr>
      <w:r>
        <w:t>U Osijeku 29. ožujka 2017. g.</w:t>
      </w:r>
    </w:p>
    <w:p w:rsidRDefault="001A3A45" w:rsidP="001A3A45" w:rsidR="001A3A45">
      <w:pPr>
        <w:pStyle w:val="Tijeloteksta"/>
      </w:pPr>
    </w:p>
    <w:p w:rsidRDefault="001A3A45" w:rsidP="001A3A45" w:rsidR="001A3A45">
      <w:pPr>
        <w:pStyle w:val="Tijeloteksta"/>
        <w:ind w:left="360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1A3A45" w:rsidP="001A3A45" w:rsidR="001A3A45">
      <w:pPr>
        <w:pStyle w:val="Tijeloteksta"/>
        <w:ind w:left="360"/>
        <w:jc w:val="left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1A3A45" w:rsidP="00B16332" w:rsidR="001A3A4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A3A45" w:rsidP="001A3A45" w:rsidR="001A3A45">
      <w:pPr>
        <w:pStyle w:val="Tijeloteksta"/>
        <w:ind w:left="360"/>
        <w:jc w:val="left"/>
      </w:pPr>
      <w:r>
        <w:t>UPUTA O PRAVNOM LIJEKU:</w:t>
      </w:r>
    </w:p>
    <w:p w:rsidRDefault="001A3A45" w:rsidP="001A3A45" w:rsidR="001A3A45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1A3A45" w:rsidP="001A3A45" w:rsidR="001A3A45">
      <w:pPr>
        <w:pStyle w:val="Tijeloteksta"/>
        <w:ind w:left="360"/>
        <w:jc w:val="left"/>
      </w:pPr>
    </w:p>
    <w:p w:rsidRDefault="001A3A45" w:rsidP="001A3A45" w:rsidR="001A3A45">
      <w:pPr>
        <w:pStyle w:val="Tijeloteksta"/>
        <w:ind w:left="360"/>
        <w:jc w:val="left"/>
      </w:pPr>
    </w:p>
    <w:p w:rsidRDefault="001A3A45" w:rsidP="001A3A45" w:rsidR="001A3A45">
      <w:pPr>
        <w:pStyle w:val="Tijeloteksta"/>
        <w:jc w:val="left"/>
      </w:pPr>
    </w:p>
    <w:p w:rsidRDefault="001A3A45" w:rsidP="001A3A45" w:rsidR="001A3A45">
      <w:pPr>
        <w:pStyle w:val="Tijeloteksta"/>
        <w:ind w:left="360"/>
        <w:jc w:val="left"/>
      </w:pPr>
      <w:r>
        <w:t>DNA</w:t>
      </w:r>
    </w:p>
    <w:p w:rsidRDefault="001A3A45" w:rsidP="001A3A45" w:rsidR="001A3A45" w:rsidRPr="0026110E">
      <w:pPr>
        <w:pStyle w:val="Tijeloteksta"/>
        <w:numPr>
          <w:ilvl w:val="0"/>
          <w:numId w:val="7"/>
        </w:numPr>
        <w:jc w:val="left"/>
      </w:pPr>
      <w:r>
        <w:t xml:space="preserve">Stečajni upravitelj </w:t>
      </w:r>
      <w:r w:rsidR="000853E6">
        <w:t>Zoran Subotić</w:t>
      </w:r>
    </w:p>
    <w:p w:rsidRDefault="001A3A45" w:rsidP="001A3A45" w:rsidR="001A3A45">
      <w:pPr>
        <w:pStyle w:val="Tijeloteksta"/>
        <w:numPr>
          <w:ilvl w:val="0"/>
          <w:numId w:val="7"/>
        </w:numPr>
        <w:jc w:val="left"/>
      </w:pPr>
      <w:r>
        <w:t xml:space="preserve">e-oglasna ploča uz podnesak st. uprav. od </w:t>
      </w:r>
      <w:r w:rsidR="000853E6">
        <w:t xml:space="preserve">17.3.2017. g. (str. 765-766 spisa) i uz podnesak od </w:t>
      </w:r>
      <w:r w:rsidR="00B16332">
        <w:t>17.3.2017. g. (str. 759-764 spisa)</w:t>
      </w:r>
    </w:p>
    <w:p w:rsidRDefault="001A3A45" w:rsidP="001A3A45" w:rsidR="001A3A45">
      <w:pPr>
        <w:pStyle w:val="Tijeloteksta"/>
        <w:numPr>
          <w:ilvl w:val="0"/>
          <w:numId w:val="7"/>
        </w:numPr>
        <w:jc w:val="left"/>
      </w:pPr>
      <w:r>
        <w:t xml:space="preserve">ŽDO </w:t>
      </w:r>
      <w:r w:rsidR="00B16332">
        <w:t>Osijek</w:t>
      </w:r>
    </w:p>
    <w:p w:rsidRDefault="001A3A45" w:rsidP="001A3A45" w:rsidR="001A3A45">
      <w:pPr>
        <w:pStyle w:val="Tijeloteksta"/>
        <w:numPr>
          <w:ilvl w:val="0"/>
          <w:numId w:val="7"/>
        </w:numPr>
        <w:jc w:val="left"/>
      </w:pPr>
      <w:r>
        <w:t>R-</w:t>
      </w:r>
      <w:r w:rsidR="00B16332">
        <w:t>11.4.</w:t>
      </w:r>
    </w:p>
    <w:p w:rsidRDefault="002D5985" w:rsidR="002D5985"/>
    <w:p w:rsidRDefault="00844040" w:rsidR="00844040"/>
    <w:p w:rsidRDefault="00844040" w:rsidR="00844040"/>
    <w:p w:rsidRDefault="00844040" w:rsidR="00844040"/>
    <w:p w:rsidRDefault="00844040" w:rsidR="00844040"/>
    <w:p w:rsidRDefault="00844040" w:rsidR="00844040"/>
    <w:p w:rsidRDefault="00844040" w:rsidR="00844040"/>
    <w:p w:rsidRDefault="00844040" w:rsidR="00844040"/>
    <w:p w:rsidRDefault="00844040" w:rsidR="00844040"/>
    <w:p w:rsidRDefault="00844040" w:rsidR="00844040"/>
    <w:p w:rsidRDefault="00844040" w:rsidR="00844040"/>
    <w:p w:rsidRDefault="00844040" w:rsidR="00844040"/>
    <w:p w:rsidRDefault="00844040" w:rsidR="00844040"/>
    <w:p w:rsidRDefault="00844040" w:rsidR="00844040"/>
    <w:p w:rsidRDefault="00844040" w:rsidR="00844040"/>
    <w:p w:rsidRDefault="00844040" w:rsidR="00844040"/>
    <w:p w:rsidRDefault="00844040" w:rsidR="00844040"/>
    <w:p w:rsidRDefault="00844040" w:rsidR="00844040"/>
    <w:p w:rsidRDefault="00B16332" w:rsidR="00B16332"/>
    <w:p w:rsidRDefault="00B16332" w:rsidR="00B16332"/>
    <w:p w:rsidRDefault="00B16332" w:rsidR="00B16332"/>
    <w:p w:rsidRDefault="00B16332" w:rsidR="00B16332"/>
    <w:p w:rsidRDefault="00B16332" w:rsidR="00B16332"/>
    <w:p w:rsidRDefault="00B16332" w:rsidR="00B16332"/>
    <w:p w:rsidRDefault="00B16332" w:rsidR="00B16332"/>
    <w:p w:rsidRDefault="00B16332" w:rsidR="00B16332"/>
    <w:p w:rsidRDefault="00B16332" w:rsidR="00B16332"/>
    <w:p w:rsidRDefault="00B16332" w:rsidR="00B16332"/>
    <w:p w:rsidRDefault="00B16332" w:rsidR="00B16332"/>
    <w:p w:rsidRDefault="00B16332" w:rsidR="00B16332"/>
    <w:p w:rsidRDefault="00B16332" w:rsidR="00B16332"/>
    <w:p w:rsidRDefault="00B16332" w:rsidR="00B16332"/>
    <w:p w:rsidRDefault="00B16332" w:rsidR="00B16332"/>
    <w:p w:rsidRDefault="00B16332" w:rsidR="00B16332"/>
    <w:p w:rsidRDefault="00B16332" w:rsidR="00B16332"/>
    <w:p w:rsidRDefault="00B16332" w:rsidR="00B16332"/>
    <w:p w:rsidRDefault="00B16332" w:rsidR="00B16332"/>
    <w:p w:rsidRDefault="00B16332" w:rsidR="00B16332"/>
    <w:p w:rsidRDefault="00B16332" w:rsidR="00B16332"/>
    <w:p w:rsidRDefault="00844040" w:rsidR="00844040"/>
    <w:p w:rsidRDefault="002D5985" w:rsidR="002D5985"/>
    <w:p w:rsidRDefault="002D5985" w:rsidP="00B03AE6" w:rsidR="002D5985">
      <w:pPr>
        <w:pStyle w:val="Tijeloteksta"/>
        <w:jc w:val="left"/>
      </w:pPr>
      <w:r>
        <w:lastRenderedPageBreak/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AE3" w:rsidR="00350AE3">
      <w:r>
        <w:separator/>
      </w:r>
    </w:p>
  </w:endnote>
  <w:endnote w:id="0" w:type="continuationSeparator">
    <w:p w:rsidRDefault="00350AE3" w:rsidR="00350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AE3" w:rsidR="00350AE3">
      <w:r>
        <w:separator/>
      </w:r>
    </w:p>
  </w:footnote>
  <w:footnote w:id="0" w:type="continuationSeparator">
    <w:p w:rsidRDefault="00350AE3" w:rsidR="00350A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1AF" w:rsidP="006C078C" w:rsidR="00E171A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71AF" w:rsidR="00E171A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1AF" w:rsidP="006C078C" w:rsidR="00E171A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3AE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6DED" w:rsidR="00E171A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69684F"/>
    <w:multiLevelType w:val="hybridMultilevel"/>
    <w:tmpl w:val="796C9FBC"/>
    <w:lvl w:tplc="7EAAE28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1D72322"/>
    <w:multiLevelType w:val="hybridMultilevel"/>
    <w:tmpl w:val="12CA45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2FB3"/>
    <w:rsid w:val="0005396D"/>
    <w:rsid w:val="000853E6"/>
    <w:rsid w:val="00094230"/>
    <w:rsid w:val="000C05B6"/>
    <w:rsid w:val="000C20F1"/>
    <w:rsid w:val="000E414B"/>
    <w:rsid w:val="001309A4"/>
    <w:rsid w:val="0013209D"/>
    <w:rsid w:val="0016016C"/>
    <w:rsid w:val="00163019"/>
    <w:rsid w:val="0019752C"/>
    <w:rsid w:val="001A0170"/>
    <w:rsid w:val="001A3A45"/>
    <w:rsid w:val="001A6201"/>
    <w:rsid w:val="001B5E31"/>
    <w:rsid w:val="001B6C97"/>
    <w:rsid w:val="001E75FC"/>
    <w:rsid w:val="00201949"/>
    <w:rsid w:val="002142C7"/>
    <w:rsid w:val="00223C8E"/>
    <w:rsid w:val="00227471"/>
    <w:rsid w:val="0023122A"/>
    <w:rsid w:val="00280C5B"/>
    <w:rsid w:val="0028314C"/>
    <w:rsid w:val="00291B9C"/>
    <w:rsid w:val="002D5985"/>
    <w:rsid w:val="002D63B3"/>
    <w:rsid w:val="00313F98"/>
    <w:rsid w:val="00327B99"/>
    <w:rsid w:val="00350AE3"/>
    <w:rsid w:val="00366021"/>
    <w:rsid w:val="003857FD"/>
    <w:rsid w:val="003A301B"/>
    <w:rsid w:val="003D44DC"/>
    <w:rsid w:val="003E08E5"/>
    <w:rsid w:val="003E147C"/>
    <w:rsid w:val="004011EC"/>
    <w:rsid w:val="00475971"/>
    <w:rsid w:val="004806AD"/>
    <w:rsid w:val="00497410"/>
    <w:rsid w:val="004B741D"/>
    <w:rsid w:val="004E5065"/>
    <w:rsid w:val="004E7FB2"/>
    <w:rsid w:val="00500BBD"/>
    <w:rsid w:val="0055624C"/>
    <w:rsid w:val="00576EA0"/>
    <w:rsid w:val="005A1D35"/>
    <w:rsid w:val="005A3E5A"/>
    <w:rsid w:val="005B403D"/>
    <w:rsid w:val="005B486F"/>
    <w:rsid w:val="00607BE9"/>
    <w:rsid w:val="00607E75"/>
    <w:rsid w:val="006235FB"/>
    <w:rsid w:val="006A56C2"/>
    <w:rsid w:val="006B5A03"/>
    <w:rsid w:val="006C078C"/>
    <w:rsid w:val="006C6777"/>
    <w:rsid w:val="006D64E6"/>
    <w:rsid w:val="0071514F"/>
    <w:rsid w:val="007242CD"/>
    <w:rsid w:val="00725641"/>
    <w:rsid w:val="00745EEF"/>
    <w:rsid w:val="0074711B"/>
    <w:rsid w:val="0077725F"/>
    <w:rsid w:val="00795703"/>
    <w:rsid w:val="007C1241"/>
    <w:rsid w:val="0080666F"/>
    <w:rsid w:val="00844040"/>
    <w:rsid w:val="00845777"/>
    <w:rsid w:val="008737C5"/>
    <w:rsid w:val="0088379D"/>
    <w:rsid w:val="00891BF4"/>
    <w:rsid w:val="008D18F8"/>
    <w:rsid w:val="008F457E"/>
    <w:rsid w:val="009001D6"/>
    <w:rsid w:val="00925039"/>
    <w:rsid w:val="00926DED"/>
    <w:rsid w:val="00935547"/>
    <w:rsid w:val="00994095"/>
    <w:rsid w:val="00994E6B"/>
    <w:rsid w:val="009C13EB"/>
    <w:rsid w:val="00A025E8"/>
    <w:rsid w:val="00A07AC6"/>
    <w:rsid w:val="00A15670"/>
    <w:rsid w:val="00A402F9"/>
    <w:rsid w:val="00A511DC"/>
    <w:rsid w:val="00A82800"/>
    <w:rsid w:val="00A87884"/>
    <w:rsid w:val="00AB111F"/>
    <w:rsid w:val="00AB56F9"/>
    <w:rsid w:val="00B00E84"/>
    <w:rsid w:val="00B03AE6"/>
    <w:rsid w:val="00B11A8F"/>
    <w:rsid w:val="00B16332"/>
    <w:rsid w:val="00B32D98"/>
    <w:rsid w:val="00B46E88"/>
    <w:rsid w:val="00B81E71"/>
    <w:rsid w:val="00BC33DE"/>
    <w:rsid w:val="00BF5580"/>
    <w:rsid w:val="00C06C91"/>
    <w:rsid w:val="00C15361"/>
    <w:rsid w:val="00C66D6B"/>
    <w:rsid w:val="00C9197B"/>
    <w:rsid w:val="00CA5EA9"/>
    <w:rsid w:val="00CB7AB0"/>
    <w:rsid w:val="00CD74B3"/>
    <w:rsid w:val="00CF4431"/>
    <w:rsid w:val="00D16BB2"/>
    <w:rsid w:val="00D178DC"/>
    <w:rsid w:val="00D64559"/>
    <w:rsid w:val="00D743CD"/>
    <w:rsid w:val="00D85A5F"/>
    <w:rsid w:val="00D86163"/>
    <w:rsid w:val="00D90FF7"/>
    <w:rsid w:val="00DC7BF5"/>
    <w:rsid w:val="00DE58F9"/>
    <w:rsid w:val="00DF762A"/>
    <w:rsid w:val="00E1321F"/>
    <w:rsid w:val="00E171AF"/>
    <w:rsid w:val="00E317B5"/>
    <w:rsid w:val="00E430E2"/>
    <w:rsid w:val="00E45476"/>
    <w:rsid w:val="00E55AA4"/>
    <w:rsid w:val="00EA38A6"/>
    <w:rsid w:val="00EB3D75"/>
    <w:rsid w:val="00ED0232"/>
    <w:rsid w:val="00ED29D8"/>
    <w:rsid w:val="00EF5028"/>
    <w:rsid w:val="00EF5439"/>
    <w:rsid w:val="00F06636"/>
    <w:rsid w:val="00F07DFD"/>
    <w:rsid w:val="00F4212B"/>
    <w:rsid w:val="00F53C1D"/>
    <w:rsid w:val="00F618C3"/>
    <w:rsid w:val="00F61B56"/>
    <w:rsid w:val="00F76EF7"/>
    <w:rsid w:val="00F80660"/>
    <w:rsid w:val="00F81F4A"/>
    <w:rsid w:val="00F8686C"/>
    <w:rsid w:val="00FA01E5"/>
    <w:rsid w:val="00FA6EE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C06C91"/>
    <w:rPr>
      <w:sz w:val="24"/>
      <w:szCs w:val="24"/>
    </w:rPr>
  </w:style>
  <w:style w:styleId="Naglaeno" w:type="character">
    <w:name w:val="Strong"/>
    <w:qFormat/>
    <w:rsid w:val="00F07DFD"/>
    <w:rPr>
      <w:b/>
      <w:bCs/>
    </w:rPr>
  </w:style>
  <w:style w:styleId="Bezproreda" w:type="paragraph">
    <w:name w:val="No Spacing"/>
    <w:uiPriority w:val="1"/>
    <w:qFormat/>
    <w:rsid w:val="00C66D6B"/>
    <w:rPr>
      <w:rFonts w:eastAsia="Calibri" w:hAnsi="Calibri" w:ascii="Calibri"/>
      <w:sz w:val="22"/>
      <w:szCs w:val="22"/>
      <w:lang w:eastAsia="en-US"/>
    </w:rPr>
  </w:style>
  <w:style w:customStyle="true" w:styleId="Bezproreda1" w:type="paragraph">
    <w:name w:val="Bez proreda1"/>
    <w:uiPriority w:val="1"/>
    <w:qFormat/>
    <w:rsid w:val="0084404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3A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3A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AE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A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A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C06C91"/>
    <w:rPr>
      <w:sz w:val="24"/>
      <w:szCs w:val="24"/>
    </w:rPr>
  </w:style>
  <w:style w:styleId="Naglaeno" w:type="character">
    <w:name w:val="Strong"/>
    <w:qFormat/>
    <w:rsid w:val="00F07DFD"/>
    <w:rPr>
      <w:b/>
      <w:bCs/>
    </w:rPr>
  </w:style>
  <w:style w:styleId="Bezproreda" w:type="paragraph">
    <w:name w:val="No Spacing"/>
    <w:uiPriority w:val="1"/>
    <w:qFormat/>
    <w:rsid w:val="00C66D6B"/>
    <w:rPr>
      <w:rFonts w:ascii="Calibri" w:eastAsia="Calibri" w:hAnsi="Calibri"/>
      <w:sz w:val="22"/>
      <w:szCs w:val="22"/>
      <w:lang w:eastAsia="en-US"/>
    </w:rPr>
  </w:style>
  <w:style w:customStyle="1" w:styleId="Bezproreda1" w:type="paragraph">
    <w:name w:val="Bez proreda1"/>
    <w:uiPriority w:val="1"/>
    <w:qFormat/>
    <w:rsid w:val="0084404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3A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3A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AE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A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A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St-369/2013</izvorni_sadrzaj>
    <derivirana_varijabla naziv="DomainObject.Predmet.OznakaBroj_1">St-369/2013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TRGOVINA d.o.o. za trgovinu, proizvodnju i usluge zastupanog po punomoćniku Marina Tolj</izvorni_sadrzaj>
    <derivirana_varijabla naziv="DomainObject.Predmet.ProtustrankaFormated_1">  PAN TRGOVINA d.o.o. za trgovinu, proizvodnju i usluge zastupanog po punomoćniku Marina Tolj</derivirana_varijabla>
  </DomainObject.Predmet.ProtustrankaFormated>
  <DomainObject.Predmet.ProtustrankaFormatedOIB>
    <izvorni_sadrzaj>  PAN TRGOVINA d.o.o. za trgovinu, proizvodnju i usluge, OIB 39628436169 zastupanog po punomoćniku Marina Tolj</izvorni_sadrzaj>
    <derivirana_varijabla naziv="DomainObject.Predmet.ProtustrankaFormatedOIB_1">  PAN TRGOVINA d.o.o. za trgovinu, proizvodnju i usluge, OIB 39628436169 zastupanog po punomoćniku Marina Tolj</derivirana_varijabla>
  </DomainObject.Predmet.ProtustrankaFormatedOIB>
  <DomainObject.Predmet.ProtustrankaFormatedWithAdress>
    <izvorni_sadrzaj> PAN TRGOVINA d.o.o. za trgovinu, proizvodnju i usluge, Pape Ivana Pavla II br. 10, 31400 Đakovo zastupanog po punomoćniku Marina Tolj</izvorni_sadrzaj>
    <derivirana_varijabla naziv="DomainObject.Predmet.ProtustrankaFormatedWithAdress_1"> PAN TRGOVINA d.o.o. za trgovinu, proizvodnju i usluge, Pape Ivana Pavla II br. 10, 31400 Đakovo zastupanog po punomoćniku Marina Tolj</derivirana_varijabla>
  </DomainObject.Predmet.ProtustrankaFormatedWithAdress>
  <DomainObject.Predmet.ProtustrankaFormatedWithAdressOIB>
    <izvorni_sadrzaj> PAN TRGOVINA d.o.o. za trgovinu, proizvodnju i usluge, OIB 39628436169, Pape Ivana Pavla II br. 10, 31400 Đakovo zastupanog po punomoćniku Marina Tolj</izvorni_sadrzaj>
    <derivirana_varijabla naziv="DomainObject.Predmet.ProtustrankaFormatedWithAdressOIB_1"> PAN TRGOVINA d.o.o. za trgovinu, proizvodnju i usluge, OIB 39628436169, Pape Ivana Pavla II br. 10, 31400 Đakovo zastupanog po punomoćniku Marina Tolj</derivirana_varijabla>
  </DomainObject.Predmet.ProtustrankaFormatedWithAdressOIB>
  <DomainObject.Predmet.ProtustrankaWithAdress>
    <izvorni_sadrzaj>PAN TRGOVINA d.o.o. za trgovinu, proizvodnju i usluge Pape Ivana Pavla II br. 10, 31400 Đakovo</izvorni_sadrzaj>
    <derivirana_varijabla naziv="DomainObject.Predmet.ProtustrankaWithAdress_1">PAN TRGOVINA d.o.o. za trgovinu, proizvodnju i usluge Pape Ivana Pavla II br. 10, 31400 Đakovo</derivirana_varijabla>
  </DomainObject.Predmet.ProtustrankaWithAdress>
  <DomainObject.Predmet.ProtustrankaWithAdressOIB>
    <izvorni_sadrzaj>PAN TRGOVINA d.o.o. za trgovinu, proizvodnju i usluge, OIB 39628436169, Pape Ivana Pavla II br. 10, 31400 Đakovo</izvorni_sadrzaj>
    <derivirana_varijabla naziv="DomainObject.Predmet.ProtustrankaWithAdressOIB_1">PAN TRGOVINA d.o.o. za trgovinu, proizvodnju i usluge, OIB 39628436169, Pape Ivana Pavla II br. 10, 31400 Đakovo</derivirana_varijabla>
  </DomainObject.Predmet.ProtustrankaWithAdressOIB>
  <DomainObject.Predmet.ProtustrankaNazivFormated>
    <izvorni_sadrzaj>PAN TRGOVINA d.o.o. za trgovinu, proizvodnju i usluge</izvorni_sadrzaj>
    <derivirana_varijabla naziv="DomainObject.Predmet.ProtustrankaNazivFormated_1">PAN TRGOVINA d.o.o. za trgovinu, proizvodnju i usluge</derivirana_varijabla>
  </DomainObject.Predmet.ProtustrankaNazivFormated>
  <DomainObject.Predmet.ProtustrankaNazivFormatedOIB>
    <izvorni_sadrzaj>PAN TRGOVINA d.o.o. za trgovinu, proizvodnju i usluge, OIB 39628436169</izvorni_sadrzaj>
    <derivirana_varijabla naziv="DomainObject.Predmet.ProtustrankaNazivFormatedOIB_1">PAN TRGOVINA d.o.o. za trgovinu, proizvodnju i usluge, OIB 39628436169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Hanuljak zastupanog po punomoćniku STH OSIJEK Zlatica Štulić</izvorni_sadrzaj>
    <derivirana_varijabla naziv="DomainObject.Predmet.StrankaFormated_1">  Luca Hanuljak zastupanog po punomoćniku STH OSIJEK Zlatica Štulić</derivirana_varijabla>
  </DomainObject.Predmet.StrankaFormated>
  <DomainObject.Predmet.StrankaFormatedOIB>
    <izvorni_sadrzaj>  Luca Hanuljak, OIB 37292870110 zastupanog po punomoćniku STH OSIJEK Zlatica Štulić</izvorni_sadrzaj>
    <derivirana_varijabla naziv="DomainObject.Predmet.StrankaFormatedOIB_1">  Luca Hanuljak, OIB 37292870110 zastupanog po punomoćniku STH OSIJEK Zlatica Štulić</derivirana_varijabla>
  </DomainObject.Predmet.StrankaFormatedOIB>
  <DomainObject.Predmet.StrankaFormatedWithAdress>
    <izvorni_sadrzaj> Luca Hanuljak, Kralja Tomislava 49, 31400 Đakovo zastupanog po punomoćniku STH OSIJEK Zlatica Štulić</izvorni_sadrzaj>
    <derivirana_varijabla naziv="DomainObject.Predmet.StrankaFormatedWithAdress_1"> Luca Hanuljak, Kralja Tomislava 49, 31400 Đakovo zastupanog po punomoćniku STH OSIJEK Zlatica Štulić</derivirana_varijabla>
  </DomainObject.Predmet.StrankaFormatedWithAdress>
  <DomainObject.Predmet.StrankaFormatedWithAdressOIB>
    <izvorni_sadrzaj> Luca Hanuljak, OIB 37292870110, Kralja Tomislava 49, 31400 Đakovo zastupanog po punomoćniku STH OSIJEK Zlatica Štulić</izvorni_sadrzaj>
    <derivirana_varijabla naziv="DomainObject.Predmet.StrankaFormatedWithAdressOIB_1"> Luca Hanuljak, OIB 37292870110, Kralja Tomislava 49, 31400 Đakovo zastupanog po punomoćniku STH OSIJEK Zlatica Štulić</derivirana_varijabla>
  </DomainObject.Predmet.StrankaFormatedWithAdressOIB>
  <DomainObject.Predmet.StrankaWithAdress>
    <izvorni_sadrzaj>Luca Hanuljak Kralja Tomislava 49,31400 Đakovo</izvorni_sadrzaj>
    <derivirana_varijabla naziv="DomainObject.Predmet.StrankaWithAdress_1">Luca Hanuljak Kralja Tomislava 49,31400 Đakovo</derivirana_varijabla>
  </DomainObject.Predmet.StrankaWithAdress>
  <DomainObject.Predmet.StrankaWithAdressOIB>
    <izvorni_sadrzaj>Luca Hanuljak, OIB 37292870110, Kralja Tomislava 49,31400 Đakovo</izvorni_sadrzaj>
    <derivirana_varijabla naziv="DomainObject.Predmet.StrankaWithAdressOIB_1">Luca Hanuljak, OIB 37292870110, Kralja Tomislava 49,31400 Đakovo</derivirana_varijabla>
  </DomainObject.Predmet.StrankaWithAdressOIB>
  <DomainObject.Predmet.StrankaNazivFormated>
    <izvorni_sadrzaj>Luca Hanuljak</izvorni_sadrzaj>
    <derivirana_varijabla naziv="DomainObject.Predmet.StrankaNazivFormated_1">Luca Hanuljak</derivirana_varijabla>
  </DomainObject.Predmet.StrankaNazivFormated>
  <DomainObject.Predmet.StrankaNazivFormatedOIB>
    <izvorni_sadrzaj>Luca Hanuljak, OIB 37292870110</izvorni_sadrzaj>
    <derivirana_varijabla naziv="DomainObject.Predmet.StrankaNazivFormatedOIB_1">Luca Hanuljak, OIB 37292870110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Hanuljak zastupanog po punomoćniku STH OSIJEK Zlatica Štulić</item>
    </izvorni_sadrzaj>
    <derivirana_varijabla naziv="DomainObject.Predmet.StrankaListFormated_1">
      <item>Luca Hanuljak zastupanog po punomoćniku STH OSIJEK Zlatica Štulić</item>
    </derivirana_varijabla>
  </DomainObject.Predmet.StrankaListFormated>
  <DomainObject.Predmet.StrankaListFormatedOIB>
    <izvorni_sadrzaj>
      <item>Luca Hanuljak, OIB 37292870110 zastupanog po punomoćniku STH OSIJEK Zlatica Štulić</item>
    </izvorni_sadrzaj>
    <derivirana_varijabla naziv="DomainObject.Predmet.StrankaListFormatedOIB_1">
      <item>Luca Hanuljak, OIB 37292870110 zastupanog po punomoćniku STH OSIJEK Zlatica Štulić</item>
    </derivirana_varijabla>
  </DomainObject.Predmet.StrankaListFormatedOIB>
  <DomainObject.Predmet.StrankaListFormatedWithAdress>
    <izvorni_sadrzaj>
      <item>Luca Hanuljak, Kralja Tomislava 49, 31400 Đakovo zastupanog po punomoćniku STH OSIJEK Zlatica Štulić</item>
    </izvorni_sadrzaj>
    <derivirana_varijabla naziv="DomainObject.Predmet.StrankaListFormatedWithAdress_1">
      <item>Luca Hanuljak, Kralja Tomislava 49, 31400 Đakovo zastupanog po punomoćniku STH OSIJEK Zlatica Štulić</item>
    </derivirana_varijabla>
  </DomainObject.Predmet.StrankaListFormatedWithAdress>
  <DomainObject.Predmet.StrankaListFormatedWithAdressOIB>
    <izvorni_sadrzaj>
      <item>Luca Hanuljak, OIB 37292870110, Kralja Tomislava 49, 31400 Đakovo zastupanog po punomoćniku STH OSIJEK Zlatica Štulić</item>
    </izvorni_sadrzaj>
    <derivirana_varijabla naziv="DomainObject.Predmet.StrankaListFormatedWithAdressOIB_1">
      <item>Luca Hanuljak, OIB 37292870110, Kralja Tomislava 49, 31400 Đakovo zastupanog po punomoćniku STH OSIJEK Zlatica Štulić</item>
    </derivirana_varijabla>
  </DomainObject.Predmet.StrankaListFormatedWithAdressOIB>
  <DomainObject.Predmet.StrankaListNazivFormated>
    <izvorni_sadrzaj>
      <item>Luca Hanuljak</item>
    </izvorni_sadrzaj>
    <derivirana_varijabla naziv="DomainObject.Predmet.StrankaListNazivFormated_1">
      <item>Luca Hanuljak</item>
    </derivirana_varijabla>
  </DomainObject.Predmet.StrankaListNazivFormated>
  <DomainObject.Predmet.StrankaListNazivFormatedOIB>
    <izvorni_sadrzaj>
      <item>Luca Hanuljak, OIB 37292870110</item>
    </izvorni_sadrzaj>
    <derivirana_varijabla naziv="DomainObject.Predmet.StrankaListNazivFormatedOIB_1">
      <item>Luca Hanuljak, OIB 37292870110</item>
    </derivirana_varijabla>
  </DomainObject.Predmet.StrankaListNazivFormatedOIB>
  <DomainObject.Predmet.ProtuStrankaListFormated>
    <izvorni_sadrzaj>
      <item>PAN TRGOVINA d.o.o. za trgovinu, proizvodnju i usluge zastupanog po punomoćniku Marina Tolj</item>
    </izvorni_sadrzaj>
    <derivirana_varijabla naziv="DomainObject.Predmet.ProtuStrankaListFormated_1">
      <item>PAN TRGOVINA d.o.o. za trgovinu, proizvodnju i usluge zastupanog po punomoćniku Marina Tolj</item>
    </derivirana_varijabla>
  </DomainObject.Predmet.ProtuStrankaListFormated>
  <DomainObject.Predmet.ProtuStrankaListFormatedOIB>
    <izvorni_sadrzaj>
      <item>PAN TRGOVINA d.o.o. za trgovinu, proizvodnju i usluge, OIB 39628436169 zastupanog po punomoćniku Marina Tolj</item>
    </izvorni_sadrzaj>
    <derivirana_varijabla naziv="DomainObject.Predmet.ProtuStrankaListFormatedOIB_1">
      <item>PAN TRGOVINA d.o.o. za trgovinu, proizvodnju i usluge, OIB 39628436169 zastupanog po punomoćniku Marina Tolj</item>
    </derivirana_varijabla>
  </DomainObject.Predmet.ProtuStrankaListFormatedOIB>
  <DomainObject.Predmet.ProtuStrankaListFormatedWithAdress>
    <izvorni_sadrzaj>
      <item>PAN TRGOVINA d.o.o. za trgovinu, proizvodnju i usluge, Pape Ivana Pavla II br. 10, 31400 Đakovo zastupanog po punomoćniku Marina Tolj</item>
    </izvorni_sadrzaj>
    <derivirana_varijabla naziv="DomainObject.Predmet.ProtuStrankaListFormatedWithAdress_1">
      <item>PAN TRGOVINA d.o.o. za trgovinu, proizvodnju i usluge, Pape Ivana Pavla II br. 10, 31400 Đakovo zastupanog po punomoćniku Marina Tolj</item>
    </derivirana_varijabla>
  </DomainObject.Predmet.ProtuStrankaListFormatedWithAdress>
  <DomainObject.Predmet.ProtuStrankaListFormatedWithAdressOIB>
    <izvorni_sadrzaj>
      <item>PAN TRGOVINA d.o.o. za trgovinu, proizvodnju i usluge, OIB 39628436169, Pape Ivana Pavla II br. 10, 31400 Đakovo zastupanog po punomoćniku Marina Tolj</item>
    </izvorni_sadrzaj>
    <derivirana_varijabla naziv="DomainObject.Predmet.ProtuStrankaListFormatedWithAdressOIB_1">
      <item>PAN TRGOVINA d.o.o. za trgovinu, proizvodnju i usluge, OIB 39628436169, Pape Ivana Pavla II br. 10, 31400 Đakovo zastupanog po punomoćniku Marina Tolj</item>
    </derivirana_varijabla>
  </DomainObject.Predmet.ProtuStrankaListFormatedWithAdressOIB>
  <DomainObject.Predmet.ProtuStrankaListNazivFormated>
    <izvorni_sadrzaj>
      <item>PAN TRGOVINA d.o.o. za trgovinu, proizvodnju i usluge</item>
    </izvorni_sadrzaj>
    <derivirana_varijabla naziv="DomainObject.Predmet.ProtuStrankaListNazivFormated_1">
      <item>PAN TRGOVINA d.o.o. za trgovinu, proizvodnju i usluge</item>
    </derivirana_varijabla>
  </DomainObject.Predmet.ProtuStrankaListNazivFormated>
  <DomainObject.Predmet.ProtuStrankaListNazivFormatedOIB>
    <izvorni_sadrzaj>
      <item>PAN TRGOVINA d.o.o. za trgovinu, proizvodnju i usluge, OIB 39628436169</item>
    </izvorni_sadrzaj>
    <derivirana_varijabla naziv="DomainObject.Predmet.ProtuStrankaListNazivFormatedOIB_1">
      <item>PAN TRGOVINA d.o.o. za trgovinu, proizvodnju i usluge, OIB 39628436169</item>
    </derivirana_varijabla>
  </DomainObject.Predmet.ProtuStrankaListNazivFormatedOIB>
  <DomainObject.Predmet.OstaliListFormated>
    <izvorni_sadrzaj>
      <item>ŽDO OSIJEK</item>
      <item>FINA RC OSIJEK</item>
      <item>STH OSIJEK Zlatica Štulić punomoćnik sudionika u postupku Luca Hanuljak</item>
      <item>Marina Tolj punomoćnik sudionika u postupku PAN TRGOVINA d.o.o. za trgovinu, proizvodnju i usluge</item>
      <item>DUŠKO ZEC</item>
      <item>OGLASNA PLOČA-PAN TRGOVINA d.o.o.</item>
      <item>Davor Petrović</item>
      <item>POREZNA UPRAVA OSIJEK</item>
      <item>STH MIROSLAV ŠMIT</item>
      <item>Zoran Subotić</item>
      <item>ODO U NAŠICAMA STALNA SLUŽBA ĐAKOVO</item>
      <item>NARODNE NOVINE, dioničko društvo za izdavanje i tiskanje Službenog lista Republike Hrvatske, službenih i drugih obrazaca te </item>
    </izvorni_sadrzaj>
    <derivirana_varijabla naziv="DomainObject.Predmet.OstaliListFormated_1">
      <item>ŽDO OSIJEK</item>
      <item>FINA RC OSIJEK</item>
      <item>STH OSIJEK Zlatica Štulić punomoćnik sudionika u postupku Luca Hanuljak</item>
      <item>Marina Tolj punomoćnik sudionika u postupku PAN TRGOVINA d.o.o. za trgovinu, proizvodnju i usluge</item>
      <item>DUŠKO ZEC</item>
      <item>OGLASNA PLOČA-PAN TRGOVINA d.o.o.</item>
      <item>Davor Petrović</item>
      <item>POREZNA UPRAVA OSIJEK</item>
      <item>STH MIROSLAV ŠMIT</item>
      <item>Zoran Subotić</item>
      <item>ODO U NAŠICAMA STALNA SLUŽBA ĐAKOVO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 OSIJEK</item>
      <item>FINA RC OSIJEK</item>
      <item>STH OSIJEK Zlatica Štulić punomoćnik sudionika u postupku Luca Hanuljak</item>
      <item>Marina Tolj punomoćnik sudionika u postupku PAN TRGOVINA d.o.o. za trgovinu, proizvodnju i usluge</item>
      <item>DUŠKO ZEC, OIB 74714129984</item>
      <item>OGLASNA PLOČA-PAN TRGOVINA d.o.o.</item>
      <item>Davor Petrović</item>
      <item>POREZNA UPRAVA OSIJEK</item>
      <item>STH MIROSLAV ŠMIT</item>
      <item>Zoran Subotić, OIB 09071761803</item>
      <item>ODO U NAŠICAMA STALNA SLUŽBA ĐAKOVO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 OSIJEK</item>
      <item>FINA RC OSIJEK</item>
      <item>STH OSIJEK Zlatica Štulić punomoćnik sudionika u postupku Luca Hanuljak</item>
      <item>Marina Tolj punomoćnik sudionika u postupku PAN TRGOVINA d.o.o. za trgovinu, proizvodnju i usluge</item>
      <item>DUŠKO ZEC, OIB 74714129984</item>
      <item>OGLASNA PLOČA-PAN TRGOVINA d.o.o.</item>
      <item>Davor Petrović</item>
      <item>POREZNA UPRAVA OSIJEK</item>
      <item>STH MIROSLAV ŠMIT</item>
      <item>Zoran Subotić, OIB 09071761803</item>
      <item>ODO U NAŠICAMA STALNA SLUŽBA ĐAKOVO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 OSIJEK</item>
      <item>FINA RC OSIJEK</item>
      <item>STH OSIJEK Zlatica Štulić punomoćnik sudionika u postupku Luca Hanuljak</item>
      <item>Marina Tolj, Jurjevska 20, 10000 Zagreb punomoćnik sudionika u postupku PAN TRGOVINA d.o.o. za trgovinu, proizvodnju i usluge</item>
      <item>DUŠKO ZEC, Ulica k. A. Stepinca 4, 31000 Osijek</item>
      <item>OGLASNA PLOČA-PAN TRGOVINA d.o.o.</item>
      <item>Davor Petrović, L.Jagera 6, 31000 Osijek</item>
      <item>POREZNA UPRAVA OSIJEK, BB, 31000 Osijek</item>
      <item>STH MIROSLAV ŠMIT, BB, 31000 Osijek</item>
      <item>Zoran Subotić, Trg Slobode 22g, 31300 Beli Manastir</item>
      <item>ODO U NAŠICAMA STALNA SLUŽBA ĐAKOVO, BB, 31400 Đakovo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 OSIJEK</item>
      <item>FINA RC OSIJEK</item>
      <item>STH OSIJEK Zlatica Štulić punomoćnik sudionika u postupku Luca Hanuljak</item>
      <item>Marina Tolj, Jurjevska 20, 10000 Zagreb punomoćnik sudionika u postupku PAN TRGOVINA d.o.o. za trgovinu, proizvodnju i usluge</item>
      <item>DUŠKO ZEC, Ulica k. A. Stepinca 4, 31000 Osijek</item>
      <item>OGLASNA PLOČA-PAN TRGOVINA d.o.o.</item>
      <item>Davor Petrović, L.Jagera 6, 31000 Osijek</item>
      <item>POREZNA UPRAVA OSIJEK, BB, 31000 Osijek</item>
      <item>STH MIROSLAV ŠMIT, BB, 31000 Osijek</item>
      <item>Zoran Subotić, Trg Slobode 22g, 31300 Beli Manastir</item>
      <item>ODO U NAŠICAMA STALNA SLUŽBA ĐAKOVO, BB, 31400 Đakovo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 OSIJEK</item>
      <item>FINA RC OSIJEK</item>
      <item>STH OSIJEK Zlatica Štulić punomoćnik sudionika u postupku Luca Hanuljak</item>
      <item>Marina Tolj, Jurjevska 20, 10000 Zagreb punomoćnik sudionika u postupku PAN TRGOVINA d.o.o. za trgovinu, proizvodnju i usluge</item>
      <item>DUŠKO ZEC, OIB 74714129984, Ulica k. A. Stepinca 4, 31000 Osijek</item>
      <item>OGLASNA PLOČA-PAN TRGOVINA d.o.o.</item>
      <item>Davor Petrović, L.Jagera 6, 31000 Osijek</item>
      <item>POREZNA UPRAVA OSIJEK, BB, 31000 Osijek</item>
      <item>STH MIROSLAV ŠMIT, BB, 31000 Osijek</item>
      <item>Zoran Subotić, OIB 09071761803, Trg Slobode 22g, 31300 Beli Manastir</item>
      <item>ODO U NAŠICAMA STALNA SLUŽBA ĐAKOVO, BB, 31400 Đakovo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 OSIJEK</item>
      <item>FINA RC OSIJEK</item>
      <item>STH OSIJEK Zlatica Štulić punomoćnik sudionika u postupku Luca Hanuljak</item>
      <item>Marina Tolj, Jurjevska 20, 10000 Zagreb punomoćnik sudionika u postupku PAN TRGOVINA d.o.o. za trgovinu, proizvodnju i usluge</item>
      <item>DUŠKO ZEC, OIB 74714129984, Ulica k. A. Stepinca 4, 31000 Osijek</item>
      <item>OGLASNA PLOČA-PAN TRGOVINA d.o.o.</item>
      <item>Davor Petrović, L.Jagera 6, 31000 Osijek</item>
      <item>POREZNA UPRAVA OSIJEK, BB, 31000 Osijek</item>
      <item>STH MIROSLAV ŠMIT, BB, 31000 Osijek</item>
      <item>Zoran Subotić, OIB 09071761803, Trg Slobode 22g, 31300 Beli Manastir</item>
      <item>ODO U NAŠICAMA STALNA SLUŽBA ĐAKOVO, BB, 31400 Đakovo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 OSIJEK</item>
      <item>FINA RC OSIJEK</item>
      <item>STH OSIJEK Zlatica Štulić</item>
      <item>Marina Tolj</item>
      <item>DUŠKO ZEC</item>
      <item>OGLASNA PLOČA-PAN TRGOVINA d.o.o.</item>
      <item>Davor Petrović</item>
      <item>POREZNA UPRAVA OSIJEK</item>
      <item>STH MIROSLAV ŠMIT</item>
      <item>Zoran Subotić</item>
      <item>ODO U NAŠICAMA STALNA SLUŽBA ĐAKOVO</item>
      <item>NARODNE NOVINE, dioničko društvo za izdavanje i tiskanje Službenog lista Republike Hrvatske, službenih i drugih obrazaca te </item>
    </izvorni_sadrzaj>
    <derivirana_varijabla naziv="DomainObject.Predmet.OstaliListNazivFormated_1">
      <item>ŽDO OSIJEK</item>
      <item>FINA RC OSIJEK</item>
      <item>STH OSIJEK Zlatica Štulić</item>
      <item>Marina Tolj</item>
      <item>DUŠKO ZEC</item>
      <item>OGLASNA PLOČA-PAN TRGOVINA d.o.o.</item>
      <item>Davor Petrović</item>
      <item>POREZNA UPRAVA OSIJEK</item>
      <item>STH MIROSLAV ŠMIT</item>
      <item>Zoran Subotić</item>
      <item>ODO U NAŠICAMA STALNA SLUŽBA ĐAKOVO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 OSIJEK</item>
      <item>FINA RC OSIJEK</item>
      <item>STH OSIJEK Zlatica Štulić</item>
      <item>Marina Tolj</item>
      <item>DUŠKO ZEC, OIB 74714129984</item>
      <item>OGLASNA PLOČA-PAN TRGOVINA d.o.o.</item>
      <item>Davor Petrović</item>
      <item>POREZNA UPRAVA OSIJEK</item>
      <item>STH MIROSLAV ŠMIT</item>
      <item>Zoran Subotić, OIB 09071761803</item>
      <item>ODO U NAŠICAMA STALNA SLUŽBA ĐAKOVO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 OSIJEK</item>
      <item>FINA RC OSIJEK</item>
      <item>STH OSIJEK Zlatica Štulić</item>
      <item>Marina Tolj</item>
      <item>DUŠKO ZEC, OIB 74714129984</item>
      <item>OGLASNA PLOČA-PAN TRGOVINA d.o.o.</item>
      <item>Davor Petrović</item>
      <item>POREZNA UPRAVA OSIJEK</item>
      <item>STH MIROSLAV ŠMIT</item>
      <item>Zoran Subotić, OIB 09071761803</item>
      <item>ODO U NAŠICAMA STALNA SLUŽBA ĐAKOVO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Hanuljak</izvorni_sadrzaj>
    <derivirana_varijabla naziv="DomainObject.Predmet.StrankaIDrugi_1">Luca Hanuljak</derivirana_varijabla>
  </DomainObject.Predmet.StrankaIDrugi>
  <DomainObject.Predmet.ProtustrankaIDrugi>
    <izvorni_sadrzaj>PAN TRGOVINA d.o.o. za trgovinu, proizvodnju i usluge</izvorni_sadrzaj>
    <derivirana_varijabla naziv="DomainObject.Predmet.ProtustrankaIDrugi_1">PAN TRGOVINA d.o.o. za trgovinu, proizvodnju i usluge</derivirana_varijabla>
  </DomainObject.Predmet.ProtustrankaIDrugi>
  <DomainObject.Predmet.StrankaIDrugiAdressOIB>
    <izvorni_sadrzaj>Luca Hanuljak, OIB 37292870110, Kralja Tomislava 49, 31400 Đakovo</izvorni_sadrzaj>
    <derivirana_varijabla naziv="DomainObject.Predmet.StrankaIDrugiAdressOIB_1">Luca Hanuljak, OIB 37292870110, Kralja Tomislava 49, 31400 Đakovo</derivirana_varijabla>
  </DomainObject.Predmet.StrankaIDrugiAdressOIB>
  <DomainObject.Predmet.ProtustrankaIDrugiAdressOIB>
    <izvorni_sadrzaj>PAN TRGOVINA d.o.o. za trgovinu, proizvodnju i usluge, OIB 39628436169, Pape Ivana Pavla II br. 10, 31400 Đakovo</izvorni_sadrzaj>
    <derivirana_varijabla naziv="DomainObject.Predmet.ProtustrankaIDrugiAdressOIB_1">PAN TRGOVINA d.o.o. za trgovinu, proizvodnju i usluge, OIB 39628436169,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Hanuljak</item>
      <item>PAN TRGOVINA d.o.o. za trgovinu, proizvodnju i usluge</item>
      <item>ŽDO OSIJEK</item>
      <item>FINA RC OSIJEK</item>
      <item>STH OSIJEK Zlatica Štulić</item>
      <item>Marina Tolj</item>
      <item>DUŠKO ZEC</item>
      <item>OGLASNA PLOČA-PAN TRGOVINA d.o.o.</item>
      <item>Davor Petrović</item>
      <item>POREZNA UPRAVA OSIJEK</item>
      <item>STH MIROSLAV ŠMIT</item>
      <item>Zoran Subotić</item>
      <item>ODO U NAŠICAMA STALNA SLUŽBA ĐAKOVO</item>
      <item>NARODNE NOVINE, dioničko društvo za izdavanje i tiskanje Službenog lista Republike Hrvatske, službenih i drugih obrazaca te </item>
    </izvorni_sadrzaj>
    <derivirana_varijabla naziv="DomainObject.Predmet.SudioniciListNaziv_1">
      <item>Luca Hanuljak</item>
      <item>PAN TRGOVINA d.o.o. za trgovinu, proizvodnju i usluge</item>
      <item>ŽDO OSIJEK</item>
      <item>FINA RC OSIJEK</item>
      <item>STH OSIJEK Zlatica Štulić</item>
      <item>Marina Tolj</item>
      <item>DUŠKO ZEC</item>
      <item>OGLASNA PLOČA-PAN TRGOVINA d.o.o.</item>
      <item>Davor Petrović</item>
      <item>POREZNA UPRAVA OSIJEK</item>
      <item>STH MIROSLAV ŠMIT</item>
      <item>Zoran Subotić</item>
      <item>ODO U NAŠICAMA STALNA SLUŽBA ĐAKOVO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Luca Hanuljak, OIB 37292870110, Kralja Tomislava 49,31400 Đakovo</item>
      <item>PAN TRGOVINA d.o.o. za trgovinu, proizvodnju i usluge, OIB 39628436169, Pape Ivana Pavla II br. 10,31400 Đakovo</item>
      <item>ŽDO OSIJEK</item>
      <item>FINA RC OSIJEK</item>
      <item>STH OSIJEK Zlatica Štulić</item>
      <item>Marina Tolj, Jurjevska 20,10000 Zagreb</item>
      <item>DUŠKO ZEC, OIB 74714129984, Ulica k. A. Stepinca 4,31000 Osijek</item>
      <item>OGLASNA PLOČA-PAN TRGOVINA d.o.o.</item>
      <item>Davor Petrović, L.Jagera 6,31000 Osijek</item>
      <item>POREZNA UPRAVA OSIJEK, BB,31000 Osijek</item>
      <item>STH MIROSLAV ŠMIT, BB,31000 Osijek</item>
      <item>Zoran Subotić, OIB 09071761803, Trg Slobode 22g,31300 Beli Manastir</item>
      <item>ODO U NAŠICAMA STALNA SLUŽBA ĐAKOVO, BB,31400 Đakovo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Luca Hanuljak, OIB 37292870110, Kralja Tomislava 49,31400 Đakovo</item>
      <item>PAN TRGOVINA d.o.o. za trgovinu, proizvodnju i usluge, OIB 39628436169, Pape Ivana Pavla II br. 10,31400 Đakovo</item>
      <item>ŽDO OSIJEK</item>
      <item>FINA RC OSIJEK</item>
      <item>STH OSIJEK Zlatica Štulić</item>
      <item>Marina Tolj, Jurjevska 20,10000 Zagreb</item>
      <item>DUŠKO ZEC, OIB 74714129984, Ulica k. A. Stepinca 4,31000 Osijek</item>
      <item>OGLASNA PLOČA-PAN TRGOVINA d.o.o.</item>
      <item>Davor Petrović, L.Jagera 6,31000 Osijek</item>
      <item>POREZNA UPRAVA OSIJEK, BB,31000 Osijek</item>
      <item>STH MIROSLAV ŠMIT, BB,31000 Osijek</item>
      <item>Zoran Subotić, OIB 09071761803, Trg Slobode 22g,31300 Beli Manastir</item>
      <item>ODO U NAŠICAMA STALNA SLUŽBA ĐAKOVO, BB,31400 Đakovo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37292870110</item>
      <item>, OIB 39628436169</item>
      <item>, OIB null</item>
      <item>, OIB null</item>
      <item>, OIB null</item>
      <item>, OIB null</item>
      <item>, OIB 74714129984</item>
      <item>, OIB null</item>
      <item>, OIB null</item>
      <item>, OIB null</item>
      <item>, OIB null</item>
      <item>, OIB 09071761803</item>
      <item>, OIB null</item>
      <item>, OIB 64546066176</item>
    </izvorni_sadrzaj>
    <derivirana_varijabla naziv="DomainObject.Predmet.SudioniciListNazivOIB_1">
      <item>, OIB 37292870110</item>
      <item>, OIB 39628436169</item>
      <item>, OIB null</item>
      <item>, OIB null</item>
      <item>, OIB null</item>
      <item>, OIB null</item>
      <item>, OIB 74714129984</item>
      <item>, OIB null</item>
      <item>, OIB null</item>
      <item>, OIB null</item>
      <item>, OIB null</item>
      <item>, OIB 09071761803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749E85-3DD5-4C90-9642-75F07E9425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264</properties:Words>
  <properties:Characters>1269</properties:Characters>
  <properties:Lines>98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2017-03-29T09:52:00Z</dcterms:created>
  <dc:creator>hermanj</dc:creator>
  <cp:lastModifiedBy>Danijela Sekulić</cp:lastModifiedBy>
  <cp:lastPrinted>2017-03-29T09:57:00Z</cp:lastPrinted>
  <dcterms:modified xmlns:xsi="http://www.w3.org/2001/XMLSchema-instance" xsi:type="dcterms:W3CDTF">2017-03-29T09:58:00Z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