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be6f" w14:paraId="f57be6f" w:rsidRDefault="00AE0826" w:rsidP="00AE0826" w:rsidR="00AE0826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AE0826" w:rsidP="00AE0826" w:rsidR="00AE082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AE0826" w:rsidP="00AE0826" w:rsidR="00AE082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AE0826" w:rsidP="00AE0826" w:rsidR="00AE0826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St-715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16-7</w:t>
      </w:r>
    </w:p>
    <w:p w:rsidRDefault="00AE0826" w:rsidP="00AE0826" w:rsidR="00AE082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AE0826" w:rsidP="00AE0826" w:rsidR="00AE0826" w:rsidRPr="000A3A0F">
      <w:pPr>
        <w:jc w:val="both"/>
        <w:rPr>
          <w:sz w:val="23"/>
          <w:szCs w:val="23"/>
        </w:rPr>
      </w:pPr>
    </w:p>
    <w:p w:rsidRDefault="00AE0826" w:rsidP="00AE0826" w:rsidR="00AE082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AE0826" w:rsidP="00AE0826" w:rsidR="00AE0826" w:rsidRPr="000A3A0F">
      <w:pPr>
        <w:rPr>
          <w:sz w:val="23"/>
          <w:szCs w:val="23"/>
        </w:rPr>
      </w:pPr>
    </w:p>
    <w:p w:rsidRDefault="00AE0826" w:rsidP="00AE0826" w:rsidR="00AE082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AE0826" w:rsidP="00AE0826" w:rsidR="00AE0826" w:rsidRPr="000A3A0F">
      <w:pPr>
        <w:rPr>
          <w:sz w:val="23"/>
          <w:szCs w:val="23"/>
        </w:rPr>
      </w:pPr>
    </w:p>
    <w:p w:rsidRDefault="00AE0826" w:rsidP="00AE0826" w:rsidR="00AE0826" w:rsidRPr="00AE0826">
      <w:pPr>
        <w:jc w:val="both"/>
        <w:rPr>
          <w:sz w:val="23"/>
          <w:szCs w:val="23"/>
        </w:rPr>
      </w:pPr>
      <w:r w:rsidRPr="00AE0826">
        <w:rPr>
          <w:sz w:val="23"/>
          <w:szCs w:val="23"/>
        </w:rPr>
        <w:tab/>
        <w:t>Trgovački sud u Pazinu, po sucu Adrijani Labinjan Skok, radi otvaranja stečajnog postupka nad dužnikom RECIKLAŽA j.d.o.o. za gradnju, Umag, Valica, Soši 49C, OIB: 53824885689</w:t>
      </w:r>
      <w:r>
        <w:rPr>
          <w:sz w:val="23"/>
          <w:szCs w:val="23"/>
        </w:rPr>
        <w:t>, 9</w:t>
      </w:r>
      <w:r w:rsidRPr="00AE0826">
        <w:rPr>
          <w:sz w:val="23"/>
          <w:szCs w:val="23"/>
        </w:rPr>
        <w:t xml:space="preserve">. lipnja 2016. </w:t>
      </w:r>
    </w:p>
    <w:p w:rsidRDefault="00AE0826" w:rsidP="00AE0826" w:rsidR="00AE0826" w:rsidRPr="00AE0826">
      <w:pPr>
        <w:jc w:val="both"/>
        <w:rPr>
          <w:sz w:val="23"/>
          <w:szCs w:val="23"/>
        </w:rPr>
      </w:pPr>
    </w:p>
    <w:p w:rsidRDefault="00AE0826" w:rsidP="00AE0826" w:rsidR="00AE0826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AE0826" w:rsidP="00AE0826" w:rsidR="00AE0826" w:rsidRPr="000A3A0F">
      <w:pPr>
        <w:jc w:val="both"/>
        <w:rPr>
          <w:sz w:val="23"/>
          <w:szCs w:val="23"/>
        </w:rPr>
      </w:pPr>
    </w:p>
    <w:p w:rsidRDefault="00AE0826" w:rsidP="00AE0826" w:rsidR="00AE082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AE0826">
        <w:rPr>
          <w:sz w:val="23"/>
          <w:szCs w:val="23"/>
        </w:rPr>
        <w:t>RECIKLAŽA j.d.o.o. za gradnju, Umag, Valica, Soši 49C, OIB: 53824885689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715-16</w:t>
      </w:r>
      <w:r w:rsidRPr="000A3A0F">
        <w:rPr>
          <w:bCs w:val="false"/>
          <w:sz w:val="23"/>
          <w:szCs w:val="23"/>
        </w:rPr>
        <w:t xml:space="preserve">.  </w:t>
      </w:r>
    </w:p>
    <w:p w:rsidRDefault="00AE0826" w:rsidP="00AE0826" w:rsidR="00AE0826" w:rsidRPr="000A3A0F">
      <w:pPr>
        <w:jc w:val="both"/>
        <w:rPr>
          <w:sz w:val="23"/>
          <w:szCs w:val="23"/>
        </w:rPr>
      </w:pPr>
    </w:p>
    <w:p w:rsidRDefault="00AE0826" w:rsidP="00AE0826" w:rsidR="00AE0826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AE0826" w:rsidP="00AE0826" w:rsidR="00AE0826" w:rsidRPr="000A3A0F">
      <w:pPr>
        <w:jc w:val="both"/>
        <w:rPr>
          <w:bCs w:val="false"/>
          <w:sz w:val="23"/>
          <w:szCs w:val="23"/>
        </w:rPr>
      </w:pPr>
    </w:p>
    <w:p w:rsidRDefault="00AE0826" w:rsidP="00AE0826" w:rsidR="00AE0826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AE0826" w:rsidP="00AE0826" w:rsidR="00AE0826" w:rsidRPr="000A3A0F">
      <w:pPr>
        <w:jc w:val="both"/>
        <w:rPr>
          <w:sz w:val="23"/>
          <w:szCs w:val="23"/>
          <w:lang w:val="pl-PL"/>
        </w:rPr>
      </w:pPr>
    </w:p>
    <w:p w:rsidRDefault="00AE0826" w:rsidP="00AE0826" w:rsidR="00AE0826" w:rsidRPr="00C5342E">
      <w:pPr>
        <w:jc w:val="both"/>
        <w:rPr>
          <w:sz w:val="23"/>
          <w:szCs w:val="23"/>
          <w:lang w:val="pl-PL"/>
        </w:rPr>
      </w:pPr>
      <w:r w:rsidRPr="006E56B0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na koje je za dužnika pristupio </w:t>
      </w:r>
      <w:r w:rsidR="00C5342E" w:rsidRPr="00C5342E">
        <w:rPr>
          <w:sz w:val="23"/>
          <w:szCs w:val="23"/>
          <w:lang w:val="pl-PL"/>
        </w:rPr>
        <w:t>predstavnik dužnika</w:t>
      </w:r>
      <w:r w:rsidRPr="00C5342E">
        <w:rPr>
          <w:sz w:val="23"/>
          <w:szCs w:val="23"/>
          <w:lang w:val="pl-PL"/>
        </w:rPr>
        <w:t>, prema čijoj izjavi dužnik</w:t>
      </w:r>
      <w:r w:rsidR="00C5342E" w:rsidRPr="00C5342E">
        <w:rPr>
          <w:sz w:val="23"/>
          <w:szCs w:val="23"/>
          <w:lang w:val="pl-PL"/>
        </w:rPr>
        <w:t xml:space="preserve"> nema imovine.</w:t>
      </w:r>
    </w:p>
    <w:p w:rsidRDefault="00AE0826" w:rsidP="00AE0826" w:rsidR="00AE0826" w:rsidRPr="006E56B0">
      <w:pPr>
        <w:ind w:firstLine="708"/>
        <w:jc w:val="both"/>
        <w:rPr>
          <w:sz w:val="23"/>
          <w:szCs w:val="23"/>
        </w:rPr>
      </w:pPr>
      <w:r w:rsidRPr="006E56B0"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AE0826" w:rsidP="00AE0826" w:rsidR="00AE0826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E0826" w:rsidP="00AE0826" w:rsidR="00AE0826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>Kako je iz iskaza zakonskog zastupnika dužnika utvrđeno da</w:t>
      </w:r>
      <w:r>
        <w:rPr>
          <w:sz w:val="23"/>
          <w:szCs w:val="23"/>
        </w:rPr>
        <w:t xml:space="preserve"> dužnik nema imovine iz koje bi se mogli namiriti</w:t>
      </w:r>
      <w:r w:rsidRPr="00ED3DC0">
        <w:rPr>
          <w:sz w:val="23"/>
          <w:szCs w:val="23"/>
        </w:rPr>
        <w:t xml:space="preserve"> </w:t>
      </w:r>
      <w:r>
        <w:rPr>
          <w:sz w:val="23"/>
          <w:szCs w:val="23"/>
        </w:rPr>
        <w:t>troškovi</w:t>
      </w:r>
      <w:r w:rsidRPr="00ED3DC0">
        <w:rPr>
          <w:sz w:val="23"/>
          <w:szCs w:val="23"/>
        </w:rPr>
        <w:t xml:space="preserve"> postupka, to je temeljem čl. 132. st. 1. SZ-a odlučeno kao u izreci. </w:t>
      </w:r>
    </w:p>
    <w:p w:rsidRDefault="00AE0826" w:rsidP="00AE0826" w:rsidR="00AE0826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AE0826" w:rsidP="00AE0826" w:rsidR="00AE0826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9. lipnja</w:t>
      </w:r>
      <w:r w:rsidRPr="009566D5">
        <w:rPr>
          <w:sz w:val="23"/>
          <w:szCs w:val="23"/>
        </w:rPr>
        <w:t xml:space="preserve"> 2016.</w:t>
      </w:r>
    </w:p>
    <w:p w:rsidRDefault="00AE0826" w:rsidP="00AE0826" w:rsidR="00AE0826" w:rsidRPr="000A3A0F">
      <w:pPr>
        <w:ind w:firstLine="720" w:left="2880"/>
        <w:jc w:val="both"/>
        <w:rPr>
          <w:sz w:val="23"/>
          <w:szCs w:val="23"/>
        </w:rPr>
      </w:pPr>
    </w:p>
    <w:p w:rsidRDefault="00AE0826" w:rsidP="00AE0826" w:rsidR="00AE0826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AE0826" w:rsidP="00AE0826" w:rsidR="00AE0826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AE0826" w:rsidP="00AE0826" w:rsidR="00AE0826" w:rsidRPr="000A3A0F">
      <w:pPr>
        <w:jc w:val="both"/>
        <w:rPr>
          <w:sz w:val="23"/>
          <w:szCs w:val="23"/>
        </w:rPr>
      </w:pPr>
    </w:p>
    <w:p w:rsidRDefault="00AE0826" w:rsidP="00AE0826" w:rsidR="00AE0826">
      <w:pPr>
        <w:jc w:val="both"/>
        <w:rPr>
          <w:sz w:val="23"/>
          <w:szCs w:val="23"/>
        </w:rPr>
      </w:pPr>
    </w:p>
    <w:p w:rsidRDefault="00AE0826" w:rsidP="00AE0826" w:rsidR="00AE0826">
      <w:pPr>
        <w:jc w:val="both"/>
        <w:rPr>
          <w:sz w:val="23"/>
          <w:szCs w:val="23"/>
        </w:rPr>
      </w:pPr>
    </w:p>
    <w:p w:rsidRDefault="00AE0826" w:rsidP="00AE0826" w:rsidR="00AE082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AE0826" w:rsidP="00AE0826" w:rsidR="00AE0826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AE0826" w:rsidP="00AE0826" w:rsidR="00AE0826" w:rsidRPr="00D95430"/>
    <w:p w:rsidRDefault="00AE0826" w:rsidP="00AE0826" w:rsidR="00AE0826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AE0826" w:rsidP="00AE0826" w:rsidR="00AE0826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9. lipnja</w:t>
      </w:r>
      <w:r w:rsidRPr="009566D5">
        <w:rPr>
          <w:sz w:val="23"/>
          <w:szCs w:val="23"/>
        </w:rPr>
        <w:t xml:space="preserve"> 2016. (čl. 132. st. 3. SZ-a)</w:t>
      </w:r>
    </w:p>
    <w:p w:rsidRDefault="00AE0826" w:rsidP="00AE0826" w:rsidR="00AE0826" w:rsidRPr="009566D5">
      <w:pPr>
        <w:jc w:val="both"/>
      </w:pPr>
    </w:p>
    <w:p w:rsidRDefault="00AE0826" w:rsidP="00AE0826" w:rsidR="00AE0826" w:rsidRPr="00D95430">
      <w:pPr>
        <w:ind w:left="360"/>
        <w:jc w:val="both"/>
      </w:pPr>
    </w:p>
    <w:p w:rsidRDefault="00AE0826" w:rsidP="00AE0826" w:rsidR="00AE0826" w:rsidRPr="00D95430">
      <w:pPr>
        <w:jc w:val="both"/>
      </w:pPr>
    </w:p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AE0826" w:rsidP="00AE0826" w:rsidR="00AE0826"/>
    <w:p w:rsidRDefault="006815FC" w:rsidR="00500701"/>
    <w:sectPr w:rsidSect="008B57A5" w:rsidR="0050070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826" w:rsidP="00AE0826" w:rsidR="00AE0826">
      <w:r>
        <w:separator/>
      </w:r>
    </w:p>
  </w:endnote>
  <w:endnote w:id="0" w:type="continuationSeparator">
    <w:p w:rsidRDefault="00AE0826" w:rsidP="00AE0826" w:rsidR="00AE0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826" w:rsidP="00AE0826" w:rsidR="00AE0826">
      <w:r>
        <w:separator/>
      </w:r>
    </w:p>
  </w:footnote>
  <w:footnote w:id="0" w:type="continuationSeparator">
    <w:p w:rsidRDefault="00AE0826" w:rsidP="00AE0826" w:rsidR="00AE08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C5342E" w:rsidP="00A534C9" w:rsidR="00A534C9" w:rsidRPr="000A3A0F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815FC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 xml:space="preserve"> 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 </w:t>
        </w:r>
        <w:r w:rsidR="00AE0826">
          <w:rPr>
            <w:sz w:val="23"/>
            <w:szCs w:val="23"/>
          </w:rPr>
          <w:t>Posl.br.: 2 St-715</w:t>
        </w:r>
        <w:r w:rsidR="00AE0826" w:rsidRPr="00210D67">
          <w:rPr>
            <w:sz w:val="23"/>
            <w:szCs w:val="23"/>
          </w:rPr>
          <w:t>/</w:t>
        </w:r>
        <w:r w:rsidR="00AE0826">
          <w:rPr>
            <w:sz w:val="23"/>
            <w:szCs w:val="23"/>
          </w:rPr>
          <w:t>16-7</w:t>
        </w:r>
      </w:p>
      <w:p w:rsidRDefault="006815FC" w:rsidR="00FC7B8B">
        <w:pPr>
          <w:pStyle w:val="Zaglavlje"/>
          <w:jc w:val="center"/>
        </w:pPr>
      </w:p>
    </w:sdtContent>
  </w:sdt>
  <w:p w:rsidRDefault="006815F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42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0826"/>
    <w:rsid w:val="00554328"/>
    <w:rsid w:val="006815FC"/>
    <w:rsid w:val="00985388"/>
    <w:rsid w:val="00AE0826"/>
    <w:rsid w:val="00C5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082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08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082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08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82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8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82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5F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5F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5F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5F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082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08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082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08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82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8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82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1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5F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5F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5F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5F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RECIKLAŽA j.d.o.o. UMAG</izvorni_sadrzaj>
    <derivirana_varijabla naziv="DomainObject.Predmet.ProtustrankaFormated_1">  RECIKLAŽA j.d.o.o. UMAG</derivirana_varijabla>
  </DomainObject.Predmet.ProtustrankaFormated>
  <DomainObject.Predmet.ProtustrankaFormatedOIB>
    <izvorni_sadrzaj>  RECIKLAŽA j.d.o.o. UMAG, OIB 53824885689</izvorni_sadrzaj>
    <derivirana_varijabla naziv="DomainObject.Predmet.ProtustrankaFormatedOIB_1">  RECIKLAŽA j.d.o.o. UMAG, OIB 53824885689</derivirana_varijabla>
  </DomainObject.Predmet.ProtustrankaFormatedOIB>
  <DomainObject.Predmet.ProtustrankaFormatedWithAdress>
    <izvorni_sadrzaj> RECIKLAŽA j.d.o.o. UMAG, Valica, Soši 49C, 52470 Umag</izvorni_sadrzaj>
    <derivirana_varijabla naziv="DomainObject.Predmet.ProtustrankaFormatedWithAdress_1"> RECIKLAŽA j.d.o.o. UMAG, Valica, Soši 49C, 52470 Umag</derivirana_varijabla>
  </DomainObject.Predmet.ProtustrankaFormatedWithAdress>
  <DomainObject.Predmet.ProtustrankaFormatedWithAdressOIB>
    <izvorni_sadrzaj> RECIKLAŽA j.d.o.o. UMAG, OIB 53824885689, Valica, Soši 49C, 52470 Umag</izvorni_sadrzaj>
    <derivirana_varijabla naziv="DomainObject.Predmet.ProtustrankaFormatedWithAdressOIB_1"> RECIKLAŽA j.d.o.o. UMAG, OIB 53824885689, Valica, Soši 49C, 52470 Umag</derivirana_varijabla>
  </DomainObject.Predmet.ProtustrankaFormatedWithAdressOIB>
  <DomainObject.Predmet.ProtustrankaWithAdress>
    <izvorni_sadrzaj>RECIKLAŽA j.d.o.o. UMAG Valica, Soši 49C, 52470 Umag</izvorni_sadrzaj>
    <derivirana_varijabla naziv="DomainObject.Predmet.ProtustrankaWithAdress_1">RECIKLAŽA j.d.o.o. UMAG Valica, Soši 49C, 52470 Umag</derivirana_varijabla>
  </DomainObject.Predmet.ProtustrankaWithAdress>
  <DomainObject.Predmet.ProtustrankaWithAdressOIB>
    <izvorni_sadrzaj>RECIKLAŽA j.d.o.o. UMAG, OIB 53824885689, Valica, Soši 49C, 52470 Umag</izvorni_sadrzaj>
    <derivirana_varijabla naziv="DomainObject.Predmet.ProtustrankaWithAdressOIB_1">RECIKLAŽA j.d.o.o. UMAG, OIB 53824885689, Valica, Soši 49C, 52470 Umag</derivirana_varijabla>
  </DomainObject.Predmet.ProtustrankaWithAdressOIB>
  <DomainObject.Predmet.ProtustrankaNazivFormated>
    <izvorni_sadrzaj>RECIKLAŽA j.d.o.o. UMAG</izvorni_sadrzaj>
    <derivirana_varijabla naziv="DomainObject.Predmet.ProtustrankaNazivFormated_1">RECIKLAŽA j.d.o.o. UMAG</derivirana_varijabla>
  </DomainObject.Predmet.ProtustrankaNazivFormated>
  <DomainObject.Predmet.ProtustrankaNazivFormatedOIB>
    <izvorni_sadrzaj>RECIKLAŽA j.d.o.o. UMAG, OIB 53824885689</izvorni_sadrzaj>
    <derivirana_varijabla naziv="DomainObject.Predmet.ProtustrankaNazivFormatedOIB_1">RECIKLAŽA j.d.o.o. UMAG, OIB 53824885689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121889.27</izvorni_sadrzaj>
    <derivirana_varijabla naziv="DomainObject.Predmet.TrenutnaVrijednost_1">121889.27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RECIKLAŽA j.d.o.o. UMAG</item>
    </izvorni_sadrzaj>
    <derivirana_varijabla naziv="DomainObject.Predmet.ProtuStrankaListFormated_1">
      <item>RECIKLAŽA j.d.o.o. UMAG</item>
    </derivirana_varijabla>
  </DomainObject.Predmet.ProtuStrankaListFormated>
  <DomainObject.Predmet.ProtuStrankaListFormatedOIB>
    <izvorni_sadrzaj>
      <item>RECIKLAŽA j.d.o.o. UMAG, OIB 53824885689</item>
    </izvorni_sadrzaj>
    <derivirana_varijabla naziv="DomainObject.Predmet.ProtuStrankaListFormatedOIB_1">
      <item>RECIKLAŽA j.d.o.o. UMAG, OIB 53824885689</item>
    </derivirana_varijabla>
  </DomainObject.Predmet.ProtuStrankaListFormatedOIB>
  <DomainObject.Predmet.ProtuStrankaListFormatedWithAdress>
    <izvorni_sadrzaj>
      <item>RECIKLAŽA j.d.o.o. UMAG, Valica, Soši 49C, 52470 Umag</item>
    </izvorni_sadrzaj>
    <derivirana_varijabla naziv="DomainObject.Predmet.ProtuStrankaListFormatedWithAdress_1">
      <item>RECIKLAŽA j.d.o.o. UMAG, Valica, Soši 49C, 52470 Umag</item>
    </derivirana_varijabla>
  </DomainObject.Predmet.ProtuStrankaListFormatedWithAdress>
  <DomainObject.Predmet.ProtuStrankaListFormatedWithAdressOIB>
    <izvorni_sadrzaj>
      <item>RECIKLAŽA j.d.o.o. UMAG, OIB 53824885689, Valica, Soši 49C, 52470 Umag</item>
    </izvorni_sadrzaj>
    <derivirana_varijabla naziv="DomainObject.Predmet.ProtuStrankaListFormatedWithAdressOIB_1">
      <item>RECIKLAŽA j.d.o.o. UMAG, OIB 53824885689, Valica, Soši 49C, 52470 Umag</item>
    </derivirana_varijabla>
  </DomainObject.Predmet.ProtuStrankaListFormatedWithAdressOIB>
  <DomainObject.Predmet.ProtuStrankaListNazivFormated>
    <izvorni_sadrzaj>
      <item>RECIKLAŽA j.d.o.o. UMAG</item>
    </izvorni_sadrzaj>
    <derivirana_varijabla naziv="DomainObject.Predmet.ProtuStrankaListNazivFormated_1">
      <item>RECIKLAŽA j.d.o.o. UMAG</item>
    </derivirana_varijabla>
  </DomainObject.Predmet.ProtuStrankaListNazivFormated>
  <DomainObject.Predmet.ProtuStrankaListNazivFormatedOIB>
    <izvorni_sadrzaj>
      <item>RECIKLAŽA j.d.o.o. UMAG, OIB 53824885689</item>
    </izvorni_sadrzaj>
    <derivirana_varijabla naziv="DomainObject.Predmet.ProtuStrankaListNazivFormatedOIB_1">
      <item>RECIKLAŽA j.d.o.o. UMAG, OIB 53824885689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RECIKLAŽA j.d.o.o. UMAG</izvorni_sadrzaj>
    <derivirana_varijabla naziv="DomainObject.Predmet.ProtustrankaIDrugi_1">RECIKLAŽA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RECIKLAŽA j.d.o.o. UMAG, OIB 53824885689, Valica, Soši 49C, 52470 Umag</izvorni_sadrzaj>
    <derivirana_varijabla naziv="DomainObject.Predmet.ProtustrankaIDrugiAdressOIB_1">RECIKLAŽA j.d.o.o. UMAG, OIB 53824885689, Valica, Soši 49C,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RECIKLAŽA j.d.o.o. UMAG</item>
    </izvorni_sadrzaj>
    <derivirana_varijabla naziv="DomainObject.Predmet.SudioniciListNaziv_1">
      <item>FINANCIJSKA AGENCIJA, RC RIJEKA, PODRUŽNICA PULA, PULA</item>
      <item>RECIKLAŽA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RECIKLAŽA j.d.o.o. UMAG, OIB 53824885689, Valica, Soši 49C,52470 Umag</item>
    </izvorni_sadrzaj>
    <derivirana_varijabla naziv="DomainObject.Predmet.SudioniciListAdressOIB_1">
      <item>FINANCIJSKA AGENCIJA, RC RIJEKA, PODRUŽNICA PULA, PULA, OIB 85821130368, Ulica grada Vukovara 70,10000 Zagreb</item>
      <item>RECIKLAŽA j.d.o.o. UMAG, OIB 53824885689, Valica, Soši 49C,52470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53824885689</item>
    </izvorni_sadrzaj>
    <derivirana_varijabla naziv="DomainObject.Predmet.SudioniciListNazivOIB_1">
      <item>, OIB 85821130368</item>
      <item>, OIB 53824885689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2275</properties:Characters>
  <properties:Lines>76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2016-06-09T07:37:00Z</dcterms:created>
  <dc:creator>Jasmina Matika</dc:creator>
  <cp:lastModifiedBy>Jasmina Matika</cp:lastModifiedBy>
  <dcterms:modified xmlns:xsi="http://www.w3.org/2001/XMLSchema-instance" xsi:type="dcterms:W3CDTF">2016-06-09T07:42:00Z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