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6d2c" w14:paraId="6736d2c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1360D">
        <w:t>56</w:t>
      </w:r>
      <w:r w:rsidR="008511FB" w:rsidRPr="001B42A5">
        <w:t>/</w:t>
      </w:r>
      <w:r w:rsidR="00191207" w:rsidRPr="001B42A5">
        <w:t>201</w:t>
      </w:r>
      <w:r w:rsidR="0051360D">
        <w:t>7</w:t>
      </w:r>
      <w:r w:rsidR="001F6933" w:rsidRPr="001B42A5">
        <w:t>,</w:t>
      </w:r>
      <w:r w:rsidRPr="001B42A5">
        <w:t xml:space="preserve"> temeljem odredbe članka </w:t>
      </w:r>
      <w:r w:rsidR="00AC4528" w:rsidRPr="001B42A5">
        <w:t>430</w:t>
      </w:r>
      <w:r w:rsidRPr="001B42A5">
        <w:t xml:space="preserve"> Stečajnog zakona</w:t>
      </w:r>
      <w:r w:rsidR="008155EE" w:rsidRPr="001B42A5">
        <w:t xml:space="preserve"> </w:t>
      </w:r>
      <w:r w:rsidRPr="001B42A5">
        <w:t>(</w:t>
      </w:r>
      <w:r w:rsidR="001D3860" w:rsidRPr="001B42A5">
        <w:t>''Narodne novine'' broj</w:t>
      </w:r>
      <w:r w:rsidRPr="001B42A5">
        <w:t xml:space="preserve"> </w:t>
      </w:r>
      <w:r w:rsidR="001D3860" w:rsidRPr="001B42A5">
        <w:t>71/15</w:t>
      </w:r>
      <w:r w:rsidRPr="001B42A5">
        <w:t>)</w:t>
      </w:r>
      <w:r w:rsidR="008155EE" w:rsidRPr="001B42A5">
        <w:t>,</w:t>
      </w:r>
      <w:r w:rsidRPr="001B42A5">
        <w:t xml:space="preserve"> dana </w:t>
      </w:r>
      <w:r w:rsidR="00B826CB">
        <w:t>8</w:t>
      </w:r>
      <w:r w:rsidR="008511FB" w:rsidRPr="001B42A5">
        <w:t xml:space="preserve">. </w:t>
      </w:r>
      <w:r w:rsidR="00316CE0" w:rsidRPr="001B42A5">
        <w:t>ožujka 2017</w:t>
      </w:r>
      <w:r w:rsidR="003E5D1C" w:rsidRPr="001B42A5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1360D" w:rsidRPr="0051360D">
        <w:t>GLOBAL MG d.o.o.</w:t>
      </w:r>
      <w:r w:rsidR="008511FB" w:rsidRPr="001B42A5">
        <w:t xml:space="preserve">, </w:t>
      </w:r>
      <w:r w:rsidR="00B826CB">
        <w:t>Zagreb</w:t>
      </w:r>
      <w:r w:rsidR="008511FB" w:rsidRPr="001B42A5">
        <w:t xml:space="preserve">, </w:t>
      </w:r>
      <w:r w:rsidR="0051360D" w:rsidRPr="0051360D">
        <w:t>7. Retkovec 1. odvojak 4</w:t>
      </w:r>
      <w:r w:rsidR="008511FB" w:rsidRPr="001B42A5">
        <w:t xml:space="preserve">, MBS: </w:t>
      </w:r>
      <w:r w:rsidR="0051360D" w:rsidRPr="0051360D">
        <w:t>080849687</w:t>
      </w:r>
      <w:r w:rsidR="008511FB" w:rsidRPr="001B42A5">
        <w:t xml:space="preserve">, OIB: </w:t>
      </w:r>
      <w:r w:rsidR="0051360D" w:rsidRPr="0051360D">
        <w:t>65851027860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51360D">
        <w:t>6.569,91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826CB">
        <w:t>8</w:t>
      </w:r>
      <w:r w:rsidR="00215914" w:rsidRPr="00215914">
        <w:t>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87736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45A03"/>
    <w:rsid w:val="00185571"/>
    <w:rsid w:val="0018699E"/>
    <w:rsid w:val="00191207"/>
    <w:rsid w:val="001B42A5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1360D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6CB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877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7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736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736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736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877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7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736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736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736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St-56/2017</izvorni_sadrzaj>
    <derivirana_varijabla naziv="DomainObject.Predmet.OznakaBroj_1">St-56/2017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MG d.o.o.</izvorni_sadrzaj>
    <derivirana_varijabla naziv="DomainObject.Predmet.ProtustrankaFormated_1">  GLOBAL MG d.o.o.</derivirana_varijabla>
  </DomainObject.Predmet.ProtustrankaFormated>
  <DomainObject.Predmet.ProtustrankaFormatedOIB>
    <izvorni_sadrzaj>  GLOBAL MG d.o.o., OIB 65851027860</izvorni_sadrzaj>
    <derivirana_varijabla naziv="DomainObject.Predmet.ProtustrankaFormatedOIB_1">  GLOBAL MG d.o.o., OIB 65851027860</derivirana_varijabla>
  </DomainObject.Predmet.ProtustrankaFormatedOIB>
  <DomainObject.Predmet.ProtustrankaFormatedWithAdress>
    <izvorni_sadrzaj> GLOBAL MG d.o.o., 7. Retkovec 1. odvojak 4, 10000 Zagreb</izvorni_sadrzaj>
    <derivirana_varijabla naziv="DomainObject.Predmet.ProtustrankaFormatedWithAdress_1"> GLOBAL MG d.o.o., 7. Retkovec 1. odvojak 4, 10000 Zagreb</derivirana_varijabla>
  </DomainObject.Predmet.ProtustrankaFormatedWithAdress>
  <DomainObject.Predmet.ProtustrankaFormatedWithAdressOIB>
    <izvorni_sadrzaj> GLOBAL MG d.o.o., OIB 65851027860, 7. Retkovec 1. odvojak 4, 10000 Zagreb</izvorni_sadrzaj>
    <derivirana_varijabla naziv="DomainObject.Predmet.ProtustrankaFormatedWithAdressOIB_1"> GLOBAL MG d.o.o., OIB 65851027860, 7. Retkovec 1. odvojak 4, 10000 Zagreb</derivirana_varijabla>
  </DomainObject.Predmet.ProtustrankaFormatedWithAdressOIB>
  <DomainObject.Predmet.ProtustrankaWithAdress>
    <izvorni_sadrzaj>GLOBAL MG d.o.o. 7. Retkovec 1. odvojak 4, 10000 Zagreb</izvorni_sadrzaj>
    <derivirana_varijabla naziv="DomainObject.Predmet.ProtustrankaWithAdress_1">GLOBAL MG d.o.o. 7. Retkovec 1. odvojak 4, 10000 Zagreb</derivirana_varijabla>
  </DomainObject.Predmet.ProtustrankaWithAdress>
  <DomainObject.Predmet.ProtustrankaWithAdressOIB>
    <izvorni_sadrzaj>GLOBAL MG d.o.o., OIB 65851027860, 7. Retkovec 1. odvojak 4, 10000 Zagreb</izvorni_sadrzaj>
    <derivirana_varijabla naziv="DomainObject.Predmet.ProtustrankaWithAdressOIB_1">GLOBAL MG d.o.o., OIB 65851027860, 7. Retkovec 1. odvojak 4, 10000 Zagreb</derivirana_varijabla>
  </DomainObject.Predmet.ProtustrankaWithAdressOIB>
  <DomainObject.Predmet.ProtustrankaNazivFormated>
    <izvorni_sadrzaj>GLOBAL MG d.o.o.</izvorni_sadrzaj>
    <derivirana_varijabla naziv="DomainObject.Predmet.ProtustrankaNazivFormated_1">GLOBAL MG d.o.o.</derivirana_varijabla>
  </DomainObject.Predmet.ProtustrankaNazivFormated>
  <DomainObject.Predmet.ProtustrankaNazivFormatedOIB>
    <izvorni_sadrzaj>GLOBAL MG d.o.o., OIB 65851027860</izvorni_sadrzaj>
    <derivirana_varijabla naziv="DomainObject.Predmet.ProtustrankaNazivFormatedOIB_1">GLOBAL MG d.o.o., OIB 65851027860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MG d.o.o.</item>
    </izvorni_sadrzaj>
    <derivirana_varijabla naziv="DomainObject.Predmet.ProtuStrankaListFormated_1">
      <item>GLOBAL MG d.o.o.</item>
    </derivirana_varijabla>
  </DomainObject.Predmet.ProtuStrankaListFormated>
  <DomainObject.Predmet.ProtuStrankaListFormatedOIB>
    <izvorni_sadrzaj>
      <item>GLOBAL MG d.o.o., OIB 65851027860</item>
    </izvorni_sadrzaj>
    <derivirana_varijabla naziv="DomainObject.Predmet.ProtuStrankaListFormatedOIB_1">
      <item>GLOBAL MG d.o.o., OIB 65851027860</item>
    </derivirana_varijabla>
  </DomainObject.Predmet.ProtuStrankaListFormatedOIB>
  <DomainObject.Predmet.ProtuStrankaListFormatedWithAdress>
    <izvorni_sadrzaj>
      <item>GLOBAL MG d.o.o., 7. Retkovec 1. odvojak 4, 10000 Zagreb</item>
    </izvorni_sadrzaj>
    <derivirana_varijabla naziv="DomainObject.Predmet.ProtuStrankaListFormatedWithAdress_1">
      <item>GLOBAL MG d.o.o., 7. Retkovec 1. odvojak 4, 10000 Zagreb</item>
    </derivirana_varijabla>
  </DomainObject.Predmet.ProtuStrankaListFormatedWithAdress>
  <DomainObject.Predmet.ProtuStrankaListFormatedWithAdressOIB>
    <izvorni_sadrzaj>
      <item>GLOBAL MG d.o.o., OIB 65851027860, 7. Retkovec 1. odvojak 4, 10000 Zagreb</item>
    </izvorni_sadrzaj>
    <derivirana_varijabla naziv="DomainObject.Predmet.ProtuStrankaListFormatedWithAdressOIB_1">
      <item>GLOBAL MG d.o.o., OIB 65851027860, 7. Retkovec 1. odvojak 4, 10000 Zagreb</item>
    </derivirana_varijabla>
  </DomainObject.Predmet.ProtuStrankaListFormatedWithAdressOIB>
  <DomainObject.Predmet.ProtuStrankaListNazivFormated>
    <izvorni_sadrzaj>
      <item>GLOBAL MG d.o.o.</item>
    </izvorni_sadrzaj>
    <derivirana_varijabla naziv="DomainObject.Predmet.ProtuStrankaListNazivFormated_1">
      <item>GLOBAL MG d.o.o.</item>
    </derivirana_varijabla>
  </DomainObject.Predmet.ProtuStrankaListNazivFormated>
  <DomainObject.Predmet.ProtuStrankaListNazivFormatedOIB>
    <izvorni_sadrzaj>
      <item>GLOBAL MG d.o.o., OIB 65851027860</item>
    </izvorni_sadrzaj>
    <derivirana_varijabla naziv="DomainObject.Predmet.ProtuStrankaListNazivFormatedOIB_1">
      <item>GLOBAL MG d.o.o., OIB 65851027860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MG d.o.o.</izvorni_sadrzaj>
    <derivirana_varijabla naziv="DomainObject.Predmet.ProtustrankaIDrugi_1">GLOBAL MG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 MG d.o.o., OIB 65851027860, 7. Retkovec 1. odvojak 4, 10000 Zagreb</izvorni_sadrzaj>
    <derivirana_varijabla naziv="DomainObject.Predmet.ProtustrankaIDrugiAdressOIB_1">GLOBAL MG d.o.o., OIB 65851027860, 7. Retkovec 1.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MG d.o.o.</item>
    </izvorni_sadrzaj>
    <derivirana_varijabla naziv="DomainObject.Predmet.SudioniciListNaziv_1">
      <item>FINA Regionalni centar Zagreb</item>
      <item>GLOBAL MG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 MG d.o.o., OIB 65851027860, 7. Retkovec 1. odvojak 4,10000 Zagreb</item>
    </izvorni_sadrzaj>
    <derivirana_varijabla naziv="DomainObject.Predmet.SudioniciListAdressOIB_1">
      <item>FINA Regionalni centar Zagreb, OIB 85821130368, Trg svibanjskih žrtava 1995. br. 1,10000 Zagreb</item>
      <item>GLOBAL MG d.o.o., OIB 65851027860, 7. Retkovec 1.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65851027860</item>
    </izvorni_sadrzaj>
    <derivirana_varijabla naziv="DomainObject.Predmet.SudioniciListNazivOIB_1">
      <item>, OIB 85821130368</item>
      <item>, OIB 65851027860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1296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2017-03-08T08:51:00Z</dcterms:created>
  <dc:creator>ilukac</dc:creator>
  <cp:lastModifiedBy>Marijan Marković</cp:lastModifiedBy>
  <cp:lastPrinted>2017-03-08T08:49:00Z</cp:lastPrinted>
  <dcterms:modified xmlns:xsi="http://www.w3.org/2001/XMLSchema-instance" xsi:type="dcterms:W3CDTF">2017-03-08T11:55:00Z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