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1476" w14:paraId="107147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</w:t>
      </w:r>
      <w:r w:rsidR="00C11749">
        <w:t>415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C11749">
        <w:t>415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11749">
        <w:t xml:space="preserve">ERDOCO d.o.o., OIB 04384752612, Zagreb, </w:t>
      </w:r>
      <w:proofErr w:type="spellStart"/>
      <w:r w:rsidR="00C11749">
        <w:t>Smičiklasova</w:t>
      </w:r>
      <w:proofErr w:type="spellEnd"/>
      <w:r w:rsidR="00C11749">
        <w:t xml:space="preserve"> 22.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11749">
        <w:t>20.493,91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3E65A0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5415</izvorni_sadrzaj>
    <derivirana_varijabla naziv="DomainObject.Predmet.Broj_1">5415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St-5415/2015</izvorni_sadrzaj>
    <derivirana_varijabla naziv="DomainObject.Predmet.OznakaBroj_1">St-5415/2015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ERDOCO d.o.o. zastupanog po punomoćniku Dubravko Šmigmator</izvorni_sadrzaj>
    <derivirana_varijabla naziv="DomainObject.Predmet.ProtustrankaFormated_1">  ERDOCO d.o.o. zastupanog po punomoćniku Dubravko Šmigmator</derivirana_varijabla>
  </DomainObject.Predmet.ProtustrankaFormated>
  <DomainObject.Predmet.ProtustrankaFormatedOIB>
    <izvorni_sadrzaj>  ERDOCO d.o.o., OIB 04384752612 zastupanog po punomoćniku Dubravko Šmigmator</izvorni_sadrzaj>
    <derivirana_varijabla naziv="DomainObject.Predmet.ProtustrankaFormatedOIB_1">  ERDOCO d.o.o., OIB 04384752612 zastupanog po punomoćniku Dubravko Šmigmator</derivirana_varijabla>
  </DomainObject.Predmet.ProtustrankaFormatedOIB>
  <DomainObject.Predmet.ProtustrankaFormatedWithAdress>
    <izvorni_sadrzaj> ERDOCO d.o.o., Smičiklasova 22, 10000 Zagreb zastupanog po punomoćniku Dubravko Šmigmator</izvorni_sadrzaj>
    <derivirana_varijabla naziv="DomainObject.Predmet.ProtustrankaFormatedWithAdress_1"> ERDOCO d.o.o., Smičiklasova 22, 10000 Zagreb zastupanog po punomoćniku Dubravko Šmigmator</derivirana_varijabla>
  </DomainObject.Predmet.ProtustrankaFormatedWithAdress>
  <DomainObject.Predmet.ProtustrankaFormatedWithAdressOIB>
    <izvorni_sadrzaj> ERDOCO d.o.o., OIB 04384752612, Smičiklasova 22, 10000 Zagreb zastupanog po punomoćniku Dubravko Šmigmator</izvorni_sadrzaj>
    <derivirana_varijabla naziv="DomainObject.Predmet.ProtustrankaFormatedWithAdressOIB_1"> ERDOCO d.o.o., OIB 04384752612, Smičiklasova 22, 10000 Zagreb zastupanog po punomoćniku Dubravko Šmigmator</derivirana_varijabla>
  </DomainObject.Predmet.ProtustrankaFormatedWithAdressOIB>
  <DomainObject.Predmet.ProtustrankaWithAdress>
    <izvorni_sadrzaj>ERDOCO d.o.o. Smičiklasova 22, 10000 Zagreb</izvorni_sadrzaj>
    <derivirana_varijabla naziv="DomainObject.Predmet.ProtustrankaWithAdress_1">ERDOCO d.o.o. Smičiklasova 22, 10000 Zagreb</derivirana_varijabla>
  </DomainObject.Predmet.ProtustrankaWithAdress>
  <DomainObject.Predmet.ProtustrankaWithAdressOIB>
    <izvorni_sadrzaj>ERDOCO d.o.o., OIB 04384752612, Smičiklasova 22, 10000 Zagreb</izvorni_sadrzaj>
    <derivirana_varijabla naziv="DomainObject.Predmet.ProtustrankaWithAdressOIB_1">ERDOCO d.o.o., OIB 04384752612, Smičiklasova 22, 10000 Zagreb</derivirana_varijabla>
  </DomainObject.Predmet.ProtustrankaWithAdressOIB>
  <DomainObject.Predmet.ProtustrankaNazivFormated>
    <izvorni_sadrzaj>ERDOCO d.o.o.</izvorni_sadrzaj>
    <derivirana_varijabla naziv="DomainObject.Predmet.ProtustrankaNazivFormated_1">ERDOCO d.o.o.</derivirana_varijabla>
  </DomainObject.Predmet.ProtustrankaNazivFormated>
  <DomainObject.Predmet.ProtustrankaNazivFormatedOIB>
    <izvorni_sadrzaj>ERDOCO d.o.o., OIB 04384752612</izvorni_sadrzaj>
    <derivirana_varijabla naziv="DomainObject.Predmet.ProtustrankaNazivFormatedOIB_1">ERDOCO d.o.o., OIB 04384752612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ERDOCO d.o.o. zastupanog po punomoćniku Dubravko Šmigmator</item>
    </izvorni_sadrzaj>
    <derivirana_varijabla naziv="DomainObject.Predmet.ProtuStrankaListFormated_1">
      <item>ERDOCO d.o.o. zastupanog po punomoćniku Dubravko Šmigmator</item>
    </derivirana_varijabla>
  </DomainObject.Predmet.ProtuStrankaListFormated>
  <DomainObject.Predmet.ProtuStrankaListFormatedOIB>
    <izvorni_sadrzaj>
      <item>ERDOCO d.o.o., OIB 04384752612 zastupanog po punomoćniku Dubravko Šmigmator</item>
    </izvorni_sadrzaj>
    <derivirana_varijabla naziv="DomainObject.Predmet.ProtuStrankaListFormatedOIB_1">
      <item>ERDOCO d.o.o., OIB 04384752612 zastupanog po punomoćniku Dubravko Šmigmator</item>
    </derivirana_varijabla>
  </DomainObject.Predmet.ProtuStrankaListFormatedOIB>
  <DomainObject.Predmet.ProtuStrankaListFormatedWithAdress>
    <izvorni_sadrzaj>
      <item>ERDOCO d.o.o., Smičiklasova 22, 10000 Zagreb zastupanog po punomoćniku Dubravko Šmigmator</item>
    </izvorni_sadrzaj>
    <derivirana_varijabla naziv="DomainObject.Predmet.ProtuStrankaListFormatedWithAdress_1">
      <item>ERDOCO d.o.o., Smičiklasova 22, 10000 Zagreb zastupanog po punomoćniku Dubravko Šmigmator</item>
    </derivirana_varijabla>
  </DomainObject.Predmet.ProtuStrankaListFormatedWithAdress>
  <DomainObject.Predmet.ProtuStrankaListFormatedWithAdressOIB>
    <izvorni_sadrzaj>
      <item>ERDOCO d.o.o., OIB 04384752612, Smičiklasova 22, 10000 Zagreb zastupanog po punomoćniku Dubravko Šmigmator</item>
    </izvorni_sadrzaj>
    <derivirana_varijabla naziv="DomainObject.Predmet.ProtuStrankaListFormatedWithAdressOIB_1">
      <item>ERDOCO d.o.o., OIB 04384752612, Smičiklasova 22, 10000 Zagreb zastupanog po punomoćniku Dubravko Šmigmator</item>
    </derivirana_varijabla>
  </DomainObject.Predmet.ProtuStrankaListFormatedWithAdressOIB>
  <DomainObject.Predmet.ProtuStrankaListNazivFormated>
    <izvorni_sadrzaj>
      <item>ERDOCO d.o.o.</item>
    </izvorni_sadrzaj>
    <derivirana_varijabla naziv="DomainObject.Predmet.ProtuStrankaListNazivFormated_1">
      <item>ERDOCO d.o.o.</item>
    </derivirana_varijabla>
  </DomainObject.Predmet.ProtuStrankaListNazivFormated>
  <DomainObject.Predmet.ProtuStrankaListNazivFormatedOIB>
    <izvorni_sadrzaj>
      <item>ERDOCO d.o.o., OIB 04384752612</item>
    </izvorni_sadrzaj>
    <derivirana_varijabla naziv="DomainObject.Predmet.ProtuStrankaListNazivFormatedOIB_1">
      <item>ERDOCO d.o.o., OIB 04384752612</item>
    </derivirana_varijabla>
  </DomainObject.Predmet.ProtuStrankaListNazivFormatedOIB>
  <DomainObject.Predmet.OstaliListFormated>
    <izvorni_sadrzaj>
      <item>Dubravko Šmigmator punomoćnik sudionika u postupku ERDOCO d.o.o.</item>
    </izvorni_sadrzaj>
    <derivirana_varijabla naziv="DomainObject.Predmet.OstaliListFormated_1">
      <item>Dubravko Šmigmator punomoćnik sudionika u postupku ERDOCO d.o.o.</item>
    </derivirana_varijabla>
  </DomainObject.Predmet.OstaliListFormated>
  <DomainObject.Predmet.OstaliListFormatedOIB>
    <izvorni_sadrzaj>
      <item>Dubravko Šmigmator, OIB 90342658752 punomoćnik sudionika u postupku ERDOCO d.o.o.</item>
    </izvorni_sadrzaj>
    <derivirana_varijabla naziv="DomainObject.Predmet.OstaliListFormatedOIB_1">
      <item>Dubravko Šmigmator, OIB 90342658752 punomoćnik sudionika u postupku ERDOCO d.o.o.</item>
    </derivirana_varijabla>
  </DomainObject.Predmet.OstaliListFormatedOIB>
  <DomainObject.Predmet.OstaliListFormatedWithAdress>
    <izvorni_sadrzaj>
      <item>Dubravko Šmigmator, Smičiklasova 22, 10000 Zagreb punomoćnik sudionika u postupku ERDOCO d.o.o.</item>
    </izvorni_sadrzaj>
    <derivirana_varijabla naziv="DomainObject.Predmet.OstaliListFormatedWithAdress_1">
      <item>Dubravko Šmigmator, Smičiklasova 22, 10000 Zagreb punomoćnik sudionika u postupku ERDOCO d.o.o.</item>
    </derivirana_varijabla>
  </DomainObject.Predmet.OstaliListFormatedWithAdress>
  <DomainObject.Predmet.OstaliListFormatedWithAdressOIB>
    <izvorni_sadrzaj>
      <item>Dubravko Šmigmator, OIB 90342658752, Smičiklasova 22, 10000 Zagreb punomoćnik sudionika u postupku ERDOCO d.o.o.</item>
    </izvorni_sadrzaj>
    <derivirana_varijabla naziv="DomainObject.Predmet.OstaliListFormatedWithAdressOIB_1">
      <item>Dubravko Šmigmator, OIB 90342658752, Smičiklasova 22, 10000 Zagreb punomoćnik sudionika u postupku ERDOCO d.o.o.</item>
    </derivirana_varijabla>
  </DomainObject.Predmet.OstaliListFormatedWithAdressOIB>
  <DomainObject.Predmet.OstaliListNazivFormated>
    <izvorni_sadrzaj>
      <item>Dubravko Šmigmator</item>
    </izvorni_sadrzaj>
    <derivirana_varijabla naziv="DomainObject.Predmet.OstaliListNazivFormated_1">
      <item>Dubravko Šmigmator</item>
    </derivirana_varijabla>
  </DomainObject.Predmet.OstaliListNazivFormated>
  <DomainObject.Predmet.OstaliListNazivFormatedOIB>
    <izvorni_sadrzaj>
      <item>Dubravko Šmigmator, OIB 90342658752</item>
    </izvorni_sadrzaj>
    <derivirana_varijabla naziv="DomainObject.Predmet.OstaliListNazivFormatedOIB_1">
      <item>Dubravko Šmigmator, OIB 90342658752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ERDOCO d.o.o.</izvorni_sadrzaj>
    <derivirana_varijabla naziv="DomainObject.Predmet.ProtustrankaIDrugi_1">ERDOCO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ERDOCO d.o.o., OIB 04384752612, Smičiklasova 22, 10000 Zagreb</izvorni_sadrzaj>
    <derivirana_varijabla naziv="DomainObject.Predmet.ProtustrankaIDrugiAdressOIB_1">ERDOCO d.o.o., OIB 04384752612, Smičiklasova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ERDOCO d.o.o.</item>
      <item>FINA Regionalni centar Zagreb</item>
      <item>Dubravko Šmigmator</item>
    </izvorni_sadrzaj>
    <derivirana_varijabla naziv="DomainObject.Predmet.SudioniciListNaziv_1">
      <item>ERDOCO d.o.o.</item>
      <item>FINA Regionalni centar Zagreb</item>
      <item>Dubravko Šmigmator</item>
    </derivirana_varijabla>
  </DomainObject.Predmet.SudioniciListNaziv>
  <DomainObject.Predmet.SudioniciListAdressOIB>
    <izvorni_sadrzaj>
      <item>ERDOCO d.o.o., OIB 04384752612, Smičiklasova 22,10000 Zagreb</item>
      <item>FINA Regionalni centar Zagreb, OIB 85821130368, Trg svibanjskih žrtava 1995. 1,10000 Zagreb</item>
      <item>Dubravko Šmigmator, OIB 90342658752, Smičiklasova 22,10000 Zagreb</item>
    </izvorni_sadrzaj>
    <derivirana_varijabla naziv="DomainObject.Predmet.SudioniciListAdressOIB_1">
      <item>ERDOCO d.o.o., OIB 04384752612, Smičiklasova 22,10000 Zagreb</item>
      <item>FINA Regionalni centar Zagreb, OIB 85821130368, Trg svibanjskih žrtava 1995. 1,10000 Zagreb</item>
      <item>Dubravko Šmigmator, OIB 90342658752, Smičiklasova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04384752612</item>
      <item>, OIB 85821130368</item>
      <item>, OIB 90342658752</item>
    </izvorni_sadrzaj>
    <derivirana_varijabla naziv="DomainObject.Predmet.SudioniciListNazivOIB_1">
      <item>, OIB 04384752612</item>
      <item>, OIB 85821130368</item>
      <item>, OIB 90342658752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26ACA-997F-427C-BB9C-80C50FC6D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1319</properties:Characters>
  <properties:Lines>47</properties:Lines>
  <properties:Paragraphs>17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2016-01-15T10:40:00Z</cp:lastPrinted>
  <dcterms:modified xmlns:xsi="http://www.w3.org/2001/XMLSchema-instance" xsi:type="dcterms:W3CDTF">2016-01-15T10:40:00Z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