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8e521" w14:paraId="dd8e521"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CE1758">
        <w:t>-</w:t>
      </w:r>
      <w:r w:rsidR="0044492C">
        <w:t>856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4492C">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 xml:space="preserve">Nalaže se stečajnom upravitelju da preda </w:t>
      </w:r>
      <w:r w:rsidR="00CE1758">
        <w:t>kupcima</w:t>
      </w:r>
      <w:r w:rsidR="00E26F45">
        <w:t xml:space="preserve"> </w:t>
      </w:r>
      <w:r w:rsidR="0044492C">
        <w:rPr>
          <w:color w:val="000000"/>
        </w:rPr>
        <w:t xml:space="preserve">Damiru Borković, Jastrebarsko, Kolodvorska 12, OIB: 95315333532 i Vesni Habus, Jastrebarsko, Cvetković 189, OIB: 24777775641 </w:t>
      </w:r>
      <w:r w:rsidR="00DB477B" w:rsidRPr="00F47E3D">
        <w:t>nekretninu</w:t>
      </w:r>
      <w:r w:rsidRPr="00F47E3D">
        <w:t xml:space="preserve"> </w:t>
      </w:r>
      <w:r w:rsidR="00E26F45">
        <w:rPr>
          <w:bCs/>
        </w:rPr>
        <w:t>z.k.č. 77/10 upisanu</w:t>
      </w:r>
      <w:r w:rsidR="00ED6590">
        <w:rPr>
          <w:bCs/>
        </w:rPr>
        <w:t xml:space="preserv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44492C" w:rsidP="0044492C" w:rsidR="0044492C">
      <w:pPr>
        <w:ind w:firstLine="708" w:left="708"/>
      </w:pPr>
      <w:r w:rsidRPr="00B80B5D">
        <w:rPr>
          <w:bCs/>
        </w:rPr>
        <w:t xml:space="preserve">- </w:t>
      </w:r>
      <w:r w:rsidRPr="00DD5DD8">
        <w:rPr>
          <w:bCs/>
        </w:rPr>
        <w:t>Poduložak 244. ETAŽA 5/10000</w:t>
      </w:r>
      <w:r w:rsidRPr="00DD5DD8">
        <w:t xml:space="preserve"> parkirno garažno mjesto oznake PGM-2.73 </w:t>
      </w:r>
    </w:p>
    <w:p w:rsidRDefault="0044492C" w:rsidP="0044492C" w:rsidR="0044492C" w:rsidRPr="00B80B5D">
      <w:r w:rsidRPr="00DD5DD8">
        <w:t>u podrumskoj etaži -2; neto korisne površine 6,15čm označeno u planu posebnih dijelova zgrade svijetlo plavom bojom</w:t>
      </w:r>
    </w:p>
    <w:p w:rsidRDefault="00BB68C6" w:rsidP="00D54D33" w:rsidR="00BB68C6" w:rsidRPr="00D00DF7">
      <w:pPr>
        <w:ind w:firstLine="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44492C">
        <w:t>21.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44492C">
        <w:t>6.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44492C">
        <w:t>21.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4492C">
        <w:t xml:space="preserve">7.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9A6914">
        <w:t>,v.r.</w:t>
      </w:r>
      <w:r w:rsidRPr="00F47E3D">
        <w:t xml:space="preserve"> </w:t>
      </w:r>
    </w:p>
    <w:p w:rsidRDefault="00F71DF6" w:rsidP="001E0E34" w:rsidR="00F71DF6" w:rsidRPr="00F47E3D"/>
    <w:p w:rsidRDefault="009A6914" w:rsidR="009A6914">
      <w:r>
        <w:tab/>
      </w:r>
      <w:r>
        <w:tab/>
      </w:r>
      <w:r>
        <w:tab/>
      </w:r>
      <w:r>
        <w:tab/>
      </w:r>
      <w:r>
        <w:tab/>
      </w:r>
      <w:r>
        <w:tab/>
      </w:r>
      <w:r>
        <w:tab/>
      </w:r>
      <w:r>
        <w:tab/>
        <w:t>Za točnost otpravka-ovl.službenik</w:t>
      </w:r>
    </w:p>
    <w:p w:rsidRDefault="009A6914" w:rsidP="009A6914" w:rsidR="009A6914">
      <w:pPr>
        <w:ind w:firstLine="708" w:left="5664"/>
      </w:pPr>
      <w:r>
        <w:t>Vinka Mihalinčić</w:t>
      </w:r>
    </w:p>
    <w:p w:rsidRDefault="009A6914" w:rsidP="009A6914" w:rsidR="009A6914" w:rsidRPr="00F47E3D">
      <w:pPr>
        <w:ind w:left="360"/>
      </w:pPr>
    </w:p>
    <w:sectPr w:rsidSect="00E67818" w:rsidR="009A6914"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B0C"/>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B70AF"/>
    <w:rsid w:val="003D69DE"/>
    <w:rsid w:val="003E14B6"/>
    <w:rsid w:val="00403A0C"/>
    <w:rsid w:val="00411420"/>
    <w:rsid w:val="00423C6F"/>
    <w:rsid w:val="0043554B"/>
    <w:rsid w:val="00442DF4"/>
    <w:rsid w:val="0044492C"/>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A6914"/>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1758"/>
    <w:rsid w:val="00CE77F7"/>
    <w:rsid w:val="00CF07E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6F45"/>
    <w:rsid w:val="00E2774C"/>
    <w:rsid w:val="00E311FB"/>
    <w:rsid w:val="00E31235"/>
    <w:rsid w:val="00E40CB9"/>
    <w:rsid w:val="00E417BA"/>
    <w:rsid w:val="00E519E5"/>
    <w:rsid w:val="00E65FFB"/>
    <w:rsid w:val="00E67818"/>
    <w:rsid w:val="00E84E47"/>
    <w:rsid w:val="00E93CE1"/>
    <w:rsid w:val="00E9667A"/>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A6914"/>
    <w:rPr>
      <w:color w:val="808080"/>
      <w:bdr w:space="0" w:sz="0" w:color="auto" w:val="none"/>
      <w:shd w:fill="auto" w:color="auto" w:val="clear"/>
    </w:rPr>
  </w:style>
  <w:style w:customStyle="true" w:styleId="eSPISCCParagraphDefaultFont" w:type="character">
    <w:name w:val="eSPIS_CC_Paragraph Default Font"/>
    <w:basedOn w:val="Zadanifontodlomka"/>
    <w:rsid w:val="009A69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6914"/>
    <w:rPr>
      <w:bdr w:space="0" w:sz="0" w:color="auto" w:val="none"/>
      <w:shd w:fill="FFFFCC" w:color="auto" w:val="clear"/>
      <w:lang w:val="hr-HR"/>
    </w:rPr>
  </w:style>
  <w:style w:customStyle="true" w:styleId="PozadinaSvijetloCrvena" w:type="character">
    <w:name w:val="Pozadina_SvijetloCrvena"/>
    <w:basedOn w:val="eSPISCCParagraphDefaultFont"/>
    <w:rsid w:val="009A69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69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A6914"/>
    <w:rPr>
      <w:color w:val="808080"/>
      <w:bdr w:color="auto" w:space="0" w:sz="0" w:val="none"/>
      <w:shd w:color="auto" w:fill="auto" w:val="clear"/>
    </w:rPr>
  </w:style>
  <w:style w:customStyle="1" w:styleId="eSPISCCParagraphDefaultFont" w:type="character">
    <w:name w:val="eSPIS_CC_Paragraph Default Font"/>
    <w:basedOn w:val="Zadanifontodlomka"/>
    <w:rsid w:val="009A69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6914"/>
    <w:rPr>
      <w:bdr w:color="auto" w:space="0" w:sz="0" w:val="none"/>
      <w:shd w:color="auto" w:fill="FFFFCC" w:val="clear"/>
      <w:lang w:val="hr-HR"/>
    </w:rPr>
  </w:style>
  <w:style w:customStyle="1" w:styleId="PozadinaSvijetloCrvena" w:type="character">
    <w:name w:val="Pozadina_SvijetloCrvena"/>
    <w:basedOn w:val="eSPISCCParagraphDefaultFont"/>
    <w:rsid w:val="009A69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69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183</properties:Words>
  <properties:Characters>1028</properties:Characters>
  <properties:Lines>34</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2015-09-07T12:22:00Z</dcterms:created>
  <dc:creator>kraljicn</dc:creator>
  <cp:lastModifiedBy>Vinka Mihalinčić</cp:lastModifiedBy>
  <cp:lastPrinted>2014-03-07T13:25:00Z</cp:lastPrinted>
  <dcterms:modified xmlns:xsi="http://www.w3.org/2001/XMLSchema-instance" xsi:type="dcterms:W3CDTF">2015-09-07T12:26:00Z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