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e386" w14:paraId="f4ae386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</w:t>
      </w:r>
      <w:r w:rsidR="009B33AA">
        <w:t>-</w:t>
      </w:r>
      <w:proofErr w:type="spellStart"/>
      <w:r w:rsidR="009B33AA">
        <w:t>7573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9B33AA">
        <w:t xml:space="preserve"> </w:t>
      </w:r>
      <w:proofErr w:type="spellStart"/>
      <w:r w:rsidR="009B33AA">
        <w:t>GRESER</w:t>
      </w:r>
      <w:proofErr w:type="spellEnd"/>
      <w:r w:rsidR="009B33AA">
        <w:t xml:space="preserve"> USLUGE </w:t>
      </w:r>
      <w:proofErr w:type="spellStart"/>
      <w:r w:rsidR="009B33AA">
        <w:t>2000</w:t>
      </w:r>
      <w:proofErr w:type="spellEnd"/>
      <w:r w:rsidR="009B33AA">
        <w:t xml:space="preserve"> d.o.o., Samobor, Ivana Meštrovića 1, </w:t>
      </w:r>
      <w:proofErr w:type="spellStart"/>
      <w:r w:rsidR="009B33AA">
        <w:t>OIB</w:t>
      </w:r>
      <w:proofErr w:type="spellEnd"/>
      <w:r w:rsidR="009B33AA">
        <w:t>:</w:t>
      </w:r>
      <w:proofErr w:type="spellStart"/>
      <w:r w:rsidR="009B33AA">
        <w:t>53637494495</w:t>
      </w:r>
      <w:proofErr w:type="spellEnd"/>
      <w:r w:rsidR="00A20FE4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0D72A8">
        <w:t>170.269,56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838C8"/>
    <w:rsid w:val="000D72A8"/>
    <w:rsid w:val="000E31B0"/>
    <w:rsid w:val="00116C98"/>
    <w:rsid w:val="00143A21"/>
    <w:rsid w:val="001C0399"/>
    <w:rsid w:val="002542BB"/>
    <w:rsid w:val="00256032"/>
    <w:rsid w:val="002C45E0"/>
    <w:rsid w:val="00362F82"/>
    <w:rsid w:val="003E66CC"/>
    <w:rsid w:val="00564843"/>
    <w:rsid w:val="006600C8"/>
    <w:rsid w:val="007173B3"/>
    <w:rsid w:val="00786371"/>
    <w:rsid w:val="00874080"/>
    <w:rsid w:val="00907D31"/>
    <w:rsid w:val="009106F7"/>
    <w:rsid w:val="00953C76"/>
    <w:rsid w:val="009A1F33"/>
    <w:rsid w:val="009B33AA"/>
    <w:rsid w:val="009D1770"/>
    <w:rsid w:val="009E28FB"/>
    <w:rsid w:val="00A20FE4"/>
    <w:rsid w:val="00AA4B9B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6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6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7573</izvorni_sadrzaj>
    <derivirana_varijabla naziv="DomainObject.Predmet.Broj_1">7573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St-7573/2015</izvorni_sadrzaj>
    <derivirana_varijabla naziv="DomainObject.Predmet.OznakaBroj_1">St-7573/2015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GRESER USLUGE 2000 d.o.o. zastupanog po punomoćniku Robert Greser; Suzana Greser</izvorni_sadrzaj>
    <derivirana_varijabla naziv="DomainObject.Predmet.ProtustrankaFormated_1">  GRESER USLUGE 2000 d.o.o. zastupanog po punomoćniku Robert Greser; Suzana Greser</derivirana_varijabla>
  </DomainObject.Predmet.ProtustrankaFormated>
  <DomainObject.Predmet.ProtustrankaFormatedOIB>
    <izvorni_sadrzaj>  GRESER USLUGE 2000 d.o.o., OIB 53637494495 zastupanog po punomoćniku Robert Greser; Suzana Greser</izvorni_sadrzaj>
    <derivirana_varijabla naziv="DomainObject.Predmet.ProtustrankaFormatedOIB_1">  GRESER USLUGE 2000 d.o.o., OIB 53637494495 zastupanog po punomoćniku Robert Greser; Suzana Greser</derivirana_varijabla>
  </DomainObject.Predmet.ProtustrankaFormatedOIB>
  <DomainObject.Predmet.ProtustrankaFormatedWithAdress>
    <izvorni_sadrzaj> GRESER USLUGE 2000 d.o.o., Ivana Meštrovića 1, 10430 Samobor zastupanog po punomoćniku Robert Greser; Suzana Greser</izvorni_sadrzaj>
    <derivirana_varijabla naziv="DomainObject.Predmet.ProtustrankaFormatedWithAdress_1"> GRESER USLUGE 2000 d.o.o., Ivana Meštrovića 1, 10430 Samobor zastupanog po punomoćniku Robert Greser; Suzana Greser</derivirana_varijabla>
  </DomainObject.Predmet.ProtustrankaFormatedWithAdress>
  <DomainObject.Predmet.ProtustrankaFormatedWithAdressOIB>
    <izvorni_sadrzaj> GRESER USLUGE 2000 d.o.o., OIB 53637494495, Ivana Meštrovića 1, 10430 Samobor zastupanog po punomoćniku Robert Greser; Suzana Greser</izvorni_sadrzaj>
    <derivirana_varijabla naziv="DomainObject.Predmet.ProtustrankaFormatedWithAdressOIB_1"> GRESER USLUGE 2000 d.o.o., OIB 53637494495, Ivana Meštrovića 1, 10430 Samobor zastupanog po punomoćniku Robert Greser; Suzana Greser</derivirana_varijabla>
  </DomainObject.Predmet.ProtustrankaFormatedWithAdressOIB>
  <DomainObject.Predmet.ProtustrankaWithAdress>
    <izvorni_sadrzaj>GRESER USLUGE 2000 d.o.o. Ivana Meštrovića 1, 10430 Samobor</izvorni_sadrzaj>
    <derivirana_varijabla naziv="DomainObject.Predmet.ProtustrankaWithAdress_1">GRESER USLUGE 2000 d.o.o. Ivana Meštrovića 1, 10430 Samobor</derivirana_varijabla>
  </DomainObject.Predmet.ProtustrankaWithAdress>
  <DomainObject.Predmet.ProtustrankaWithAdressOIB>
    <izvorni_sadrzaj>GRESER USLUGE 2000 d.o.o., OIB 53637494495, Ivana Meštrovića 1, 10430 Samobor</izvorni_sadrzaj>
    <derivirana_varijabla naziv="DomainObject.Predmet.ProtustrankaWithAdressOIB_1">GRESER USLUGE 2000 d.o.o., OIB 53637494495, Ivana Meštrovića 1, 10430 Samobor</derivirana_varijabla>
  </DomainObject.Predmet.ProtustrankaWithAdressOIB>
  <DomainObject.Predmet.ProtustrankaNazivFormated>
    <izvorni_sadrzaj>GRESER USLUGE 2000 d.o.o.</izvorni_sadrzaj>
    <derivirana_varijabla naziv="DomainObject.Predmet.ProtustrankaNazivFormated_1">GRESER USLUGE 2000 d.o.o.</derivirana_varijabla>
  </DomainObject.Predmet.ProtustrankaNazivFormated>
  <DomainObject.Predmet.ProtustrankaNazivFormatedOIB>
    <izvorni_sadrzaj>GRESER USLUGE 2000 d.o.o., OIB 53637494495</izvorni_sadrzaj>
    <derivirana_varijabla naziv="DomainObject.Predmet.ProtustrankaNazivFormatedOIB_1">GRESER USLUGE 2000 d.o.o., OIB 53637494495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GRESER USLUGE 2000 d.o.o. zastupanog po punomoćniku Robert Greser; Suzana Greser</item>
    </izvorni_sadrzaj>
    <derivirana_varijabla naziv="DomainObject.Predmet.ProtuStrankaListFormated_1">
      <item>GRESER USLUGE 2000 d.o.o. zastupanog po punomoćniku Robert Greser; Suzana Greser</item>
    </derivirana_varijabla>
  </DomainObject.Predmet.ProtuStrankaListFormated>
  <DomainObject.Predmet.ProtuStrankaListFormatedOIB>
    <izvorni_sadrzaj>
      <item>GRESER USLUGE 2000 d.o.o., OIB 53637494495 zastupanog po punomoćniku Robert Greser; Suzana Greser</item>
    </izvorni_sadrzaj>
    <derivirana_varijabla naziv="DomainObject.Predmet.ProtuStrankaListFormatedOIB_1">
      <item>GRESER USLUGE 2000 d.o.o., OIB 53637494495 zastupanog po punomoćniku Robert Greser; Suzana Greser</item>
    </derivirana_varijabla>
  </DomainObject.Predmet.ProtuStrankaListFormatedOIB>
  <DomainObject.Predmet.ProtuStrankaListFormatedWithAdress>
    <izvorni_sadrzaj>
      <item>GRESER USLUGE 2000 d.o.o., Ivana Meštrovića 1, 10430 Samobor zastupanog po punomoćniku Robert Greser; Suzana Greser</item>
    </izvorni_sadrzaj>
    <derivirana_varijabla naziv="DomainObject.Predmet.ProtuStrankaListFormatedWithAdress_1">
      <item>GRESER USLUGE 2000 d.o.o., Ivana Meštrovića 1, 10430 Samobor zastupanog po punomoćniku Robert Greser; Suzana Greser</item>
    </derivirana_varijabla>
  </DomainObject.Predmet.ProtuStrankaListFormatedWithAdress>
  <DomainObject.Predmet.ProtuStrankaListFormatedWithAdressOIB>
    <izvorni_sadrzaj>
      <item>GRESER USLUGE 2000 d.o.o., OIB 53637494495, Ivana Meštrovića 1, 10430 Samobor zastupanog po punomoćniku Robert Greser; Suzana Greser</item>
    </izvorni_sadrzaj>
    <derivirana_varijabla naziv="DomainObject.Predmet.ProtuStrankaListFormatedWithAdressOIB_1">
      <item>GRESER USLUGE 2000 d.o.o., OIB 53637494495, Ivana Meštrovića 1, 10430 Samobor zastupanog po punomoćniku Robert Greser; Suzana Greser</item>
    </derivirana_varijabla>
  </DomainObject.Predmet.ProtuStrankaListFormatedWithAdressOIB>
  <DomainObject.Predmet.ProtuStrankaListNazivFormated>
    <izvorni_sadrzaj>
      <item>GRESER USLUGE 2000 d.o.o.</item>
    </izvorni_sadrzaj>
    <derivirana_varijabla naziv="DomainObject.Predmet.ProtuStrankaListNazivFormated_1">
      <item>GRESER USLUGE 2000 d.o.o.</item>
    </derivirana_varijabla>
  </DomainObject.Predmet.ProtuStrankaListNazivFormated>
  <DomainObject.Predmet.ProtuStrankaListNazivFormatedOIB>
    <izvorni_sadrzaj>
      <item>GRESER USLUGE 2000 d.o.o., OIB 53637494495</item>
    </izvorni_sadrzaj>
    <derivirana_varijabla naziv="DomainObject.Predmet.ProtuStrankaListNazivFormatedOIB_1">
      <item>GRESER USLUGE 2000 d.o.o., OIB 53637494495</item>
    </derivirana_varijabla>
  </DomainObject.Predmet.ProtuStrankaListNazivFormatedOIB>
  <DomainObject.Predmet.OstaliListFormated>
    <izvorni_sadrzaj>
      <item>Robert Greser punomoćnik sudionika u postupku GRESER USLUGE 2000 d.o.o.</item>
      <item>Suzana Greser punomoćnik sudionika u postupku GRESER USLUGE 2000 d.o.o.</item>
    </izvorni_sadrzaj>
    <derivirana_varijabla naziv="DomainObject.Predmet.OstaliListFormated_1">
      <item>Robert Greser punomoćnik sudionika u postupku GRESER USLUGE 2000 d.o.o.</item>
      <item>Suzana Greser punomoćnik sudionika u postupku GRESER USLUGE 2000 d.o.o.</item>
    </derivirana_varijabla>
  </DomainObject.Predmet.OstaliListFormated>
  <DomainObject.Predmet.OstaliListFormatedOIB>
    <izvorni_sadrzaj>
      <item>Robert Greser, OIB 86938186488 punomoćnik sudionika u postupku GRESER USLUGE 2000 d.o.o.</item>
      <item>Suzana Greser, OIB 19394972722 punomoćnik sudionika u postupku GRESER USLUGE 2000 d.o.o.</item>
    </izvorni_sadrzaj>
    <derivirana_varijabla naziv="DomainObject.Predmet.OstaliListFormatedOIB_1">
      <item>Robert Greser, OIB 86938186488 punomoćnik sudionika u postupku GRESER USLUGE 2000 d.o.o.</item>
      <item>Suzana Greser, OIB 19394972722 punomoćnik sudionika u postupku GRESER USLUGE 2000 d.o.o.</item>
    </derivirana_varijabla>
  </DomainObject.Predmet.OstaliListFormatedOIB>
  <DomainObject.Predmet.OstaliListFormatedWithAdress>
    <izvorni_sadrzaj>
      <item>Robert Greser, Ivana Meštrovića 1, 10430 Samobor punomoćnik sudionika u postupku GRESER USLUGE 2000 d.o.o.</item>
      <item>Suzana Greser, Ivana Meštrovića 1, 10430 Samobor punomoćnik sudionika u postupku GRESER USLUGE 2000 d.o.o.</item>
    </izvorni_sadrzaj>
    <derivirana_varijabla naziv="DomainObject.Predmet.OstaliListFormatedWithAdress_1">
      <item>Robert Greser, Ivana Meštrovića 1, 10430 Samobor punomoćnik sudionika u postupku GRESER USLUGE 2000 d.o.o.</item>
      <item>Suzana Greser, Ivana Meštrovića 1, 10430 Samobor punomoćnik sudionika u postupku GRESER USLUGE 2000 d.o.o.</item>
    </derivirana_varijabla>
  </DomainObject.Predmet.OstaliListFormatedWithAdress>
  <DomainObject.Predmet.OstaliListFormatedWithAdressOIB>
    <izvorni_sadrzaj>
      <item>Robert Greser, OIB 86938186488, Ivana Meštrovića 1, 10430 Samobor punomoćnik sudionika u postupku GRESER USLUGE 2000 d.o.o.</item>
      <item>Suzana Greser, OIB 19394972722, Ivana Meštrovića 1, 10430 Samobor punomoćnik sudionika u postupku GRESER USLUGE 2000 d.o.o.</item>
    </izvorni_sadrzaj>
    <derivirana_varijabla naziv="DomainObject.Predmet.OstaliListFormatedWithAdressOIB_1">
      <item>Robert Greser, OIB 86938186488, Ivana Meštrovića 1, 10430 Samobor punomoćnik sudionika u postupku GRESER USLUGE 2000 d.o.o.</item>
      <item>Suzana Greser, OIB 19394972722, Ivana Meštrovića 1, 10430 Samobor punomoćnik sudionika u postupku GRESER USLUGE 2000 d.o.o.</item>
    </derivirana_varijabla>
  </DomainObject.Predmet.OstaliListFormatedWithAdressOIB>
  <DomainObject.Predmet.OstaliListNazivFormated>
    <izvorni_sadrzaj>
      <item>Robert Greser</item>
      <item>Suzana Greser</item>
    </izvorni_sadrzaj>
    <derivirana_varijabla naziv="DomainObject.Predmet.OstaliListNazivFormated_1">
      <item>Robert Greser</item>
      <item>Suzana Greser</item>
    </derivirana_varijabla>
  </DomainObject.Predmet.OstaliListNazivFormated>
  <DomainObject.Predmet.OstaliListNazivFormatedOIB>
    <izvorni_sadrzaj>
      <item>Robert Greser, OIB 86938186488</item>
      <item>Suzana Greser, OIB 19394972722</item>
    </izvorni_sadrzaj>
    <derivirana_varijabla naziv="DomainObject.Predmet.OstaliListNazivFormatedOIB_1">
      <item>Robert Greser, OIB 86938186488</item>
      <item>Suzana Greser, OIB 19394972722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GRESER USLUGE 2000 d.o.o.</izvorni_sadrzaj>
    <derivirana_varijabla naziv="DomainObject.Predmet.ProtustrankaIDrugi_1">GRESER USLUGE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GRESER USLUGE 2000 d.o.o., OIB 53637494495, Ivana Meštrovića 1, 10430 Samobor</izvorni_sadrzaj>
    <derivirana_varijabla naziv="DomainObject.Predmet.ProtustrankaIDrugiAdressOIB_1">GRESER USLUGE 2000 d.o.o., OIB 53637494495, Ivana Meštrovića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GRESER USLUGE 2000 d.o.o.</item>
      <item>Robert Greser</item>
      <item>Suzana Greser</item>
    </izvorni_sadrzaj>
    <derivirana_varijabla naziv="DomainObject.Predmet.SudioniciListNaziv_1">
      <item>FINA Regionalni centar Zagreb</item>
      <item>GRESER USLUGE 2000 d.o.o.</item>
      <item>Robert Greser</item>
      <item>Suzana Greser</item>
    </derivirana_varijabla>
  </DomainObject.Predmet.SudioniciListNaziv>
  <DomainObject.Predmet.SudioniciListAdressOIB>
    <izvorni_sadrzaj>
      <item>FINA Regionalni centar Zagreb, OIB 85821130368, Trg svibanjskih žrtava 1995. 1,10000 Zagreb</item>
      <item>GRESER USLUGE 2000 d.o.o., OIB 53637494495, Ivana Meštrovića 1,10430 Samobor</item>
      <item>Robert Greser, OIB 86938186488, Ivana Meštrovića 1,10430 Samobor</item>
      <item>Suzana Greser, OIB 19394972722, Ivana Meštrovića 1,10430 Samobor</item>
    </izvorni_sadrzaj>
    <derivirana_varijabla naziv="DomainObject.Predmet.SudioniciListAdressOIB_1">
      <item>FINA Regionalni centar Zagreb, OIB 85821130368, Trg svibanjskih žrtava 1995. 1,10000 Zagreb</item>
      <item>GRESER USLUGE 2000 d.o.o., OIB 53637494495, Ivana Meštrovića 1,10430 Samobor</item>
      <item>Robert Greser, OIB 86938186488, Ivana Meštrovića 1,10430 Samobor</item>
      <item>Suzana Greser, OIB 19394972722, Ivana Meštrovića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53637494495</item>
      <item>, OIB 86938186488</item>
      <item>, OIB 19394972722</item>
    </izvorni_sadrzaj>
    <derivirana_varijabla naziv="DomainObject.Predmet.SudioniciListNazivOIB_1">
      <item>, OIB 85821130368</item>
      <item>, OIB 53637494495</item>
      <item>, OIB 86938186488</item>
      <item>, OIB 19394972722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239</properties:Words>
  <properties:Characters>1312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2016-02-09T12:11:00Z</dcterms:created>
  <dc:creator>Korisnik</dc:creator>
  <cp:lastModifiedBy>Maja Kovač</cp:lastModifiedBy>
  <cp:lastPrinted>2016-02-09T11:50:00Z</cp:lastPrinted>
  <dcterms:modified xmlns:xsi="http://www.w3.org/2001/XMLSchema-instance" xsi:type="dcterms:W3CDTF">2016-02-09T12:13:00Z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