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39a1" w14:paraId="36139a1" w:rsidRDefault="003D028B" w:rsidP="003D028B" w:rsidR="0088540C" w:rsidRPr="00A84A0F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540C" w:rsidP="0088540C" w:rsidR="0088540C" w:rsidRPr="00A84A0F">
      <w:pPr>
        <w:jc w:val="right"/>
      </w:pPr>
    </w:p>
    <w:p w:rsidRDefault="005D48F4" w:rsidP="007F37DD" w:rsidR="005D48F4" w:rsidRPr="00A84A0F">
      <w:r w:rsidRPr="00A84A0F">
        <w:t xml:space="preserve">          </w:t>
      </w:r>
      <w:r w:rsidR="007F37DD" w:rsidRPr="00A84A0F">
        <w:t>R</w:t>
      </w:r>
      <w:r w:rsidRPr="00A84A0F">
        <w:t>epublika Hrvatska</w:t>
      </w:r>
    </w:p>
    <w:p w:rsidRDefault="005D48F4" w:rsidP="007F37DD" w:rsidR="007F37DD" w:rsidRPr="00A84A0F">
      <w:r w:rsidRPr="00A84A0F">
        <w:t>TRGOVAČKI SUD U ZAGREBU</w:t>
      </w:r>
    </w:p>
    <w:p w:rsidRDefault="005D48F4" w:rsidP="007F37DD" w:rsidR="007F37DD" w:rsidRPr="00A84A0F">
      <w:r w:rsidRPr="00A84A0F">
        <w:t xml:space="preserve">        </w:t>
      </w:r>
      <w:r w:rsidR="007F37DD" w:rsidRPr="00A84A0F">
        <w:t xml:space="preserve">Zagreb, Amruševa 2/II     </w:t>
      </w:r>
    </w:p>
    <w:p w:rsidRDefault="007F37DD" w:rsidP="007F37DD" w:rsidR="007F37DD" w:rsidRPr="00A84A0F">
      <w:pPr>
        <w:jc w:val="right"/>
      </w:pPr>
      <w:r w:rsidRPr="00A84A0F">
        <w:t>20</w:t>
      </w:r>
      <w:r w:rsidR="00C1730E" w:rsidRPr="00A84A0F">
        <w:t>.</w:t>
      </w:r>
      <w:r w:rsidRPr="00A84A0F">
        <w:t xml:space="preserve"> </w:t>
      </w:r>
      <w:r w:rsidR="00AA0E42">
        <w:t>St-</w:t>
      </w:r>
      <w:r w:rsidR="00047A6E">
        <w:t>724/12</w:t>
      </w:r>
    </w:p>
    <w:p w:rsidRDefault="00096B2B" w:rsidP="0088540C" w:rsidR="00096B2B" w:rsidRPr="00A84A0F">
      <w:pPr>
        <w:jc w:val="right"/>
      </w:pPr>
    </w:p>
    <w:p w:rsidRDefault="00B10FEA" w:rsidP="0088540C" w:rsidR="00B10FEA" w:rsidRPr="00A84A0F">
      <w:pPr>
        <w:jc w:val="right"/>
      </w:pPr>
    </w:p>
    <w:p w:rsidRDefault="00CD7D08" w:rsidP="004F5DBF" w:rsidR="0088540C" w:rsidRPr="00A84A0F">
      <w:pPr>
        <w:ind w:firstLine="708"/>
        <w:jc w:val="both"/>
      </w:pPr>
      <w:r w:rsidRPr="00A84A0F">
        <w:t>TRGOVAČKI SUD U ZAGREBU, po sucu</w:t>
      </w:r>
      <w:r w:rsidR="007F37DD" w:rsidRPr="00A84A0F">
        <w:t xml:space="preserve"> pojedincu</w:t>
      </w:r>
      <w:r w:rsidRPr="00A84A0F">
        <w:t xml:space="preserve"> Luciji Butigan, u stečajnom postupku </w:t>
      </w:r>
      <w:r w:rsidR="009E4253" w:rsidRPr="00ED6B24">
        <w:t xml:space="preserve">nad </w:t>
      </w:r>
      <w:r w:rsidR="009441C0">
        <w:t xml:space="preserve">stečajnim dužnikom </w:t>
      </w:r>
      <w:r w:rsidR="00047A6E" w:rsidRPr="00D91E2C">
        <w:t>METAL-KONSTRUKCIJE SISAK d.o.o. za proizvodnju i trgovinu, u stečaju, Sisak, Odra Sisačka, Drugi desni odvojak 1/A, MBS: 120005518, OIB: 86574548827</w:t>
      </w:r>
      <w:r w:rsidR="009E4253" w:rsidRPr="00ED6B24">
        <w:t>,</w:t>
      </w:r>
      <w:r w:rsidR="004F5DBF" w:rsidRPr="00A84A0F">
        <w:t xml:space="preserve"> </w:t>
      </w:r>
      <w:r w:rsidR="004162BA" w:rsidRPr="00A84A0F">
        <w:t>na temelju</w:t>
      </w:r>
      <w:r w:rsidR="001A163E" w:rsidRPr="00A84A0F">
        <w:t xml:space="preserve"> odredbe</w:t>
      </w:r>
      <w:r w:rsidR="004162BA" w:rsidRPr="00A84A0F">
        <w:t xml:space="preserve"> </w:t>
      </w:r>
      <w:r w:rsidR="0088540C" w:rsidRPr="00A84A0F">
        <w:t>čl</w:t>
      </w:r>
      <w:r w:rsidRPr="00A84A0F">
        <w:t>anka</w:t>
      </w:r>
      <w:r w:rsidR="0088540C" w:rsidRPr="00A84A0F">
        <w:t xml:space="preserve"> 29. toč</w:t>
      </w:r>
      <w:r w:rsidRPr="00A84A0F">
        <w:t>ka</w:t>
      </w:r>
      <w:r w:rsidR="0088540C" w:rsidRPr="00A84A0F">
        <w:t xml:space="preserve"> 4. Stečajnog zakona donosi sljedeć</w:t>
      </w:r>
      <w:r w:rsidRPr="00A84A0F">
        <w:t>u</w:t>
      </w:r>
      <w:r w:rsidR="0088540C" w:rsidRPr="00A84A0F">
        <w:t xml:space="preserve"> </w:t>
      </w:r>
    </w:p>
    <w:p w:rsidRDefault="00096B2B" w:rsidP="0088540C" w:rsidR="00096B2B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center"/>
      </w:pPr>
      <w:r w:rsidRPr="00A84A0F">
        <w:t>O  B  A  V  I  J  E  S  T</w:t>
      </w:r>
    </w:p>
    <w:p w:rsidRDefault="0088540C" w:rsidP="0088540C" w:rsidR="0088540C" w:rsidRPr="00A84A0F">
      <w:pPr>
        <w:jc w:val="both"/>
        <w:rPr>
          <w:b/>
        </w:rPr>
      </w:pPr>
    </w:p>
    <w:p w:rsidRDefault="0088540C" w:rsidP="0088540C" w:rsidR="0088540C" w:rsidRPr="00A84A0F">
      <w:pPr>
        <w:jc w:val="both"/>
        <w:rPr>
          <w:b/>
        </w:rPr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>Određuje se isplata nagrade</w:t>
      </w:r>
      <w:r w:rsidR="00350374">
        <w:t xml:space="preserve"> </w:t>
      </w:r>
      <w:r w:rsidRPr="00A84A0F">
        <w:t>stečajnom upravitelju.</w:t>
      </w:r>
    </w:p>
    <w:p w:rsidRDefault="0088540C" w:rsidP="0088540C" w:rsidR="0088540C" w:rsidRPr="00A84A0F">
      <w:pPr>
        <w:jc w:val="both"/>
      </w:pPr>
      <w:r w:rsidRPr="00A84A0F">
        <w:t xml:space="preserve"> </w:t>
      </w:r>
    </w:p>
    <w:p w:rsidRDefault="0088540C" w:rsidP="001A163E" w:rsidR="0088540C" w:rsidRPr="00A84A0F">
      <w:pPr>
        <w:numPr>
          <w:ilvl w:val="0"/>
          <w:numId w:val="4"/>
        </w:numPr>
        <w:jc w:val="both"/>
      </w:pPr>
      <w:r w:rsidRPr="00A84A0F">
        <w:t xml:space="preserve">U </w:t>
      </w:r>
      <w:r w:rsidR="00CD7D08" w:rsidRPr="00A84A0F">
        <w:t xml:space="preserve">referadi suca </w:t>
      </w:r>
      <w:r w:rsidRPr="00A84A0F">
        <w:t>može se izvršiti uvid u potpuni tekst rješenja.</w:t>
      </w:r>
    </w:p>
    <w:p w:rsidRDefault="00CD7D08" w:rsidP="0088540C" w:rsidR="00CD7D08" w:rsidRPr="00A84A0F">
      <w:pPr>
        <w:jc w:val="both"/>
      </w:pPr>
    </w:p>
    <w:p w:rsidRDefault="00CD7D08" w:rsidP="001A163E" w:rsidR="00CD7D08" w:rsidRPr="00A84A0F">
      <w:pPr>
        <w:numPr>
          <w:ilvl w:val="0"/>
          <w:numId w:val="4"/>
        </w:numPr>
        <w:jc w:val="both"/>
      </w:pPr>
      <w:r w:rsidRPr="00A84A0F">
        <w:t xml:space="preserve">Protiv rješenja kojim je određena isplata može se izjaviti žalba u roku osam dana od dana oglašavanja Obavijesti na </w:t>
      </w:r>
      <w:r w:rsidR="005B7FCA">
        <w:t>e-</w:t>
      </w:r>
      <w:r w:rsidRPr="00A84A0F">
        <w:t>oglasnoj ploči suda. Žalba se podnosi Visokom trgovačkom sudu RH, a putem Trgovačkog suda u Zagrebu.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pPr>
        <w:jc w:val="both"/>
      </w:pPr>
    </w:p>
    <w:p w:rsidRDefault="00DD360E" w:rsidP="0088540C" w:rsidR="0088540C" w:rsidRPr="00A84A0F">
      <w:pPr>
        <w:jc w:val="center"/>
      </w:pPr>
      <w:r>
        <w:t xml:space="preserve">U Zagreb, </w:t>
      </w:r>
      <w:r w:rsidR="00047A6E">
        <w:t>5. studenog</w:t>
      </w:r>
      <w:r>
        <w:t xml:space="preserve"> 2015.</w:t>
      </w:r>
    </w:p>
    <w:p w:rsidRDefault="0088540C" w:rsidP="0088540C" w:rsidR="0088540C" w:rsidRPr="00A84A0F">
      <w:pPr>
        <w:jc w:val="both"/>
      </w:pPr>
    </w:p>
    <w:p w:rsidRDefault="0088540C" w:rsidP="0088540C" w:rsidR="0088540C" w:rsidRPr="00A84A0F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="007F37DD" w:rsidRPr="00A84A0F">
        <w:t xml:space="preserve">     </w:t>
      </w:r>
      <w:r w:rsidR="004F5DBF" w:rsidRPr="00A84A0F">
        <w:t xml:space="preserve"> </w:t>
      </w:r>
      <w:r w:rsidRPr="00A84A0F">
        <w:t>S</w:t>
      </w:r>
      <w:r w:rsidR="007F37DD" w:rsidRPr="00A84A0F">
        <w:t xml:space="preserve"> </w:t>
      </w:r>
      <w:r w:rsidRPr="00A84A0F">
        <w:t>U</w:t>
      </w:r>
      <w:r w:rsidR="007F37DD" w:rsidRPr="00A84A0F">
        <w:t xml:space="preserve"> </w:t>
      </w:r>
      <w:r w:rsidRPr="00A84A0F">
        <w:t>D</w:t>
      </w:r>
      <w:r w:rsidR="007F37DD" w:rsidRPr="00A84A0F">
        <w:t xml:space="preserve"> </w:t>
      </w:r>
      <w:r w:rsidRPr="00A84A0F">
        <w:t>A</w:t>
      </w:r>
      <w:r w:rsidR="007F37DD" w:rsidRPr="00A84A0F">
        <w:t xml:space="preserve"> </w:t>
      </w:r>
      <w:r w:rsidRPr="00A84A0F">
        <w:t>C:</w:t>
      </w:r>
    </w:p>
    <w:p w:rsidRDefault="0088540C" w:rsidP="0088540C" w:rsidR="0088540C" w:rsidRPr="00A84A0F"/>
    <w:p w:rsidRDefault="0088540C" w:rsidP="00DD360E" w:rsidR="00AF2BD9"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</w:r>
      <w:r w:rsidRPr="00A84A0F">
        <w:tab/>
        <w:t xml:space="preserve"> LUCIJA BUTIGAN</w:t>
      </w:r>
    </w:p>
    <w:p w:rsidRDefault="00DD360E" w:rsidP="00DD360E" w:rsidR="00DD360E"/>
    <w:p w:rsidRDefault="00DD360E" w:rsidP="00DD360E" w:rsidR="00DD360E" w:rsidRPr="00FA7FBB"/>
    <w:p w:rsidRDefault="008F7FBC" w:rsidP="003D303D" w:rsidR="008F7FBC" w:rsidRPr="00A84A0F"/>
    <w:p w:rsidRDefault="00BE752B" w:rsidP="0088540C" w:rsidR="00BE752B" w:rsidRPr="00EF403D">
      <w:pPr>
        <w:rPr>
          <w:color w:val="FFFFFF"/>
        </w:rPr>
      </w:pPr>
    </w:p>
    <w:p w:rsidRDefault="00FF49B1" w:rsidP="0088540C" w:rsidR="00FF49B1" w:rsidRPr="00EF403D">
      <w:pPr>
        <w:rPr>
          <w:color w:val="FFFFFF"/>
        </w:rPr>
      </w:pPr>
      <w:r w:rsidRPr="00EF403D">
        <w:rPr>
          <w:color w:val="FFFFFF"/>
        </w:rPr>
        <w:t>DNA:</w:t>
      </w:r>
    </w:p>
    <w:p w:rsidRDefault="00DD360E" w:rsidP="00FF49B1" w:rsidR="0088540C" w:rsidRPr="00EF403D">
      <w:pPr>
        <w:numPr>
          <w:ilvl w:val="0"/>
          <w:numId w:val="2"/>
        </w:numPr>
        <w:rPr>
          <w:color w:val="FFFFFF"/>
        </w:rPr>
      </w:pPr>
      <w:r w:rsidRPr="00EF403D">
        <w:rPr>
          <w:color w:val="FFFFFF"/>
        </w:rPr>
        <w:t>e-</w:t>
      </w:r>
      <w:r w:rsidR="00FF49B1" w:rsidRPr="00EF403D">
        <w:rPr>
          <w:color w:val="FFFFFF"/>
        </w:rPr>
        <w:t>oglasna ploča suda 8 dana</w:t>
      </w:r>
    </w:p>
    <w:p w:rsidRDefault="00FF49B1" w:rsidP="00FF49B1" w:rsidR="00FF49B1" w:rsidRPr="00A84A0F"/>
    <w:p w:rsidRDefault="004F5DBF" w:rsidP="00FF49B1" w:rsidR="004F5DBF" w:rsidRPr="00A84A0F"/>
    <w:sectPr w:rsidSect="00A84A0F" w:rsidR="004F5DBF" w:rsidRPr="00A84A0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47A6E"/>
    <w:rsid w:val="00071D3C"/>
    <w:rsid w:val="000827DA"/>
    <w:rsid w:val="00093532"/>
    <w:rsid w:val="00094376"/>
    <w:rsid w:val="00096B2B"/>
    <w:rsid w:val="000F09A6"/>
    <w:rsid w:val="001111B5"/>
    <w:rsid w:val="00113F48"/>
    <w:rsid w:val="0011480D"/>
    <w:rsid w:val="001632BC"/>
    <w:rsid w:val="001A163E"/>
    <w:rsid w:val="001D7DFE"/>
    <w:rsid w:val="001E054B"/>
    <w:rsid w:val="0020550F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50374"/>
    <w:rsid w:val="00370333"/>
    <w:rsid w:val="003705FA"/>
    <w:rsid w:val="0037538D"/>
    <w:rsid w:val="003B04A8"/>
    <w:rsid w:val="003C6D33"/>
    <w:rsid w:val="003D028B"/>
    <w:rsid w:val="003D303D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9626C"/>
    <w:rsid w:val="005B1B82"/>
    <w:rsid w:val="005B7FCA"/>
    <w:rsid w:val="005C1835"/>
    <w:rsid w:val="005C643E"/>
    <w:rsid w:val="005D48F4"/>
    <w:rsid w:val="005E6C17"/>
    <w:rsid w:val="00607DC7"/>
    <w:rsid w:val="00617D89"/>
    <w:rsid w:val="00627816"/>
    <w:rsid w:val="0063480C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A4135"/>
    <w:rsid w:val="007A446E"/>
    <w:rsid w:val="007D2CB1"/>
    <w:rsid w:val="007E4A7C"/>
    <w:rsid w:val="007F37DD"/>
    <w:rsid w:val="00840FFE"/>
    <w:rsid w:val="0085550F"/>
    <w:rsid w:val="0087050A"/>
    <w:rsid w:val="0088540C"/>
    <w:rsid w:val="008A4D85"/>
    <w:rsid w:val="008E2984"/>
    <w:rsid w:val="008F5582"/>
    <w:rsid w:val="008F7FBC"/>
    <w:rsid w:val="0090589C"/>
    <w:rsid w:val="00914AB9"/>
    <w:rsid w:val="009152DB"/>
    <w:rsid w:val="00924FEF"/>
    <w:rsid w:val="009441C0"/>
    <w:rsid w:val="00972004"/>
    <w:rsid w:val="00975049"/>
    <w:rsid w:val="0099541B"/>
    <w:rsid w:val="009A210F"/>
    <w:rsid w:val="009C280F"/>
    <w:rsid w:val="009E4253"/>
    <w:rsid w:val="00A33BF9"/>
    <w:rsid w:val="00A36124"/>
    <w:rsid w:val="00A60894"/>
    <w:rsid w:val="00A75411"/>
    <w:rsid w:val="00A84A0F"/>
    <w:rsid w:val="00A92FC4"/>
    <w:rsid w:val="00AA0E42"/>
    <w:rsid w:val="00AA3D79"/>
    <w:rsid w:val="00AD19B9"/>
    <w:rsid w:val="00AF2BD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7AF5"/>
    <w:rsid w:val="00D9249D"/>
    <w:rsid w:val="00DD360E"/>
    <w:rsid w:val="00E30B41"/>
    <w:rsid w:val="00E315F8"/>
    <w:rsid w:val="00E32AA7"/>
    <w:rsid w:val="00E34E1A"/>
    <w:rsid w:val="00ED4BAB"/>
    <w:rsid w:val="00EF403D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NAGRADA ST. UPRAV.</izvorni_sadrzaj>
    <derivirana_varijabla naziv="DomainObject.Primjedba_1">OBAVIJEST NAGRADA ST. UPRAV.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2012.</izvorni_sadrzaj>
    <derivirana_varijabla naziv="DomainObject.Predmet.DatumOsnivanja_1">6.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2015.</izvorni_sadrzaj>
    <derivirana_varijabla naziv="DomainObject.Predmet.DatumRjesavanja_1">21.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St-724/2012</izvorni_sadrzaj>
    <derivirana_varijabla naziv="DomainObject.Predmet.OznakaBroj_1">St-724/2012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7.St-43/13</izvorni_sadrzaj>
    <derivirana_varijabla naziv="DomainObject.Predmet.PrimjedbaSuca_1">7.St-43/13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METAL-KONSTRUKCIJE SISAK d.o.o. za proizvodnju i trgovinu zastupanog po punomoćniku Domagoj Krpačić; Nikola Krpačić</izvorni_sadrzaj>
    <derivirana_varijabla naziv="DomainObject.Predmet.ProtustrankaFormated_1">  METAL-KONSTRUKCIJE SISAK d.o.o. za proizvodnju i trgovinu zastupanog po punomoćniku Domagoj Krpačić; Nikola Krpačić</derivirana_varijabla>
  </DomainObject.Predmet.ProtustrankaFormated>
  <DomainObject.Predmet.ProtustrankaFormatedOIB>
    <izvorni_sadrzaj>  METAL-KONSTRUKCIJE SISAK d.o.o. za proizvodnju i trgovinu, OIB 86574548827 zastupanog po punomoćniku Domagoj Krpačić; Nikola Krpačić</izvorni_sadrzaj>
    <derivirana_varijabla naziv="DomainObject.Predmet.ProtustrankaFormatedOIB_1">  METAL-KONSTRUKCIJE SISAK d.o.o. za proizvodnju i trgovinu, OIB 86574548827 zastupanog po punomoćniku Domagoj Krpačić; Nikola Krpačić</derivirana_varijabla>
  </DomainObject.Predmet.ProtustrankaFormatedOIB>
  <DomainObject.Predmet.ProtustrankaFormatedWithAdress>
    <izvorni_sadrzaj> METAL-KONSTRUKCIJE SISAK d.o.o. za proizvodnju i trgovinu, Odra Sisačka, Drugi desni odvojak 1/A, Sisak zastupanog po punomoćniku Domagoj Krpačić; Nikola Krpačić</izvorni_sadrzaj>
    <derivirana_varijabla naziv="DomainObject.Predmet.ProtustrankaFormatedWithAdress_1"> METAL-KONSTRUKCIJE SISAK d.o.o. za proizvodnju i trgovinu, Odra Sisačka, Drugi desni odvojak 1/A, Sisak zastupanog po punomoćniku Domagoj Krpačić; Nikola Krpačić</derivirana_varijabla>
  </DomainObject.Predmet.ProtustrankaFormatedWithAdress>
  <DomainObject.Predmet.ProtustrankaFormatedWithAdressOIB>
    <izvorni_sadrzaj> METAL-KONSTRUKCIJE SISAK d.o.o. za proizvodnju i trgovinu, OIB 86574548827, Odra Sisačka, Drugi desni odvojak 1/A, Sisak zastupanog po punomoćniku Domagoj Krpačić; Nikola Krpačić</izvorni_sadrzaj>
    <derivirana_varijabla naziv="DomainObject.Predmet.ProtustrankaFormatedWithAdressOIB_1"> METAL-KONSTRUKCIJE SISAK d.o.o. za proizvodnju i trgovinu, OIB 86574548827, Odra Sisačka, Drugi desni odvojak 1/A, Sisak zastupanog po punomoćniku Domagoj Krpačić; Nikola Krpačić</derivirana_varijabla>
  </DomainObject.Predmet.ProtustrankaFormatedWithAdressOIB>
  <DomainObject.Predmet.ProtustrankaWithAdress>
    <izvorni_sadrzaj>METAL-KONSTRUKCIJE SISAK d.o.o. za proizvodnju i trgovinu Odra Sisačka, Drugi desni odvojak 1/A, Sisak</izvorni_sadrzaj>
    <derivirana_varijabla naziv="DomainObject.Predmet.ProtustrankaWithAdress_1">METAL-KONSTRUKCIJE SISAK d.o.o. za proizvodnju i trgovinu Odra Sisačka, Drugi desni odvojak 1/A, Sisak</derivirana_varijabla>
  </DomainObject.Predmet.ProtustrankaWithAdress>
  <DomainObject.Predmet.ProtustrankaWithAdressOIB>
    <izvorni_sadrzaj>METAL-KONSTRUKCIJE SISAK d.o.o. za proizvodnju i trgovinu, OIB 86574548827, Odra Sisačka, Drugi desni odvojak 1/A, Sisak</izvorni_sadrzaj>
    <derivirana_varijabla naziv="DomainObject.Predmet.ProtustrankaWithAdressOIB_1">METAL-KONSTRUKCIJE SISAK d.o.o. za proizvodnju i trgovinu, OIB 86574548827, Odra Sisačka, Drugi desni odvojak 1/A, Sisak</derivirana_varijabla>
  </DomainObject.Predmet.ProtustrankaWithAdressOIB>
  <DomainObject.Predmet.ProtustrankaNazivFormated>
    <izvorni_sadrzaj>METAL-KONSTRUKCIJE SISAK d.o.o. za proizvodnju i trgovinu</izvorni_sadrzaj>
    <derivirana_varijabla naziv="DomainObject.Predmet.ProtustrankaNazivFormated_1">METAL-KONSTRUKCIJE SISAK d.o.o. za proizvodnju i trgovinu</derivirana_varijabla>
  </DomainObject.Predmet.ProtustrankaNazivFormated>
  <DomainObject.Predmet.ProtustrankaNazivFormatedOIB>
    <izvorni_sadrzaj>METAL-KONSTRUKCIJE SISAK d.o.o. za proizvodnju i trgovinu, OIB 86574548827</izvorni_sadrzaj>
    <derivirana_varijabla naziv="DomainObject.Predmet.ProtustrankaNazivFormatedOIB_1">METAL-KONSTRUKCIJE SISAK d.o.o. za proizvodnju i trgovinu, OIB 86574548827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Hrvatska; VJEROVNICI; STEVO MARKULIN</izvorni_sadrzaj>
    <derivirana_varijabla naziv="DomainObject.Predmet.StrankaFormated_1">  Republika Hrvatska; VJEROVNICI; STEVO MARKULIN</derivirana_varijabla>
  </DomainObject.Predmet.StrankaFormated>
  <DomainObject.Predmet.StrankaFormatedOIB>
    <izvorni_sadrzaj>  Republika Hrvatska; VJEROVNICI; STEVO MARKULIN</izvorni_sadrzaj>
    <derivirana_varijabla naziv="DomainObject.Predmet.StrankaFormatedOIB_1">  Republika Hrvatska; VJEROVNICI; STEVO MARKULIN</derivirana_varijabla>
  </DomainObject.Predmet.StrankaFormatedOIB>
  <DomainObject.Predmet.StrankaFormatedWithAdress>
    <izvorni_sadrzaj> Republika Hrvatska, 10000 Zagreb; VJEROVNICI; STEVO MARKULIN, Sela b.b., 44273 Sela</izvorni_sadrzaj>
    <derivirana_varijabla naziv="DomainObject.Predmet.StrankaFormatedWithAdress_1"> Republika Hrvatska, 10000 Zagreb; VJEROVNICI; STEVO MARKULIN, Sela b.b., 44273 Sela</derivirana_varijabla>
  </DomainObject.Predmet.StrankaFormatedWithAdress>
  <DomainObject.Predmet.StrankaFormatedWithAdressOIB>
    <izvorni_sadrzaj> Republika Hrvatska, 10000 Zagreb; VJEROVNICI; STEVO MARKULIN, Sela b.b., 44273 Sela</izvorni_sadrzaj>
    <derivirana_varijabla naziv="DomainObject.Predmet.StrankaFormatedWithAdressOIB_1"> Republika Hrvatska, 10000 Zagreb; VJEROVNICI; STEVO MARKULIN, Sela b.b., 44273 Sela</derivirana_varijabla>
  </DomainObject.Predmet.StrankaFormatedWithAdressOIB>
  <DomainObject.Predmet.StrankaWithAdress>
    <izvorni_sadrzaj>Republika Hrvatska 10000 Zagreb,VJEROVNICI ,STEVO MARKULIN Sela b.b.,44273 Sela</izvorni_sadrzaj>
    <derivirana_varijabla naziv="DomainObject.Predmet.StrankaWithAdress_1">Republika Hrvatska 10000 Zagreb,VJEROVNICI ,STEVO MARKULIN Sela b.b.,44273 Sela</derivirana_varijabla>
  </DomainObject.Predmet.StrankaWithAdress>
  <DomainObject.Predmet.StrankaWithAdressOIB>
    <izvorni_sadrzaj>Republika Hrvatska, 10000 Zagreb,VJEROVNICI,STEVO MARKULIN, Sela b.b.,44273 Sela</izvorni_sadrzaj>
    <derivirana_varijabla naziv="DomainObject.Predmet.StrankaWithAdressOIB_1">Republika Hrvatska, 10000 Zagreb,VJEROVNICI,STEVO MARKULIN, Sela b.b.,44273 Sela</derivirana_varijabla>
  </DomainObject.Predmet.StrankaWithAdressOIB>
  <DomainObject.Predmet.StrankaNazivFormated>
    <izvorni_sadrzaj>Republika Hrvatska,VJEROVNICI,STEVO MARKULIN</izvorni_sadrzaj>
    <derivirana_varijabla naziv="DomainObject.Predmet.StrankaNazivFormated_1">Republika Hrvatska,VJEROVNICI,STEVO MARKULIN</derivirana_varijabla>
  </DomainObject.Predmet.StrankaNazivFormated>
  <DomainObject.Predmet.StrankaNazivFormatedOIB>
    <izvorni_sadrzaj>Republika Hrvatska,VJEROVNICI,STEVO MARKULIN</izvorni_sadrzaj>
    <derivirana_varijabla naziv="DomainObject.Predmet.StrankaNazivFormatedOIB_1">Republika Hrvatska,VJEROVNICI,STEVO MARKULIN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</item>
      <item>VJEROVNICI</item>
      <item>STEVO MARKULIN</item>
    </izvorni_sadrzaj>
    <derivirana_varijabla naziv="DomainObject.Predmet.StrankaListFormated_1">
      <item>Republika Hrvatska</item>
      <item>VJEROVNICI</item>
      <item>STEVO MARKULIN</item>
    </derivirana_varijabla>
  </DomainObject.Predmet.StrankaListFormated>
  <DomainObject.Predmet.StrankaListFormatedOIB>
    <izvorni_sadrzaj>
      <item>Republika Hrvatska</item>
      <item>VJEROVNICI</item>
      <item>STEVO MARKULIN</item>
    </izvorni_sadrzaj>
    <derivirana_varijabla naziv="DomainObject.Predmet.StrankaListFormatedOIB_1">
      <item>Republika Hrvatska</item>
      <item>VJEROVNICI</item>
      <item>STEVO MARKULIN</item>
    </derivirana_varijabla>
  </DomainObject.Predmet.StrankaListFormatedOIB>
  <DomainObject.Predmet.StrankaListFormatedWithAdress>
    <izvorni_sadrzaj>
      <item>Republika Hrvatska, 10000 Zagreb</item>
      <item>VJEROVNICI</item>
      <item>STEVO MARKULIN, Sela b.b., 44273 Sela</item>
    </izvorni_sadrzaj>
    <derivirana_varijabla naziv="DomainObject.Predmet.StrankaListFormatedWithAdress_1">
      <item>Republika Hrvatska, 10000 Zagreb</item>
      <item>VJEROVNICI</item>
      <item>STEVO MARKULIN, Sela b.b., 44273 Sela</item>
    </derivirana_varijabla>
  </DomainObject.Predmet.StrankaListFormatedWithAdress>
  <DomainObject.Predmet.StrankaListFormatedWithAdressOIB>
    <izvorni_sadrzaj>
      <item>Republika Hrvatska, 10000 Zagreb</item>
      <item>VJEROVNICI</item>
      <item>STEVO MARKULIN, Sela b.b., 44273 Sela</item>
    </izvorni_sadrzaj>
    <derivirana_varijabla naziv="DomainObject.Predmet.StrankaListFormatedWithAdressOIB_1">
      <item>Republika Hrvatska, 10000 Zagreb</item>
      <item>VJEROVNICI</item>
      <item>STEVO MARKULIN, Sela b.b., 44273 Sela</item>
    </derivirana_varijabla>
  </DomainObject.Predmet.StrankaListFormatedWithAdressOIB>
  <DomainObject.Predmet.StrankaListNazivFormated>
    <izvorni_sadrzaj>
      <item>Republika Hrvatska</item>
      <item>VJEROVNICI</item>
      <item>STEVO MARKULIN</item>
    </izvorni_sadrzaj>
    <derivirana_varijabla naziv="DomainObject.Predmet.StrankaListNazivFormated_1">
      <item>Republika Hrvatska</item>
      <item>VJEROVNICI</item>
      <item>STEVO MARKULIN</item>
    </derivirana_varijabla>
  </DomainObject.Predmet.StrankaListNazivFormated>
  <DomainObject.Predmet.StrankaListNazivFormatedOIB>
    <izvorni_sadrzaj>
      <item>Republika Hrvatska</item>
      <item>VJEROVNICI</item>
      <item>STEVO MARKULIN</item>
    </izvorni_sadrzaj>
    <derivirana_varijabla naziv="DomainObject.Predmet.StrankaListNazivFormatedOIB_1">
      <item>Republika Hrvatska</item>
      <item>VJEROVNICI</item>
      <item>STEVO MARKULIN</item>
    </derivirana_varijabla>
  </DomainObject.Predmet.StrankaListNazivFormatedOIB>
  <DomainObject.Predmet.ProtuStrankaListFormated>
    <izvorni_sadrzaj>
      <item>METAL-KONSTRUKCIJE SISAK d.o.o. za proizvodnju i trgovinu zastupanog po punomoćniku Domagoj Krpačić; Nikola Krpačić</item>
    </izvorni_sadrzaj>
    <derivirana_varijabla naziv="DomainObject.Predmet.ProtuStrankaListFormated_1">
      <item>METAL-KONSTRUKCIJE SISAK d.o.o. za proizvodnju i trgovinu zastupanog po punomoćniku Domagoj Krpačić; Nikola Krpačić</item>
    </derivirana_varijabla>
  </DomainObject.Predmet.ProtuStrankaListFormated>
  <DomainObject.Predmet.ProtuStrankaListFormatedOIB>
    <izvorni_sadrzaj>
      <item>METAL-KONSTRUKCIJE SISAK d.o.o. za proizvodnju i trgovinu, OIB 86574548827 zastupanog po punomoćniku Domagoj Krpačić; Nikola Krpačić</item>
    </izvorni_sadrzaj>
    <derivirana_varijabla naziv="DomainObject.Predmet.ProtuStrankaListFormatedOIB_1">
      <item>METAL-KONSTRUKCIJE SISAK d.o.o. za proizvodnju i trgovinu, OIB 86574548827 zastupanog po punomoćniku Domagoj Krpačić; Nikola Krpačić</item>
    </derivirana_varijabla>
  </DomainObject.Predmet.ProtuStrankaListFormatedOIB>
  <DomainObject.Predmet.ProtuStrankaListFormatedWithAdress>
    <izvorni_sadrzaj>
      <item>METAL-KONSTRUKCIJE SISAK d.o.o. za proizvodnju i trgovinu, Odra Sisačka, Drugi desni odvojak 1/A, Sisak zastupanog po punomoćniku Domagoj Krpačić; Nikola Krpačić</item>
    </izvorni_sadrzaj>
    <derivirana_varijabla naziv="DomainObject.Predmet.ProtuStrankaListFormatedWithAdress_1">
      <item>METAL-KONSTRUKCIJE SISAK d.o.o. za proizvodnju i trgovinu, Odra Sisačka, Drugi desni odvojak 1/A, Sisak zastupanog po punomoćniku Domagoj Krpačić; Nikola Krpačić</item>
    </derivirana_varijabla>
  </DomainObject.Predmet.ProtuStrankaListFormatedWithAdress>
  <DomainObject.Predmet.ProtuStrankaListFormatedWithAdressOIB>
    <izvorni_sadrzaj>
      <item>METAL-KONSTRUKCIJE SISAK d.o.o. za proizvodnju i trgovinu, OIB 86574548827, Odra Sisačka, Drugi desni odvojak 1/A, Sisak zastupanog po punomoćniku Domagoj Krpačić; Nikola Krpačić</item>
    </izvorni_sadrzaj>
    <derivirana_varijabla naziv="DomainObject.Predmet.ProtuStrankaListFormatedWithAdressOIB_1">
      <item>METAL-KONSTRUKCIJE SISAK d.o.o. za proizvodnju i trgovinu, OIB 86574548827, Odra Sisačka, Drugi desni odvojak 1/A, Sisak zastupanog po punomoćniku Domagoj Krpačić; Nikola Krpačić</item>
    </derivirana_varijabla>
  </DomainObject.Predmet.ProtuStrankaListFormatedWithAdressOIB>
  <DomainObject.Predmet.ProtuStrankaListNazivFormated>
    <izvorni_sadrzaj>
      <item>METAL-KONSTRUKCIJE SISAK d.o.o. za proizvodnju i trgovinu</item>
    </izvorni_sadrzaj>
    <derivirana_varijabla naziv="DomainObject.Predmet.ProtuStrankaListNazivFormated_1">
      <item>METAL-KONSTRUKCIJE SISAK d.o.o. za proizvodnju i trgovinu</item>
    </derivirana_varijabla>
  </DomainObject.Predmet.ProtuStrankaListNazivFormated>
  <DomainObject.Predmet.ProtuStrankaListNazivFormatedOIB>
    <izvorni_sadrzaj>
      <item>METAL-KONSTRUKCIJE SISAK d.o.o. za proizvodnju i trgovinu, OIB 86574548827</item>
    </izvorni_sadrzaj>
    <derivirana_varijabla naziv="DomainObject.Predmet.ProtuStrankaListNazivFormatedOIB_1">
      <item>METAL-KONSTRUKCIJE SISAK d.o.o. za proizvodnju i trgovinu, OIB 86574548827</item>
    </derivirana_varijabla>
  </DomainObject.Predmet.ProtuStrankaListNazivFormatedOIB>
  <DomainObject.Predmet.OstaliListFormated>
    <izvorni_sadrzaj>
      <item>Domagoj Krpačić punomoćnik sudionika u postupku METAL-KONSTRUKCIJE SISAK d.o.o. za proizvodnju i trgovinu</item>
      <item>Nikola Krpačić punomoćnik sudionika u postupku METAL-KONSTRUKCIJE SISAK d.o.o. za proizvodnju i trgovinu</item>
      <item>FINA ZAGREB</item>
      <item>HYPO ALPE-ADRIA-BANK d.d.</item>
      <item>RAIFFEISEN BANK d.d.</item>
      <item>BOŽIDAR BRKLJAČ</item>
      <item>NINA DEVIĆ, odvjetnica</item>
      <item>Ministarstvo financija RH, Porezna uprava, Područni ured Sisak</item>
    </izvorni_sadrzaj>
    <derivirana_varijabla naziv="DomainObject.Predmet.OstaliListFormated_1">
      <item>Domagoj Krpačić punomoćnik sudionika u postupku METAL-KONSTRUKCIJE SISAK d.o.o. za proizvodnju i trgovinu</item>
      <item>Nikola Krpačić punomoćnik sudionika u postupku METAL-KONSTRUKCIJE SISAK d.o.o. za proizvodnju i trgovinu</item>
      <item>FINA ZAGREB</item>
      <item>HYPO ALPE-ADRIA-BANK d.d.</item>
      <item>RAIFFEISEN BANK d.d.</item>
      <item>BOŽIDAR BRKLJAČ</item>
      <item>NINA DEVIĆ, odvjetnica</item>
      <item>Ministarstvo financija RH, Porezna uprava, Područni ured Sisak</item>
    </derivirana_varijabla>
  </DomainObject.Predmet.OstaliListFormated>
  <DomainObject.Predmet.OstaliListFormatedOIB>
    <izvorni_sadrzaj>
      <item>Domagoj Krpačić, OIB 18593686473 punomoćnik sudionika u postupku METAL-KONSTRUKCIJE SISAK d.o.o. za proizvodnju i trgovinu</item>
      <item>Nikola Krpačić, OIB 96846146918 punomoćnik sudionika u postupku METAL-KONSTRUKCIJE SISAK d.o.o. za proizvodnju i trgovinu</item>
      <item>FINA ZAGREB, OIB 85821130368</item>
      <item>HYPO ALPE-ADRIA-BANK d.d., OIB 14036333877</item>
      <item>RAIFFEISEN BANK d.d., OIB 53056966535</item>
      <item>BOŽIDAR BRKLJAČ, OIB 58227850404</item>
      <item>NINA DEVIĆ, odvjetnica</item>
      <item>Ministarstvo financija RH, Porezna uprava, Područni ured Sisak, OIB 18683136487</item>
    </izvorni_sadrzaj>
    <derivirana_varijabla naziv="DomainObject.Predmet.OstaliListFormatedOIB_1">
      <item>Domagoj Krpačić, OIB 18593686473 punomoćnik sudionika u postupku METAL-KONSTRUKCIJE SISAK d.o.o. za proizvodnju i trgovinu</item>
      <item>Nikola Krpačić, OIB 96846146918 punomoćnik sudionika u postupku METAL-KONSTRUKCIJE SISAK d.o.o. za proizvodnju i trgovinu</item>
      <item>FINA ZAGREB, OIB 85821130368</item>
      <item>HYPO ALPE-ADRIA-BANK d.d., OIB 14036333877</item>
      <item>RAIFFEISEN BANK d.d., OIB 53056966535</item>
      <item>BOŽIDAR BRKLJAČ, OIB 58227850404</item>
      <item>NINA DEVIĆ, odvjetnica</item>
      <item>Ministarstvo financija RH, Porezna uprava, Područni ured Sisak, OIB 18683136487</item>
    </derivirana_varijabla>
  </DomainObject.Predmet.OstaliListFormatedOIB>
  <DomainObject.Predmet.OstaliListFormatedWithAdress>
    <izvorni_sadrzaj>
      <item>Domagoj Krpačić, Stupno 66, 44000 Sisak punomoćnik sudionika u postupku METAL-KONSTRUKCIJE SISAK d.o.o. za proizvodnju i trgovinu</item>
      <item>Nikola Krpačić, Stupno 98, 44000 Sisak punomoćnik sudionika u postupku METAL-KONSTRUKCIJE SISAK d.o.o. za proizvodnju i trgovinu</item>
      <item>FINA ZAGREB, Ul. grada Vukovara 70, 10000 Zagreb</item>
      <item>HYPO ALPE-ADRIA-BANK d.d., Slavonska av. 6, 10000 Zagreb</item>
      <item>RAIFFEISEN BANK d.d., Petrinjska 59, 10000 Zagreb</item>
      <item>BOŽIDAR BRKLJAČ, Šime Devčića 3, 10000 Zagreb</item>
      <item>NINA DEVIĆ, odvjetnica, Kralja Zvonimira 31, 10000 Zagreb</item>
      <item>Ministarstvo financija RH, Porezna uprava, Područni ured Sisak, 44000 Sisak</item>
    </izvorni_sadrzaj>
    <derivirana_varijabla naziv="DomainObject.Predmet.OstaliListFormatedWithAdress_1">
      <item>Domagoj Krpačić, Stupno 66, 44000 Sisak punomoćnik sudionika u postupku METAL-KONSTRUKCIJE SISAK d.o.o. za proizvodnju i trgovinu</item>
      <item>Nikola Krpačić, Stupno 98, 44000 Sisak punomoćnik sudionika u postupku METAL-KONSTRUKCIJE SISAK d.o.o. za proizvodnju i trgovinu</item>
      <item>FINA ZAGREB, Ul. grada Vukovara 70, 10000 Zagreb</item>
      <item>HYPO ALPE-ADRIA-BANK d.d., Slavonska av. 6, 10000 Zagreb</item>
      <item>RAIFFEISEN BANK d.d., Petrinjska 59, 10000 Zagreb</item>
      <item>BOŽIDAR BRKLJAČ, Šime Devčića 3, 10000 Zagreb</item>
      <item>NINA DEVIĆ, odvjetnica, Kralja Zvonimira 31, 10000 Zagreb</item>
      <item>Ministarstvo financija RH, Porezna uprava, Područni ured Sisak, 44000 Sisak</item>
    </derivirana_varijabla>
  </DomainObject.Predmet.OstaliListFormatedWithAdress>
  <DomainObject.Predmet.OstaliListFormatedWithAdressOIB>
    <izvorni_sadrzaj>
      <item>Domagoj Krpačić, OIB 18593686473, Stupno 66, 44000 Sisak punomoćnik sudionika u postupku METAL-KONSTRUKCIJE SISAK d.o.o. za proizvodnju i trgovinu</item>
      <item>Nikola Krpačić, OIB 96846146918, Stupno 98, 44000 Sisak punomoćnik sudionika u postupku METAL-KONSTRUKCIJE SISAK d.o.o. za proizvodnju i trgovinu</item>
      <item>FINA ZAGREB, OIB 85821130368, Ul. grada Vukovara 70, 10000 Zagreb</item>
      <item>HYPO ALPE-ADRIA-BANK d.d., OIB 14036333877, Slavonska av. 6, 10000 Zagreb</item>
      <item>RAIFFEISEN BANK d.d., OIB 53056966535, Petrinjska 59, 10000 Zagreb</item>
      <item>BOŽIDAR BRKLJAČ, OIB 58227850404, Šime Devčića 3, 10000 Zagreb</item>
      <item>NINA DEVIĆ, odvjetnica, Kralja Zvonimira 31, 10000 Zagreb</item>
      <item>Ministarstvo financija RH, Porezna uprava, Područni ured Sisak, OIB 18683136487, 44000 Sisak</item>
    </izvorni_sadrzaj>
    <derivirana_varijabla naziv="DomainObject.Predmet.OstaliListFormatedWithAdressOIB_1">
      <item>Domagoj Krpačić, OIB 18593686473, Stupno 66, 44000 Sisak punomoćnik sudionika u postupku METAL-KONSTRUKCIJE SISAK d.o.o. za proizvodnju i trgovinu</item>
      <item>Nikola Krpačić, OIB 96846146918, Stupno 98, 44000 Sisak punomoćnik sudionika u postupku METAL-KONSTRUKCIJE SISAK d.o.o. za proizvodnju i trgovinu</item>
      <item>FINA ZAGREB, OIB 85821130368, Ul. grada Vukovara 70, 10000 Zagreb</item>
      <item>HYPO ALPE-ADRIA-BANK d.d., OIB 14036333877, Slavonska av. 6, 10000 Zagreb</item>
      <item>RAIFFEISEN BANK d.d., OIB 53056966535, Petrinjska 59, 10000 Zagreb</item>
      <item>BOŽIDAR BRKLJAČ, OIB 58227850404, Šime Devčića 3, 10000 Zagreb</item>
      <item>NINA DEVIĆ, odvjetnica, Kralja Zvonimira 31, 10000 Zagreb</item>
      <item>Ministarstvo financija RH, Porezna uprava, Područni ured Sisak, OIB 18683136487, 44000 Sisak</item>
    </derivirana_varijabla>
  </DomainObject.Predmet.OstaliListFormatedWithAdressOIB>
  <DomainObject.Predmet.OstaliListNazivFormated>
    <izvorni_sadrzaj>
      <item>Domagoj Krpačić</item>
      <item>Nikola Krpačić</item>
      <item>FINA ZAGREB</item>
      <item>HYPO ALPE-ADRIA-BANK d.d.</item>
      <item>RAIFFEISEN BANK d.d.</item>
      <item>BOŽIDAR BRKLJAČ</item>
      <item>NINA DEVIĆ, odvjetnica</item>
      <item>Ministarstvo financija RH, Porezna uprava, Područni ured Sisak</item>
    </izvorni_sadrzaj>
    <derivirana_varijabla naziv="DomainObject.Predmet.OstaliListNazivFormated_1">
      <item>Domagoj Krpačić</item>
      <item>Nikola Krpačić</item>
      <item>FINA ZAGREB</item>
      <item>HYPO ALPE-ADRIA-BANK d.d.</item>
      <item>RAIFFEISEN BANK d.d.</item>
      <item>BOŽIDAR BRKLJAČ</item>
      <item>NINA DEVIĆ, odvjetnica</item>
      <item>Ministarstvo financija RH, Porezna uprava, Područni ured Sisak</item>
    </derivirana_varijabla>
  </DomainObject.Predmet.OstaliListNazivFormated>
  <DomainObject.Predmet.OstaliListNazivFormatedOIB>
    <izvorni_sadrzaj>
      <item>Domagoj Krpačić, OIB 18593686473</item>
      <item>Nikola Krpačić, OIB 96846146918</item>
      <item>FINA ZAGREB, OIB 85821130368</item>
      <item>HYPO ALPE-ADRIA-BANK d.d., OIB 14036333877</item>
      <item>RAIFFEISEN BANK d.d., OIB 53056966535</item>
      <item>BOŽIDAR BRKLJAČ, OIB 58227850404</item>
      <item>NINA DEVIĆ, odvjetnica</item>
      <item>Ministarstvo financija RH, Porezna uprava, Područni ured Sisak, OIB 18683136487</item>
    </izvorni_sadrzaj>
    <derivirana_varijabla naziv="DomainObject.Predmet.OstaliListNazivFormatedOIB_1">
      <item>Domagoj Krpačić, OIB 18593686473</item>
      <item>Nikola Krpačić, OIB 96846146918</item>
      <item>FINA ZAGREB, OIB 85821130368</item>
      <item>HYPO ALPE-ADRIA-BANK d.d., OIB 14036333877</item>
      <item>RAIFFEISEN BANK d.d., OIB 53056966535</item>
      <item>BOŽIDAR BRKLJAČ, OIB 58227850404</item>
      <item>NINA DEVIĆ, odvjetnica</item>
      <item>Ministarstvo financija RH, Porezna uprava, Područni ured Sisak,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METAL-KONSTRUKCIJE SISAK d.o.o. za proizvodnju i trgovinu</izvorni_sadrzaj>
    <derivirana_varijabla naziv="DomainObject.Predmet.ProtustrankaIDrugi_1">METAL-KONSTRUKCIJE SISAK d.o.o. za proizvodnju i trgovinu</derivirana_varijabla>
  </DomainObject.Predmet.ProtustrankaIDrugi>
  <DomainObject.Predmet.StrankaIDrugiAdressOIB>
    <izvorni_sadrzaj>Republika Hrvatska, 10000 Zagreb i dr.</izvorni_sadrzaj>
    <derivirana_varijabla naziv="DomainObject.Predmet.StrankaIDrugiAdressOIB_1">Republika Hrvatska, 10000 Zagreb i dr.</derivirana_varijabla>
  </DomainObject.Predmet.StrankaIDrugiAdressOIB>
  <DomainObject.Predmet.ProtustrankaIDrugiAdressOIB>
    <izvorni_sadrzaj>METAL-KONSTRUKCIJE SISAK d.o.o. za proizvodnju i trgovinu, OIB 86574548827, Odra Sisačka, Drugi desni odvojak 1/A, Sisak</izvorni_sadrzaj>
    <derivirana_varijabla naziv="DomainObject.Predmet.ProtustrankaIDrugiAdressOIB_1">METAL-KONSTRUKCIJE SISAK d.o.o. za proizvodnju i trgovinu, OIB 86574548827, Odra Sisačka, Drugi desni odvojak 1/A,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2014.</izvorni_sadrzaj>
    <derivirana_varijabla naziv="DomainObject.Predmet.OdlukaRjesenje.DatumDonosenjaOdluke_1">16. listopada 2014.</derivirana_varijabla>
  </DomainObject.Predmet.OdlukaRjesenje.DatumDonosenjaOdluke>
  <DomainObject.Predmet.OdlukaRjesenje.DatumPravomocnosti>
    <izvorni_sadrzaj>10. studenog 2014.</izvorni_sadrzaj>
    <derivirana_varijabla naziv="DomainObject.Predmet.OdlukaRjesenje.DatumPravomocnosti_1">10. studenog 2014.</derivirana_varijabla>
  </DomainObject.Predmet.OdlukaRjesenje.DatumPravomocnosti>
  <DomainObject.Predmet.OdlukaRjesenje.Oznaka>
    <izvorni_sadrzaj>St-724/2012-113</izvorni_sadrzaj>
    <derivirana_varijabla naziv="DomainObject.Predmet.OdlukaRjesenje.Oznaka_1">St-724/2012-113</derivirana_varijabla>
  </DomainObject.Predmet.OdlukaRjesenje.Oznaka>
  <DomainObject.Predmet.SudioniciListNaziv>
    <izvorni_sadrzaj>
      <item>METAL-KONSTRUKCIJE SISAK d.o.o. za proizvodnju i trgovinu</item>
      <item>Republika Hrvatska</item>
      <item>Domagoj Krpačić</item>
      <item>Nikola Krpačić</item>
      <item>FINA ZAGREB</item>
      <item>HYPO ALPE-ADRIA-BANK d.d.</item>
      <item>RAIFFEISEN BANK d.d.</item>
      <item>BOŽIDAR BRKLJAČ</item>
      <item>NINA DEVIĆ, odvjetnica</item>
      <item>VJEROVNICI</item>
      <item>Ministarstvo financija RH, Porezna uprava, Područni ured Sisak</item>
      <item>STEVO MARKULIN</item>
    </izvorni_sadrzaj>
    <derivirana_varijabla naziv="DomainObject.Predmet.SudioniciListNaziv_1">
      <item>METAL-KONSTRUKCIJE SISAK d.o.o. za proizvodnju i trgovinu</item>
      <item>Republika Hrvatska</item>
      <item>Domagoj Krpačić</item>
      <item>Nikola Krpačić</item>
      <item>FINA ZAGREB</item>
      <item>HYPO ALPE-ADRIA-BANK d.d.</item>
      <item>RAIFFEISEN BANK d.d.</item>
      <item>BOŽIDAR BRKLJAČ</item>
      <item>NINA DEVIĆ, odvjetnica</item>
      <item>VJEROVNICI</item>
      <item>Ministarstvo financija RH, Porezna uprava, Područni ured Sisak</item>
      <item>STEVO MARKULIN</item>
    </derivirana_varijabla>
  </DomainObject.Predmet.SudioniciListNaziv>
  <DomainObject.Predmet.SudioniciListAdressOIB>
    <izvorni_sadrzaj>
      <item>METAL-KONSTRUKCIJE SISAK d.o.o. za proizvodnju i trgovinu, OIB 86574548827, Odra Sisačka, Drugi desni odvojak 1/A,Sisak</item>
      <item>Republika Hrvatska, 10000 Zagreb</item>
      <item>Domagoj Krpačić, OIB 18593686473, Stupno 66,44000 Sisak</item>
      <item>Nikola Krpačić, OIB 96846146918, Stupno 98,44000 Sisak</item>
      <item>FINA ZAGREB, OIB 85821130368, Ul. grada Vukovara 70,10000 Zagreb</item>
      <item>HYPO ALPE-ADRIA-BANK d.d., OIB 14036333877, Slavonska av. 6,10000 Zagreb</item>
      <item>RAIFFEISEN BANK d.d., OIB 53056966535, Petrinjska 59,10000 Zagreb</item>
      <item>BOŽIDAR BRKLJAČ, OIB 58227850404, Šime Devčića 3,10000 Zagreb</item>
      <item>NINA DEVIĆ, odvjetnica, Kralja Zvonimira 31,10000 Zagreb</item>
      <item>VJEROVNICI</item>
      <item>Ministarstvo financija RH, Porezna uprava, Područni ured Sisak, OIB 18683136487, 44000 Sisak</item>
      <item>STEVO MARKULIN, Sela b.b.,44273 Sela</item>
    </izvorni_sadrzaj>
    <derivirana_varijabla naziv="DomainObject.Predmet.SudioniciListAdressOIB_1">
      <item>METAL-KONSTRUKCIJE SISAK d.o.o. za proizvodnju i trgovinu, OIB 86574548827, Odra Sisačka, Drugi desni odvojak 1/A,Sisak</item>
      <item>Republika Hrvatska, 10000 Zagreb</item>
      <item>Domagoj Krpačić, OIB 18593686473, Stupno 66,44000 Sisak</item>
      <item>Nikola Krpačić, OIB 96846146918, Stupno 98,44000 Sisak</item>
      <item>FINA ZAGREB, OIB 85821130368, Ul. grada Vukovara 70,10000 Zagreb</item>
      <item>HYPO ALPE-ADRIA-BANK d.d., OIB 14036333877, Slavonska av. 6,10000 Zagreb</item>
      <item>RAIFFEISEN BANK d.d., OIB 53056966535, Petrinjska 59,10000 Zagreb</item>
      <item>BOŽIDAR BRKLJAČ, OIB 58227850404, Šime Devčića 3,10000 Zagreb</item>
      <item>NINA DEVIĆ, odvjetnica, Kralja Zvonimira 31,10000 Zagreb</item>
      <item>VJEROVNICI</item>
      <item>Ministarstvo financija RH, Porezna uprava, Područni ured Sisak, OIB 18683136487, 44000 Sisak</item>
      <item>STEVO MARKULIN, Sela b.b.,44273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86574548827</item>
      <item>, OIB null</item>
      <item>, OIB 18593686473</item>
      <item>, OIB 96846146918</item>
      <item>, OIB 85821130368</item>
      <item>, OIB 14036333877</item>
      <item>, OIB 53056966535</item>
      <item>, OIB 58227850404</item>
      <item>, OIB null</item>
      <item>, OIB null</item>
      <item>, OIB 18683136487</item>
      <item>, OIB null</item>
    </izvorni_sadrzaj>
    <derivirana_varijabla naziv="DomainObject.Predmet.SudioniciListNazivOIB_1">
      <item>, OIB 86574548827</item>
      <item>, OIB null</item>
      <item>, OIB 18593686473</item>
      <item>, OIB 96846146918</item>
      <item>, OIB 85821130368</item>
      <item>, OIB 14036333877</item>
      <item>, OIB 53056966535</item>
      <item>, OIB 58227850404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718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2015-11-05T13:54:00Z</dcterms:created>
  <dc:creator>butiganl</dc:creator>
  <cp:lastModifiedBy>Valentina Kranjčić</cp:lastModifiedBy>
  <cp:lastPrinted>2015-11-05T13:55:00Z</cp:lastPrinted>
  <dcterms:modified xmlns:xsi="http://www.w3.org/2001/XMLSchema-instance" xsi:type="dcterms:W3CDTF">2015-11-05T13:57:00Z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