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1e24" w14:paraId="7581e24" w:rsidRDefault="00D67CD7" w:rsidP="00D67CD7" w:rsidR="00D67CD7" w:rsidRPr="004E7435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4E7435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</w:r>
      <w:r w:rsidRPr="004E7435">
        <w:rPr>
          <w:color w:val="000000"/>
        </w:rPr>
        <w:tab/>
        <w:t xml:space="preserve"> </w:t>
      </w:r>
    </w:p>
    <w:p w:rsidRDefault="00D67CD7" w:rsidP="00BE358C" w:rsidR="00D67CD7" w:rsidRPr="004E7435">
      <w:pPr>
        <w:jc w:val="both"/>
        <w:rPr>
          <w:b/>
        </w:rPr>
      </w:pPr>
      <w:r w:rsidRPr="004E7435">
        <w:rPr>
          <w:color w:val="000000"/>
        </w:rPr>
        <w:t xml:space="preserve">        </w:t>
      </w:r>
      <w:r w:rsidR="00BE358C">
        <w:rPr>
          <w:color w:val="000000"/>
        </w:rPr>
        <w:t xml:space="preserve">     </w:t>
      </w:r>
      <w:r w:rsidRPr="004E7435">
        <w:rPr>
          <w:b/>
        </w:rPr>
        <w:t>REPUBLIKA HRVATSKA</w:t>
      </w:r>
    </w:p>
    <w:p w:rsidRDefault="00BE358C" w:rsidP="00BE358C" w:rsidR="00D67CD7" w:rsidRPr="004E7435">
      <w:pPr>
        <w:jc w:val="both"/>
        <w:rPr>
          <w:b/>
        </w:rPr>
      </w:pPr>
      <w:r>
        <w:rPr>
          <w:b/>
        </w:rPr>
        <w:t xml:space="preserve">     TRGOVAČKI SUD U DUBROVNIKU</w:t>
      </w:r>
      <w:r w:rsidR="00D67CD7" w:rsidRPr="004E7435">
        <w:rPr>
          <w:b/>
        </w:rPr>
        <w:t xml:space="preserve"> </w:t>
      </w:r>
    </w:p>
    <w:p w:rsidRDefault="00D67CD7" w:rsidP="00BE358C" w:rsidR="00D67CD7" w:rsidRPr="004E7435">
      <w:pPr>
        <w:jc w:val="both"/>
        <w:rPr>
          <w:b/>
        </w:rPr>
      </w:pPr>
      <w:r w:rsidRPr="004E7435">
        <w:t xml:space="preserve">     </w:t>
      </w:r>
      <w:r w:rsidR="00BE358C">
        <w:t xml:space="preserve">    </w:t>
      </w:r>
      <w:r w:rsidRPr="004E7435">
        <w:rPr>
          <w:b/>
        </w:rPr>
        <w:t>Dr. A. Starčevića 23, Dubrovnik</w:t>
      </w:r>
    </w:p>
    <w:p w:rsidRDefault="009B6353" w:rsidP="00D67CD7" w:rsidR="00D67CD7" w:rsidRPr="004E7435">
      <w:pPr>
        <w:jc w:val="right"/>
        <w:rPr>
          <w:b/>
        </w:rPr>
      </w:pPr>
      <w:r>
        <w:rPr>
          <w:b/>
        </w:rPr>
        <w:t>Posl. br. 7-St.</w:t>
      </w:r>
      <w:r w:rsidR="009D55C8">
        <w:rPr>
          <w:b/>
        </w:rPr>
        <w:t>224</w:t>
      </w:r>
      <w:r w:rsidR="004E7435" w:rsidRPr="004E7435">
        <w:rPr>
          <w:b/>
        </w:rPr>
        <w:t>/</w:t>
      </w:r>
      <w:r w:rsidR="00BC598C">
        <w:rPr>
          <w:b/>
        </w:rPr>
        <w:t>19</w:t>
      </w:r>
    </w:p>
    <w:p w:rsidRDefault="00D67CD7" w:rsidP="00D67CD7" w:rsidR="00D67CD7">
      <w:pPr>
        <w:jc w:val="right"/>
        <w:rPr>
          <w:b/>
        </w:rPr>
      </w:pPr>
    </w:p>
    <w:p w:rsidRDefault="00CF590E" w:rsidP="00D67CD7" w:rsidR="00CF590E" w:rsidRPr="004E7435">
      <w:pPr>
        <w:jc w:val="right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E P U B L I K A    H R V A T S K A</w:t>
      </w:r>
    </w:p>
    <w:p w:rsidRDefault="00D67CD7" w:rsidP="00D67CD7" w:rsidR="00D67CD7" w:rsidRPr="004E7435">
      <w:pPr>
        <w:jc w:val="center"/>
        <w:rPr>
          <w:b/>
        </w:rPr>
      </w:pPr>
      <w:r w:rsidRPr="004E7435">
        <w:rPr>
          <w:b/>
        </w:rPr>
        <w:t>R J E Š E N J E</w:t>
      </w:r>
    </w:p>
    <w:p w:rsidRDefault="00D67CD7" w:rsidP="00D67CD7" w:rsidR="00D67CD7" w:rsidRPr="004E7435">
      <w:pPr>
        <w:jc w:val="center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</w:p>
    <w:p w:rsidRDefault="00BE358C" w:rsidP="00CF590E" w:rsidR="00CF590E" w:rsidRPr="004C4BD8">
      <w:pPr>
        <w:ind w:firstLine="708"/>
        <w:jc w:val="both"/>
      </w:pPr>
      <w:r>
        <w:t>Trgovački sud</w:t>
      </w:r>
      <w:r w:rsidR="00D67CD7" w:rsidRPr="003266FB">
        <w:t xml:space="preserve"> u Dubrovniku, po stečajnom sucu tog suda Diani Butigan Granić, kao sucu pojedincu, u stečajnom </w:t>
      </w:r>
      <w:r w:rsidR="00D67CD7" w:rsidRPr="004C4BD8">
        <w:t>postupku nad dužnikom</w:t>
      </w:r>
      <w:r>
        <w:t xml:space="preserve"> </w:t>
      </w:r>
      <w:r w:rsidRPr="00BE358C">
        <w:t>VELO MISTO d.o.o. za poslovno savjetovanje i usluge</w:t>
      </w:r>
      <w:r w:rsidR="00CF590E" w:rsidRPr="004C4BD8">
        <w:t xml:space="preserve">, </w:t>
      </w:r>
      <w:r w:rsidR="008B0DA3" w:rsidRPr="008B0DA3">
        <w:t>Vjekoslava Paraća 3</w:t>
      </w:r>
      <w:r w:rsidR="008B0DA3">
        <w:t>, OIB</w:t>
      </w:r>
      <w:r w:rsidR="008B0DA3" w:rsidRPr="008B0DA3">
        <w:t xml:space="preserve"> 62828766082</w:t>
      </w:r>
      <w:r w:rsidR="008B0DA3">
        <w:t>,</w:t>
      </w:r>
      <w:r>
        <w:t xml:space="preserve">zastupanog po stečajnom upravitelju Branku Peternjak, </w:t>
      </w:r>
      <w:r w:rsidR="00CF590E" w:rsidRPr="004C4BD8">
        <w:t xml:space="preserve">dana </w:t>
      </w:r>
      <w:r>
        <w:t>22.veljače</w:t>
      </w:r>
      <w:r w:rsidR="00CF590E" w:rsidRPr="004C4BD8">
        <w:t xml:space="preserve">  201</w:t>
      </w:r>
      <w:r w:rsidR="00032272" w:rsidRPr="004C4BD8">
        <w:t>9</w:t>
      </w:r>
      <w:r w:rsidR="00CF590E" w:rsidRPr="004C4BD8">
        <w:t>.g.</w:t>
      </w:r>
    </w:p>
    <w:p w:rsidRDefault="00D67CD7" w:rsidP="00D67CD7" w:rsidR="00D67CD7" w:rsidRPr="004C4BD8">
      <w:pPr>
        <w:jc w:val="both"/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r i j e š i o    j e</w:t>
      </w:r>
    </w:p>
    <w:p w:rsidRDefault="00D67CD7" w:rsidP="00D67CD7" w:rsidR="00D67CD7" w:rsidRPr="003266FB">
      <w:pPr>
        <w:jc w:val="center"/>
        <w:rPr>
          <w:b/>
        </w:rPr>
      </w:pPr>
    </w:p>
    <w:p w:rsidRDefault="009B6353" w:rsidP="009B6353" w:rsidR="009B6353" w:rsidRPr="003266FB">
      <w:pPr>
        <w:jc w:val="both"/>
      </w:pPr>
    </w:p>
    <w:p w:rsidRDefault="00D67CD7" w:rsidP="008B0DA3" w:rsidR="003266FB" w:rsidRPr="003266FB">
      <w:pPr>
        <w:pStyle w:val="Odlomakpopisa"/>
        <w:numPr>
          <w:ilvl w:val="0"/>
          <w:numId w:val="3"/>
        </w:numPr>
        <w:jc w:val="both"/>
        <w:rPr>
          <w:b/>
        </w:rPr>
      </w:pPr>
      <w:r w:rsidRPr="003266FB">
        <w:t xml:space="preserve">Obustavlja se i zaključuje stečajni postupak nad dužnikom </w:t>
      </w:r>
      <w:r w:rsidR="008B0DA3" w:rsidRPr="008B0DA3">
        <w:t>VELO MISTO d.o.o. za poslovno savjetovanje i usluge, Vjekoslava Paraća 3, OIB 62828766082</w:t>
      </w:r>
      <w:r w:rsidR="008B0DA3">
        <w:t>,</w:t>
      </w:r>
      <w:r w:rsidR="004C4BD8" w:rsidRPr="004C4BD8">
        <w:t xml:space="preserve"> zastupanog po stečajnom upravitelju </w:t>
      </w:r>
      <w:r w:rsidR="009D55C8">
        <w:t>Branku Peternjak</w:t>
      </w:r>
      <w:r w:rsidR="004F317E">
        <w:t>.</w:t>
      </w:r>
    </w:p>
    <w:p w:rsidRDefault="009B6353" w:rsidP="009B6353" w:rsidR="009B6353" w:rsidRPr="003266FB">
      <w:pPr>
        <w:pStyle w:val="Odlomakpopisa"/>
        <w:ind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Ovo rješenje i osnova zaključenja stečajnog postupka objavit će se na e oglasnoj ploči.</w:t>
      </w:r>
    </w:p>
    <w:p w:rsidRDefault="00D67CD7" w:rsidP="00D67CD7" w:rsidR="00D67CD7" w:rsidRPr="003266FB">
      <w:pPr>
        <w:ind w:hanging="705" w:left="705"/>
        <w:jc w:val="both"/>
        <w:rPr>
          <w:b/>
        </w:rPr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>Po pravomoćnosti ovog rješenja registarski odjel Trgovačkog suda u u Dubrovniku provest će brisanje dužnika iz registra.</w:t>
      </w:r>
    </w:p>
    <w:p w:rsidRDefault="00D67CD7" w:rsidP="00D67CD7" w:rsidR="00D67CD7" w:rsidRPr="003266FB">
      <w:pPr>
        <w:ind w:hanging="705" w:left="705"/>
        <w:jc w:val="both"/>
      </w:pPr>
    </w:p>
    <w:p w:rsidRDefault="00D67CD7" w:rsidP="009B6353" w:rsidR="00D67CD7" w:rsidRPr="003266FB">
      <w:pPr>
        <w:pStyle w:val="Odlomakpopisa"/>
        <w:numPr>
          <w:ilvl w:val="0"/>
          <w:numId w:val="3"/>
        </w:numPr>
        <w:jc w:val="both"/>
      </w:pPr>
      <w:r w:rsidRPr="003266FB"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D67CD7" w:rsidP="00D67CD7" w:rsidR="00D67CD7" w:rsidRPr="003266FB">
      <w:pPr>
        <w:jc w:val="both"/>
      </w:pPr>
    </w:p>
    <w:p w:rsidRDefault="003266FB" w:rsidP="007E0FC6" w:rsidR="003266FB">
      <w:pPr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>Obrazloženje</w:t>
      </w:r>
    </w:p>
    <w:p w:rsidRDefault="00D67CD7" w:rsidP="00D67CD7" w:rsidR="00D67CD7" w:rsidRPr="003266FB">
      <w:pPr>
        <w:jc w:val="center"/>
        <w:rPr>
          <w:b/>
        </w:rPr>
      </w:pPr>
    </w:p>
    <w:p w:rsidRDefault="00A51F29" w:rsidP="00D67CD7" w:rsidR="00D67CD7" w:rsidRPr="003266FB">
      <w:pPr>
        <w:jc w:val="both"/>
      </w:pPr>
      <w:r>
        <w:t xml:space="preserve">             </w:t>
      </w:r>
      <w:r w:rsidR="00D67CD7" w:rsidRPr="003266FB">
        <w:t>Rješen</w:t>
      </w:r>
      <w:r w:rsidR="009B6353" w:rsidRPr="003266FB">
        <w:t>jem ovog suda posl. br. 7-St.</w:t>
      </w:r>
      <w:r w:rsidR="009D55C8">
        <w:t>629/17</w:t>
      </w:r>
      <w:r w:rsidR="00DE5D2B" w:rsidRPr="003266FB">
        <w:t xml:space="preserve"> od </w:t>
      </w:r>
      <w:r w:rsidR="009D55C8">
        <w:t>06</w:t>
      </w:r>
      <w:r w:rsidR="00D67CD7" w:rsidRPr="003266FB">
        <w:t xml:space="preserve">. </w:t>
      </w:r>
      <w:r w:rsidR="009D55C8">
        <w:t>srpnja 2018</w:t>
      </w:r>
      <w:r w:rsidR="00D67CD7" w:rsidRPr="003266FB">
        <w:t>. godine otvoren je stečajni postupak nad dužnikom</w:t>
      </w:r>
      <w:r w:rsidR="008B0DA3">
        <w:t xml:space="preserve"> </w:t>
      </w:r>
      <w:r w:rsidR="008B0DA3" w:rsidRPr="008B0DA3">
        <w:t>VELO MISTO d.o.o. za poslovno savjetovanje i usluge, Vjekoslava Paraća 3, OIB 62828766082</w:t>
      </w:r>
    </w:p>
    <w:p w:rsidRDefault="00AC6D5D" w:rsidP="00D67CD7" w:rsidR="00AC6D5D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Prema izvješću stečajnog upravitelj</w:t>
      </w:r>
      <w:r w:rsidR="00A51F29">
        <w:t xml:space="preserve">a dostavio u spis </w:t>
      </w:r>
      <w:r w:rsidRPr="003266FB">
        <w:t xml:space="preserve"> proizlazi da dužnik nema imovine koja ulazi u stečajnu masu, pa je stečajni upravitelj predložio sukladno čl. 293. Stečajnog zakona obustaviti i zaključiti ovaj stečajni postupak.</w:t>
      </w:r>
    </w:p>
    <w:p w:rsidRDefault="00D67CD7" w:rsidP="00D67CD7" w:rsidR="00D67CD7" w:rsidRPr="003266FB">
      <w:pPr>
        <w:jc w:val="both"/>
      </w:pPr>
      <w:r w:rsidRPr="003266FB">
        <w:t xml:space="preserve">  </w:t>
      </w:r>
    </w:p>
    <w:p w:rsidRDefault="00D67CD7" w:rsidP="00D67CD7" w:rsidR="00D67CD7" w:rsidRPr="003266FB">
      <w:pPr>
        <w:ind w:firstLine="708"/>
        <w:jc w:val="both"/>
      </w:pPr>
      <w:r w:rsidRPr="003266FB">
        <w:t xml:space="preserve">Temeljem čl. 293. SZ ako se nakon otvaranja stečajnoga postupka pokaže da stečajna masa nije dostatna ni za namirenje troškova postupka, sud će rješenjem obustaviti i zaključiti </w:t>
      </w:r>
      <w:r w:rsidRPr="003266FB">
        <w:lastRenderedPageBreak/>
        <w:t>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D67CD7" w:rsidP="00D67CD7" w:rsidR="00D67CD7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 xml:space="preserve">Na </w:t>
      </w:r>
      <w:r w:rsidR="009B6353" w:rsidRPr="003266FB">
        <w:t>skupštini vjerovnika</w:t>
      </w:r>
      <w:r w:rsidRPr="003266FB">
        <w:t xml:space="preserve"> održano</w:t>
      </w:r>
      <w:r w:rsidR="00D70023">
        <w:t xml:space="preserve">j </w:t>
      </w:r>
      <w:r w:rsidR="009D55C8">
        <w:t>2</w:t>
      </w:r>
      <w:r w:rsidR="00EF212B">
        <w:t>5</w:t>
      </w:r>
      <w:r w:rsidRPr="003266FB">
        <w:t xml:space="preserve">. </w:t>
      </w:r>
      <w:r w:rsidR="009D55C8">
        <w:t>siječnja 2019</w:t>
      </w:r>
      <w:r w:rsidRPr="003266FB">
        <w:t xml:space="preserve">. godine stečajni vjerovnici </w:t>
      </w:r>
      <w:r w:rsidR="00DB33D6">
        <w:t xml:space="preserve">nisu pristupili kako bi </w:t>
      </w:r>
      <w:r w:rsidRPr="003266FB">
        <w:t>donijeli odluku da se stečajni postupak obustavi i zaključi sukladno čl. 293. Stečajnog zakona.</w:t>
      </w:r>
      <w:r w:rsidR="00F15681" w:rsidRPr="003266FB">
        <w:t xml:space="preserve"> S obzirom da se svi vjerovnici nisu izjasnili o prijedlogu za obustavu i zaključenje postupka sud je rješenj</w:t>
      </w:r>
      <w:r w:rsidR="00D70023">
        <w:t xml:space="preserve">em od </w:t>
      </w:r>
      <w:r w:rsidR="009D55C8">
        <w:t>29</w:t>
      </w:r>
      <w:r w:rsidR="00DB33D6">
        <w:t>.</w:t>
      </w:r>
      <w:r w:rsidR="00F15681" w:rsidRPr="003266FB">
        <w:t xml:space="preserve"> </w:t>
      </w:r>
      <w:r w:rsidR="009D55C8">
        <w:t>studenog</w:t>
      </w:r>
      <w:r w:rsidR="00AC6D5D">
        <w:t xml:space="preserve"> 2018</w:t>
      </w:r>
      <w:r w:rsidR="00F15681" w:rsidRPr="003266FB">
        <w:t xml:space="preserve">. godine pozvao na izjašnjenje vjerovnike stečajne mase, stečajnog upravitelja i skupštinu vjerovnika. </w:t>
      </w:r>
    </w:p>
    <w:p w:rsidRDefault="009B6353" w:rsidP="00D67CD7" w:rsidR="009B6353" w:rsidRPr="003266FB">
      <w:pPr>
        <w:ind w:firstLine="708"/>
        <w:jc w:val="both"/>
      </w:pPr>
    </w:p>
    <w:p w:rsidRDefault="00D67CD7" w:rsidP="00D67CD7" w:rsidR="00D67CD7" w:rsidRPr="003266FB">
      <w:pPr>
        <w:ind w:firstLine="708"/>
        <w:jc w:val="both"/>
      </w:pPr>
      <w:r w:rsidRPr="003266FB">
        <w:t>Zbog izloženog, na temelju spomenutih propisa, odlučeno je kao u izreci.</w:t>
      </w:r>
    </w:p>
    <w:p w:rsidRDefault="004E7435" w:rsidP="00D67CD7" w:rsidR="004E7435" w:rsidRPr="003266FB">
      <w:pPr>
        <w:ind w:firstLine="708"/>
        <w:jc w:val="both"/>
      </w:pPr>
    </w:p>
    <w:p w:rsidRDefault="00D67CD7" w:rsidP="00D67CD7" w:rsidR="00D67CD7" w:rsidRPr="003266FB">
      <w:pPr>
        <w:tabs>
          <w:tab w:pos="360" w:val="left"/>
        </w:tabs>
        <w:jc w:val="both"/>
        <w:rPr>
          <w:b/>
        </w:rPr>
      </w:pPr>
    </w:p>
    <w:p w:rsidRDefault="00D67CD7" w:rsidP="00D67CD7" w:rsidR="00D67CD7" w:rsidRPr="003266FB">
      <w:pPr>
        <w:jc w:val="center"/>
        <w:rPr>
          <w:b/>
        </w:rPr>
      </w:pPr>
      <w:r w:rsidRPr="003266FB">
        <w:rPr>
          <w:b/>
        </w:rPr>
        <w:t xml:space="preserve">U Dubrovniku, </w:t>
      </w:r>
      <w:r w:rsidR="008B0DA3">
        <w:rPr>
          <w:b/>
        </w:rPr>
        <w:t>22</w:t>
      </w:r>
      <w:r w:rsidR="00CF590E">
        <w:rPr>
          <w:b/>
        </w:rPr>
        <w:t xml:space="preserve">. </w:t>
      </w:r>
      <w:r w:rsidR="008B0DA3">
        <w:rPr>
          <w:b/>
        </w:rPr>
        <w:t>veljače</w:t>
      </w:r>
      <w:r w:rsidR="004F317E">
        <w:rPr>
          <w:b/>
        </w:rPr>
        <w:t xml:space="preserve"> </w:t>
      </w:r>
      <w:r w:rsidR="003266FB" w:rsidRPr="003266FB">
        <w:rPr>
          <w:b/>
        </w:rPr>
        <w:t>201</w:t>
      </w:r>
      <w:r w:rsidR="00032272">
        <w:rPr>
          <w:b/>
        </w:rPr>
        <w:t>9</w:t>
      </w:r>
      <w:r w:rsidRPr="003266FB">
        <w:rPr>
          <w:b/>
        </w:rPr>
        <w:t>. godine</w:t>
      </w:r>
    </w:p>
    <w:p w:rsidRDefault="004E7435" w:rsidP="00D67CD7" w:rsidR="004E7435" w:rsidRPr="003266FB">
      <w:pPr>
        <w:jc w:val="center"/>
        <w:rPr>
          <w:b/>
        </w:rPr>
      </w:pPr>
    </w:p>
    <w:p w:rsidRDefault="00D67CD7" w:rsidP="00D67CD7" w:rsidR="00D67CD7" w:rsidRPr="003266FB">
      <w:pPr>
        <w:jc w:val="both"/>
      </w:pPr>
    </w:p>
    <w:p w:rsidRDefault="00A861F3" w:rsidP="00D67CD7" w:rsidR="00D67CD7" w:rsidRPr="003266FB">
      <w:pPr>
        <w:jc w:val="both"/>
        <w:rPr>
          <w:b/>
        </w:rPr>
      </w:pP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Pr="003266FB">
        <w:tab/>
      </w:r>
      <w:r w:rsidR="00D67CD7" w:rsidRPr="003266FB">
        <w:rPr>
          <w:b/>
        </w:rPr>
        <w:t>Stečajni sudac:</w:t>
      </w:r>
    </w:p>
    <w:p w:rsidRDefault="00D67CD7" w:rsidP="00D67CD7" w:rsidR="00D67CD7" w:rsidRPr="003266FB">
      <w:pPr>
        <w:jc w:val="both"/>
        <w:rPr>
          <w:b/>
        </w:rPr>
      </w:pPr>
    </w:p>
    <w:p w:rsidRDefault="00A861F3" w:rsidP="00D67CD7" w:rsidR="00D67CD7" w:rsidRPr="003266FB">
      <w:pPr>
        <w:jc w:val="both"/>
        <w:rPr>
          <w:b/>
        </w:rPr>
      </w:pP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Pr="003266FB">
        <w:rPr>
          <w:b/>
        </w:rPr>
        <w:tab/>
      </w:r>
      <w:r w:rsidR="004E7435" w:rsidRPr="003266FB">
        <w:rPr>
          <w:b/>
        </w:rPr>
        <w:t>Diana Butigan Granić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POUKA O PRAVNOM LIJEKU</w:t>
      </w:r>
    </w:p>
    <w:p w:rsidRDefault="00D67CD7" w:rsidP="00D67CD7" w:rsidR="00D67CD7" w:rsidRPr="003266FB">
      <w:pPr>
        <w:jc w:val="both"/>
      </w:pPr>
      <w:r w:rsidRPr="003266FB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</w:p>
    <w:p w:rsidRDefault="00D67CD7" w:rsidP="00D67CD7" w:rsidR="00D67CD7" w:rsidRPr="003266FB">
      <w:pPr>
        <w:jc w:val="both"/>
        <w:rPr>
          <w:b/>
        </w:rPr>
      </w:pPr>
      <w:r w:rsidRPr="003266FB">
        <w:rPr>
          <w:b/>
        </w:rPr>
        <w:t>DN-a :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predlagatelju FINA, e-oglasna ploče,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stečajnom upravitelju,</w:t>
      </w:r>
    </w:p>
    <w:p w:rsidRDefault="00EF212B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>
        <w:t>Porezna uprava Split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 xml:space="preserve">ŽDO Dubrovnik, Građansko-upravni odjel, 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mrežna stranica e-Oglasna ploča sudova,</w:t>
      </w:r>
    </w:p>
    <w:p w:rsidRDefault="00D67CD7" w:rsidP="00D67CD7" w:rsidR="00D67CD7" w:rsidRPr="003266FB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</w:pPr>
      <w:r w:rsidRPr="003266FB">
        <w:t>registru ovog suda.</w:t>
      </w:r>
    </w:p>
    <w:p w:rsidRDefault="003D45F9" w:rsidR="003D45F9" w:rsidRPr="003266FB"/>
    <w:p w:rsidRDefault="00B37F89" w:rsidR="00B37F89" w:rsidRPr="003266FB"/>
    <w:sectPr w:rsidSect="004E7435" w:rsidR="00B37F89" w:rsidRPr="003266F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091" w:rsidP="004E7435" w:rsidR="00E83091">
      <w:r>
        <w:separator/>
      </w:r>
    </w:p>
  </w:endnote>
  <w:endnote w:id="0" w:type="continuationSeparator">
    <w:p w:rsidRDefault="00E83091" w:rsidP="004E7435" w:rsidR="00E8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091" w:rsidP="004E7435" w:rsidR="00E83091">
      <w:r>
        <w:separator/>
      </w:r>
    </w:p>
  </w:footnote>
  <w:footnote w:id="0" w:type="continuationSeparator">
    <w:p w:rsidRDefault="00E83091" w:rsidP="004E7435" w:rsidR="00E830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6883171"/>
      <w:docPartObj>
        <w:docPartGallery w:val="Page Numbers (Top of Page)"/>
        <w:docPartUnique/>
      </w:docPartObj>
    </w:sdtPr>
    <w:sdtEndPr/>
    <w:sdtContent>
      <w:p w:rsidRDefault="004E7435" w:rsidP="004E7435" w:rsidR="004E743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6A4">
          <w:rPr>
            <w:noProof/>
          </w:rPr>
          <w:t>2</w:t>
        </w:r>
        <w:r>
          <w:fldChar w:fldCharType="end"/>
        </w:r>
        <w:r w:rsidR="00DB33D6">
          <w:t xml:space="preserve"> </w:t>
        </w:r>
        <w:r w:rsidR="00DB33D6">
          <w:tab/>
        </w:r>
        <w:r w:rsidR="00DB33D6">
          <w:tab/>
          <w:t xml:space="preserve">Posl.br. </w:t>
        </w:r>
        <w:r w:rsidR="00BC598C">
          <w:t>7.St.</w:t>
        </w:r>
        <w:r w:rsidR="009D55C8">
          <w:t>224</w:t>
        </w:r>
        <w:r w:rsidR="00BC598C">
          <w:t>/19</w:t>
        </w:r>
      </w:p>
    </w:sdtContent>
  </w:sdt>
  <w:p w:rsidRDefault="004E7435" w:rsidR="004E74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7A88"/>
    <w:multiLevelType w:val="hybridMultilevel"/>
    <w:tmpl w:val="C8CCDC5C"/>
    <w:lvl w:tplc="5FE8E61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30EFD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CE0D59"/>
    <w:multiLevelType w:val="hybridMultilevel"/>
    <w:tmpl w:val="A2BC7D30"/>
    <w:lvl w:tplc="43EC07B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7CD7"/>
    <w:rsid w:val="00032272"/>
    <w:rsid w:val="00083469"/>
    <w:rsid w:val="001427D6"/>
    <w:rsid w:val="001615F7"/>
    <w:rsid w:val="001B1AD5"/>
    <w:rsid w:val="002076A4"/>
    <w:rsid w:val="003266FB"/>
    <w:rsid w:val="003D45F9"/>
    <w:rsid w:val="00480330"/>
    <w:rsid w:val="004C4BD8"/>
    <w:rsid w:val="004E7435"/>
    <w:rsid w:val="004F317E"/>
    <w:rsid w:val="004F7E30"/>
    <w:rsid w:val="00721B68"/>
    <w:rsid w:val="007E0FC6"/>
    <w:rsid w:val="007E311D"/>
    <w:rsid w:val="00826F01"/>
    <w:rsid w:val="008B0DA3"/>
    <w:rsid w:val="009B6353"/>
    <w:rsid w:val="009C09CD"/>
    <w:rsid w:val="009D55C8"/>
    <w:rsid w:val="00A51F29"/>
    <w:rsid w:val="00A861F3"/>
    <w:rsid w:val="00AC6D5D"/>
    <w:rsid w:val="00B37F89"/>
    <w:rsid w:val="00B716C2"/>
    <w:rsid w:val="00B91058"/>
    <w:rsid w:val="00BC598C"/>
    <w:rsid w:val="00BE358C"/>
    <w:rsid w:val="00CF590E"/>
    <w:rsid w:val="00D67CD7"/>
    <w:rsid w:val="00D70023"/>
    <w:rsid w:val="00DB33D6"/>
    <w:rsid w:val="00DE5D2B"/>
    <w:rsid w:val="00E83091"/>
    <w:rsid w:val="00EF212B"/>
    <w:rsid w:val="00F15681"/>
    <w:rsid w:val="00F53FDC"/>
    <w:rsid w:val="00FC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7CD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43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6A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6A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6A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6A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7CD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67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7CD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74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43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B63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6A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6A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6A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6A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19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St-224/2019</izvorni_sadrzaj>
    <derivirana_varijabla naziv="DomainObject.Predmet.OznakaBroj_1">St-224/2019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VELO MISTO d.o.o. za poslovno savjetovanje i usluge</izvorni_sadrzaj>
    <derivirana_varijabla naziv="DomainObject.Predmet.ProtustrankaFormated_1">  VELO MISTO d.o.o. za poslovno savjetovanje i usluge</derivirana_varijabla>
  </DomainObject.Predmet.ProtustrankaFormated>
  <DomainObject.Predmet.ProtustrankaFormatedOIB>
    <izvorni_sadrzaj>  VELO MISTO d.o.o. za poslovno savjetovanje i usluge, OIB 62828766082</izvorni_sadrzaj>
    <derivirana_varijabla naziv="DomainObject.Predmet.ProtustrankaFormatedOIB_1">  VELO MISTO d.o.o. za poslovno savjetovanje i usluge, OIB 62828766082</derivirana_varijabla>
  </DomainObject.Predmet.ProtustrankaFormatedOIB>
  <DomainObject.Predmet.ProtustrankaFormatedWithAdress>
    <izvorni_sadrzaj> VELO MISTO d.o.o. za poslovno savjetovanje i usluge, Vjekoslava Paraća 3, 21231 Klis</izvorni_sadrzaj>
    <derivirana_varijabla naziv="DomainObject.Predmet.ProtustrankaFormatedWithAdress_1"> VELO MISTO d.o.o. za poslovno savjetovanje i usluge, Vjekoslava Paraća 3, 21231 Klis</derivirana_varijabla>
  </DomainObject.Predmet.ProtustrankaFormatedWithAdress>
  <DomainObject.Predmet.ProtustrankaFormatedWithAdressOIB>
    <izvorni_sadrzaj> VELO MISTO d.o.o. za poslovno savjetovanje i usluge, OIB 62828766082, Vjekoslava Paraća 3, 21231 Klis</izvorni_sadrzaj>
    <derivirana_varijabla naziv="DomainObject.Predmet.ProtustrankaFormatedWithAdressOIB_1"> VELO MISTO d.o.o. za poslovno savjetovanje i usluge, OIB 62828766082, Vjekoslava Paraća 3, 21231 Klis</derivirana_varijabla>
  </DomainObject.Predmet.ProtustrankaFormatedWithAdressOIB>
  <DomainObject.Predmet.ProtustrankaWithAdress>
    <izvorni_sadrzaj>VELO MISTO d.o.o. za poslovno savjetovanje i usluge Vjekoslava Paraća 3, 21231 Klis</izvorni_sadrzaj>
    <derivirana_varijabla naziv="DomainObject.Predmet.ProtustrankaWithAdress_1">VELO MISTO d.o.o. za poslovno savjetovanje i usluge Vjekoslava Paraća 3, 21231 Klis</derivirana_varijabla>
  </DomainObject.Predmet.ProtustrankaWithAdress>
  <DomainObject.Predmet.ProtustrankaWithAdressOIB>
    <izvorni_sadrzaj>VELO MISTO d.o.o. za poslovno savjetovanje i usluge, OIB 62828766082, Vjekoslava Paraća 3, 21231 Klis</izvorni_sadrzaj>
    <derivirana_varijabla naziv="DomainObject.Predmet.ProtustrankaWithAdressOIB_1">VELO MISTO d.o.o. za poslovno savjetovanje i usluge, OIB 62828766082, Vjekoslava Paraća 3, 21231 Klis</derivirana_varijabla>
  </DomainObject.Predmet.ProtustrankaWithAdressOIB>
  <DomainObject.Predmet.ProtustrankaNazivFormated>
    <izvorni_sadrzaj>VELO MISTO d.o.o. za poslovno savjetovanje i usluge</izvorni_sadrzaj>
    <derivirana_varijabla naziv="DomainObject.Predmet.ProtustrankaNazivFormated_1">VELO MISTO d.o.o. za poslovno savjetovanje i usluge</derivirana_varijabla>
  </DomainObject.Predmet.ProtustrankaNazivFormated>
  <DomainObject.Predmet.ProtustrankaNazivFormatedOIB>
    <izvorni_sadrzaj>VELO MISTO d.o.o. za poslovno savjetovanje i usluge, OIB 62828766082</izvorni_sadrzaj>
    <derivirana_varijabla naziv="DomainObject.Predmet.ProtustrankaNazivFormatedOIB_1">VELO MISTO d.o.o. za poslovno savjetovanje i usluge, OIB 62828766082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VELO MISTO d.o.o. za poslovno savjetovanje i usluge</item>
    </izvorni_sadrzaj>
    <derivirana_varijabla naziv="DomainObject.Predmet.ProtuStrankaListFormated_1">
      <item>VELO MISTO d.o.o. za poslovno savjetovanje i usluge</item>
    </derivirana_varijabla>
  </DomainObject.Predmet.ProtuStrankaListFormated>
  <DomainObject.Predmet.ProtuStrankaListFormatedOIB>
    <izvorni_sadrzaj>
      <item>VELO MISTO d.o.o. za poslovno savjetovanje i usluge, OIB 62828766082</item>
    </izvorni_sadrzaj>
    <derivirana_varijabla naziv="DomainObject.Predmet.ProtuStrankaListFormatedOIB_1">
      <item>VELO MISTO d.o.o. za poslovno savjetovanje i usluge, OIB 62828766082</item>
    </derivirana_varijabla>
  </DomainObject.Predmet.ProtuStrankaListFormatedOIB>
  <DomainObject.Predmet.ProtuStrankaListFormatedWithAdress>
    <izvorni_sadrzaj>
      <item>VELO MISTO d.o.o. za poslovno savjetovanje i usluge, Vjekoslava Paraća 3, 21231 Klis</item>
    </izvorni_sadrzaj>
    <derivirana_varijabla naziv="DomainObject.Predmet.ProtuStrankaListFormatedWithAdress_1">
      <item>VELO MISTO d.o.o. za poslovno savjetovanje i usluge, Vjekoslava Paraća 3, 21231 Klis</item>
    </derivirana_varijabla>
  </DomainObject.Predmet.ProtuStrankaListFormatedWithAdress>
  <DomainObject.Predmet.ProtuStrankaListFormatedWithAdressOIB>
    <izvorni_sadrzaj>
      <item>VELO MISTO d.o.o. za poslovno savjetovanje i usluge, OIB 62828766082, Vjekoslava Paraća 3, 21231 Klis</item>
    </izvorni_sadrzaj>
    <derivirana_varijabla naziv="DomainObject.Predmet.ProtuStrankaListFormatedWithAdressOIB_1">
      <item>VELO MISTO d.o.o. za poslovno savjetovanje i usluge, OIB 62828766082, Vjekoslava Paraća 3, 21231 Klis</item>
    </derivirana_varijabla>
  </DomainObject.Predmet.ProtuStrankaListFormatedWithAdressOIB>
  <DomainObject.Predmet.ProtuStrankaListNazivFormated>
    <izvorni_sadrzaj>
      <item>VELO MISTO d.o.o. za poslovno savjetovanje i usluge</item>
    </izvorni_sadrzaj>
    <derivirana_varijabla naziv="DomainObject.Predmet.ProtuStrankaListNazivFormated_1">
      <item>VELO MISTO d.o.o. za poslovno savjetovanje i usluge</item>
    </derivirana_varijabla>
  </DomainObject.Predmet.ProtuStrankaListNazivFormated>
  <DomainObject.Predmet.ProtuStrankaListNazivFormatedOIB>
    <izvorni_sadrzaj>
      <item>VELO MISTO d.o.o. za poslovno savjetovanje i usluge, OIB 62828766082</item>
    </izvorni_sadrzaj>
    <derivirana_varijabla naziv="DomainObject.Predmet.ProtuStrankaListNazivFormatedOIB_1">
      <item>VELO MISTO d.o.o. za poslovno savjetovanje i usluge, OIB 62828766082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Boban</item>
    </izvorni_sadrzaj>
    <derivirana_varijabla naziv="DomainObject.Predmet.OstaliListFormated_1">
      <item>Županijsko državno odvjetništvo u Splitu punomoćnik sudionika u postupku Ministarstvo financija RH</item>
      <item>Damir Boban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Damir Boban, OIB 20394215720</item>
    </izvorni_sadrzaj>
    <derivirana_varijabla naziv="DomainObject.Predmet.OstaliListFormatedOIB_1">
      <item>Županijsko državno odvjetništvo u Splitu punomoćnik sudionika u postupku Ministarstvo financija RH</item>
      <item>Damir Boban, OIB 20394215720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Damir Boban, Klis-Grlo 3, 21231 Klis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Damir Boban, Klis-Grlo 3, 21231 Klis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Damir Boban, OIB 20394215720, Klis-Grlo 3, 21231 Klis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Damir Boban, OIB 20394215720, Klis-Grlo 3, 21231 Klis</item>
    </derivirana_varijabla>
  </DomainObject.Predmet.OstaliListFormatedWithAdressOIB>
  <DomainObject.Predmet.OstaliListNazivFormated>
    <izvorni_sadrzaj>
      <item>Županijsko državno odvjetništvo u Splitu</item>
      <item>Damir Boban</item>
    </izvorni_sadrzaj>
    <derivirana_varijabla naziv="DomainObject.Predmet.OstaliListNazivFormated_1">
      <item>Županijsko državno odvjetništvo u Splitu</item>
      <item>Damir Boban</item>
    </derivirana_varijabla>
  </DomainObject.Predmet.OstaliListNazivFormated>
  <DomainObject.Predmet.OstaliListNazivFormatedOIB>
    <izvorni_sadrzaj>
      <item>Županijsko državno odvjetništvo u Splitu</item>
      <item>Damir Boban, OIB 20394215720</item>
    </izvorni_sadrzaj>
    <derivirana_varijabla naziv="DomainObject.Predmet.OstaliListNazivFormatedOIB_1">
      <item>Županijsko državno odvjetništvo u Splitu</item>
      <item>Damir Boban, OIB 20394215720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VELO MISTO d.o.o. za poslovno savjetovanje i usluge</izvorni_sadrzaj>
    <derivirana_varijabla naziv="DomainObject.Predmet.ProtustrankaIDrugi_1">VELO MISTO d.o.o. za poslovno savjetovanje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VELO MISTO d.o.o. za poslovno savjetovanje i usluge, OIB 62828766082, Vjekoslava Paraća 3, 21231 Klis</izvorni_sadrzaj>
    <derivirana_varijabla naziv="DomainObject.Predmet.ProtustrankaIDrugiAdressOIB_1">VELO MISTO d.o.o. za poslovno savjetovanje i usluge, OIB 62828766082, Vjekoslava Paraća 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 MISTO d.o.o. za poslovno savjetovanje i usluge</item>
      <item>FINANCIJSKA AGENCIJA, RC SPLIT</item>
      <item>Ministarstvo financija RH</item>
      <item>Županijsko državno odvjetništvo u Splitu</item>
      <item>Damir Boban</item>
    </izvorni_sadrzaj>
    <derivirana_varijabla naziv="DomainObject.Predmet.SudioniciListNaziv_1">
      <item>VELO MISTO d.o.o. za poslovno savjetovanje i usluge</item>
      <item>FINANCIJSKA AGENCIJA, RC SPLIT</item>
      <item>Ministarstvo financija RH</item>
      <item>Županijsko državno odvjetništvo u Splitu</item>
      <item>Damir Boban</item>
    </derivirana_varijabla>
  </DomainObject.Predmet.SudioniciListNaziv>
  <DomainObject.Predmet.SudioniciListAdressOIB>
    <izvorni_sadrzaj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izvorni_sadrzaj>
    <derivirana_varijabla naziv="DomainObject.Predmet.SudioniciListAdressOIB_1"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62828766082</item>
      <item>, OIB 85821130368</item>
      <item>, OIB null</item>
      <item>, OIB null</item>
      <item>, OIB 20394215720</item>
    </izvorni_sadrzaj>
    <derivirana_varijabla naziv="DomainObject.Predmet.SudioniciListNazivOIB_1">
      <item>, OIB 62828766082</item>
      <item>, OIB 85821130368</item>
      <item>, OIB null</item>
      <item>, OIB null</item>
      <item>, OIB 20394215720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2019.</izvorni_sadrzaj>
    <derivirana_varijabla naziv="DomainObject.Predmet.DatumZadnjeOdrzaneSudskeRadnje_1">25.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F16BD-FA71-46CF-B675-F1154854C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2845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2019-02-22T10:37:00Z</dcterms:created>
  <dc:creator>Diana Butigan Granić</dc:creator>
  <cp:lastModifiedBy>Sanja Vuković</cp:lastModifiedBy>
  <cp:lastPrinted>2019-02-22T10:36:00Z</cp:lastPrinted>
  <dcterms:modified xmlns:xsi="http://www.w3.org/2001/XMLSchema-instance" xsi:type="dcterms:W3CDTF">2019-02-22T10:38:00Z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(224-19 - obustava zaključenje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