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6547" w14:paraId="6d36547" w:rsidRDefault="00AE649C" w:rsidP="00FA5B5E" w:rsidR="00AE649C" w:rsidRPr="00B76F3C">
      <w:pPr>
        <w:pStyle w:val="Naslov3"/>
        <w15:collapsed w:val="false"/>
      </w:pPr>
    </w:p>
    <w:p w:rsidRDefault="00A003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0030D" w:rsidP="00A0030D" w:rsidR="00A0030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St-641/2016-3.</w:t>
      </w:r>
    </w:p>
    <w:p w:rsidRDefault="00A0030D" w:rsidP="00A0030D" w:rsidR="00A0030D">
      <w:pPr>
        <w:jc w:val="both"/>
        <w:rPr>
          <w:rFonts w:cs="Arial" w:hAnsi="Arial" w:ascii="Arial"/>
          <w:b/>
        </w:rPr>
      </w:pPr>
    </w:p>
    <w:p w:rsidRDefault="00A0030D" w:rsidP="00A0030D" w:rsidR="00A003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0030D" w:rsidP="00A0030D" w:rsidR="00A0030D">
      <w:pPr>
        <w:jc w:val="center"/>
        <w:rPr>
          <w:rFonts w:cs="Arial" w:hAnsi="Arial" w:ascii="Arial"/>
          <w:b/>
        </w:rPr>
      </w:pPr>
    </w:p>
    <w:p w:rsidRDefault="00A0030D" w:rsidP="00A0030D" w:rsidR="00A0030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L-KROJ j.d.o.o. za usluge iz Zagreba, </w:t>
      </w:r>
      <w:proofErr w:type="spellStart"/>
      <w:r>
        <w:rPr>
          <w:rFonts w:cs="Arial" w:hAnsi="Arial" w:ascii="Arial"/>
        </w:rPr>
        <w:t>Oboj</w:t>
      </w:r>
      <w:proofErr w:type="spellEnd"/>
      <w:r>
        <w:rPr>
          <w:rFonts w:cs="Arial" w:hAnsi="Arial" w:ascii="Arial"/>
        </w:rPr>
        <w:t xml:space="preserve"> 6. odvojak 3, MBS 080841594, OIB 05925852589, dana 08. rujna 2016. godine  </w:t>
      </w: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A0030D" w:rsidP="00A0030D" w:rsidR="00A0030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L-KROJ j.d.o.o. za usluge iz Zagreba, </w:t>
      </w:r>
      <w:proofErr w:type="spellStart"/>
      <w:r>
        <w:rPr>
          <w:rFonts w:cs="Arial" w:hAnsi="Arial" w:ascii="Arial"/>
        </w:rPr>
        <w:t>Oboj</w:t>
      </w:r>
      <w:proofErr w:type="spellEnd"/>
      <w:r>
        <w:rPr>
          <w:rFonts w:cs="Arial" w:hAnsi="Arial" w:ascii="Arial"/>
        </w:rPr>
        <w:t xml:space="preserve"> 6. odvojak 3, MBS 080841594, OIB 05925852589.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L-KROJ j.d.o.o. za usluge iz Zagreba, </w:t>
      </w:r>
      <w:proofErr w:type="spellStart"/>
      <w:r>
        <w:rPr>
          <w:rFonts w:cs="Arial" w:hAnsi="Arial" w:ascii="Arial"/>
        </w:rPr>
        <w:t>Oboj</w:t>
      </w:r>
      <w:proofErr w:type="spellEnd"/>
      <w:r>
        <w:rPr>
          <w:rFonts w:cs="Arial" w:hAnsi="Arial" w:ascii="Arial"/>
        </w:rPr>
        <w:t xml:space="preserve"> 6. odvojak 3, MBS 080841594, OIB 05925852589. </w:t>
      </w:r>
    </w:p>
    <w:p w:rsidRDefault="00A0030D" w:rsidP="00A0030D" w:rsidR="00A0030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08. rujna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A0030D" w:rsidP="00A0030D" w:rsidR="00A0030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0030D" w:rsidP="00A0030D" w:rsidR="00A0030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A0030D" w:rsidP="00A0030D" w:rsidR="00A003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St-641/2016-2,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0030D" w:rsidP="00A0030D" w:rsidR="00A0030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0030D" w:rsidP="00A0030D" w:rsidR="00A003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A0030D" w:rsidP="00A0030D" w:rsidR="00A003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rujna 2016. godine</w:t>
      </w:r>
    </w:p>
    <w:p w:rsidRDefault="00A0030D" w:rsidP="00A0030D" w:rsidR="00A0030D">
      <w:pPr>
        <w:rPr>
          <w:rFonts w:cs="Arial" w:hAnsi="Arial" w:ascii="Arial"/>
          <w:b/>
        </w:rPr>
      </w:pPr>
    </w:p>
    <w:p w:rsidRDefault="00A0030D" w:rsidP="00A0030D" w:rsidR="00A0030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0030D" w:rsidP="00A0030D" w:rsidR="00A0030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  <w:bookmarkStart w:name="_GoBack" w:id="0"/>
      <w:bookmarkEnd w:id="0"/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A0030D" w:rsidP="00A0030D" w:rsidR="00A0030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0030D" w:rsidP="00A0030D" w:rsidR="00A003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08.09.2016.g.</w:t>
      </w:r>
    </w:p>
    <w:p w:rsidRDefault="00A0030D" w:rsidP="00A0030D" w:rsidR="00A0030D">
      <w:pPr>
        <w:rPr>
          <w:rFonts w:cs="Arial" w:hAnsi="Arial" w:ascii="Arial"/>
        </w:rPr>
      </w:pPr>
    </w:p>
    <w:p w:rsidRDefault="00A0030D" w:rsidP="00A0030D" w:rsidR="00A0030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30D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49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St-641/2016-3</izvorni_sadrzaj>
    <derivirana_varijabla naziv="DomainObject.Oznaka_1">St-641/2016-3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L-KROJ j.d.o.o. zastupanog po punomoćniku Lidija Vahtarić</izvorni_sadrzaj>
    <derivirana_varijabla naziv="DomainObject.Predmet.ProtustrankaFormated_1">  L-KROJ j.d.o.o. zastupanog po punomoćniku Lidija Vahtarić</derivirana_varijabla>
  </DomainObject.Predmet.ProtustrankaFormated>
  <DomainObject.Predmet.ProtustrankaFormatedOIB>
    <izvorni_sadrzaj>  L-KROJ j.d.o.o., OIB 05925852589 zastupanog po punomoćniku Lidija Vahtarić</izvorni_sadrzaj>
    <derivirana_varijabla naziv="DomainObject.Predmet.ProtustrankaFormatedOIB_1">  L-KROJ j.d.o.o., OIB 05925852589 zastupanog po punomoćniku Lidija Vahtarić</derivirana_varijabla>
  </DomainObject.Predmet.ProtustrankaFormatedOIB>
  <DomainObject.Predmet.ProtustrankaFormatedWithAdress>
    <izvorni_sadrzaj> L-KROJ j.d.o.o., Oboj 6. odvojak 3, 10000 Zagreb zastupanog po punomoćniku Lidija Vahtarić</izvorni_sadrzaj>
    <derivirana_varijabla naziv="DomainObject.Predmet.ProtustrankaFormatedWithAdress_1"> L-KROJ j.d.o.o., Oboj 6. odvojak 3, 10000 Zagreb zastupanog po punomoćniku Lidija Vahtarić</derivirana_varijabla>
  </DomainObject.Predmet.ProtustrankaFormatedWithAdress>
  <DomainObject.Predmet.ProtustrankaFormatedWithAdressOIB>
    <izvorni_sadrzaj> L-KROJ j.d.o.o., OIB 05925852589, Oboj 6. odvojak 3, 10000 Zagreb zastupanog po punomoćniku Lidija Vahtarić</izvorni_sadrzaj>
    <derivirana_varijabla naziv="DomainObject.Predmet.ProtustrankaFormatedWithAdressOIB_1"> L-KROJ j.d.o.o., OIB 05925852589, Oboj 6. odvojak 3, 10000 Zagreb zastupanog po punomoćniku Lidija Vahtarić</derivirana_varijabla>
  </DomainObject.Predmet.ProtustrankaFormatedWithAdressOIB>
  <DomainObject.Predmet.ProtustrankaWithAdress>
    <izvorni_sadrzaj>L-KROJ j.d.o.o. Oboj 6. odvojak 3, 10000 Zagreb</izvorni_sadrzaj>
    <derivirana_varijabla naziv="DomainObject.Predmet.ProtustrankaWithAdress_1">L-KROJ j.d.o.o. Oboj 6. odvojak 3, 10000 Zagreb</derivirana_varijabla>
  </DomainObject.Predmet.ProtustrankaWithAdress>
  <DomainObject.Predmet.ProtustrankaWithAdressOIB>
    <izvorni_sadrzaj>L-KROJ j.d.o.o., OIB 05925852589, Oboj 6. odvojak 3, 10000 Zagreb</izvorni_sadrzaj>
    <derivirana_varijabla naziv="DomainObject.Predmet.ProtustrankaWithAdressOIB_1">L-KROJ j.d.o.o., OIB 05925852589, Oboj 6. odvojak 3, 10000 Zagreb</derivirana_varijabla>
  </DomainObject.Predmet.ProtustrankaWithAdressOIB>
  <DomainObject.Predmet.ProtustrankaNazivFormated>
    <izvorni_sadrzaj>L-KROJ j.d.o.o.</izvorni_sadrzaj>
    <derivirana_varijabla naziv="DomainObject.Predmet.ProtustrankaNazivFormated_1">L-KROJ j.d.o.o.</derivirana_varijabla>
  </DomainObject.Predmet.ProtustrankaNazivFormated>
  <DomainObject.Predmet.ProtustrankaNazivFormatedOIB>
    <izvorni_sadrzaj>L-KROJ j.d.o.o., OIB 05925852589</izvorni_sadrzaj>
    <derivirana_varijabla naziv="DomainObject.Predmet.ProtustrankaNazivFormatedOIB_1">L-KROJ j.d.o.o., OIB 05925852589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L-KROJ j.d.o.o. zastupanog po punomoćniku Lidija Vahtarić</item>
    </izvorni_sadrzaj>
    <derivirana_varijabla naziv="DomainObject.Predmet.ProtuStrankaListFormated_1">
      <item>L-KROJ j.d.o.o. zastupanog po punomoćniku Lidija Vahtarić</item>
    </derivirana_varijabla>
  </DomainObject.Predmet.ProtuStrankaListFormated>
  <DomainObject.Predmet.ProtuStrankaListFormatedOIB>
    <izvorni_sadrzaj>
      <item>L-KROJ j.d.o.o., OIB 05925852589 zastupanog po punomoćniku Lidija Vahtarić</item>
    </izvorni_sadrzaj>
    <derivirana_varijabla naziv="DomainObject.Predmet.ProtuStrankaListFormatedOIB_1">
      <item>L-KROJ j.d.o.o., OIB 05925852589 zastupanog po punomoćniku Lidija Vahtarić</item>
    </derivirana_varijabla>
  </DomainObject.Predmet.ProtuStrankaListFormatedOIB>
  <DomainObject.Predmet.ProtuStrankaListFormatedWithAdress>
    <izvorni_sadrzaj>
      <item>L-KROJ j.d.o.o., Oboj 6. odvojak 3, 10000 Zagreb zastupanog po punomoćniku Lidija Vahtarić</item>
    </izvorni_sadrzaj>
    <derivirana_varijabla naziv="DomainObject.Predmet.ProtuStrankaListFormatedWithAdress_1">
      <item>L-KROJ j.d.o.o., Oboj 6. odvojak 3, 10000 Zagreb zastupanog po punomoćniku Lidija Vahtarić</item>
    </derivirana_varijabla>
  </DomainObject.Predmet.ProtuStrankaListFormatedWithAdress>
  <DomainObject.Predmet.ProtuStrankaListFormatedWithAdressOIB>
    <izvorni_sadrzaj>
      <item>L-KROJ j.d.o.o., OIB 05925852589, Oboj 6. odvojak 3, 10000 Zagreb zastupanog po punomoćniku Lidija Vahtarić</item>
    </izvorni_sadrzaj>
    <derivirana_varijabla naziv="DomainObject.Predmet.ProtuStrankaListFormatedWithAdressOIB_1">
      <item>L-KROJ j.d.o.o., OIB 05925852589, Oboj 6. odvojak 3, 10000 Zagreb zastupanog po punomoćniku Lidija Vahtarić</item>
    </derivirana_varijabla>
  </DomainObject.Predmet.ProtuStrankaListFormatedWithAdressOIB>
  <DomainObject.Predmet.ProtuStrankaListNazivFormated>
    <izvorni_sadrzaj>
      <item>L-KROJ j.d.o.o.</item>
    </izvorni_sadrzaj>
    <derivirana_varijabla naziv="DomainObject.Predmet.ProtuStrankaListNazivFormated_1">
      <item>L-KROJ j.d.o.o.</item>
    </derivirana_varijabla>
  </DomainObject.Predmet.ProtuStrankaListNazivFormated>
  <DomainObject.Predmet.ProtuStrankaListNazivFormatedOIB>
    <izvorni_sadrzaj>
      <item>L-KROJ j.d.o.o., OIB 05925852589</item>
    </izvorni_sadrzaj>
    <derivirana_varijabla naziv="DomainObject.Predmet.ProtuStrankaListNazivFormatedOIB_1">
      <item>L-KROJ j.d.o.o., OIB 05925852589</item>
    </derivirana_varijabla>
  </DomainObject.Predmet.ProtuStrankaListNazivFormatedOIB>
  <DomainObject.Predmet.OstaliListFormated>
    <izvorni_sadrzaj>
      <item>Lidija Vahtarić punomoćnik sudionika u postupku L-KROJ j.d.o.o.</item>
    </izvorni_sadrzaj>
    <derivirana_varijabla naziv="DomainObject.Predmet.OstaliListFormated_1">
      <item>Lidija Vahtarić punomoćnik sudionika u postupku L-KROJ j.d.o.o.</item>
    </derivirana_varijabla>
  </DomainObject.Predmet.OstaliListFormated>
  <DomainObject.Predmet.OstaliListFormatedOIB>
    <izvorni_sadrzaj>
      <item>Lidija Vahtarić, OIB 35293446307 punomoćnik sudionika u postupku L-KROJ j.d.o.o.</item>
    </izvorni_sadrzaj>
    <derivirana_varijabla naziv="DomainObject.Predmet.OstaliListFormatedOIB_1">
      <item>Lidija Vahtarić, OIB 35293446307 punomoćnik sudionika u postupku L-KROJ j.d.o.o.</item>
    </derivirana_varijabla>
  </DomainObject.Predmet.OstaliListFormatedOIB>
  <DomainObject.Predmet.OstaliListFormatedWithAdress>
    <izvorni_sadrzaj>
      <item>Lidija Vahtarić, Oboj 6. odvojak 3, 10000 Zagreb punomoćnik sudionika u postupku L-KROJ j.d.o.o.</item>
    </izvorni_sadrzaj>
    <derivirana_varijabla naziv="DomainObject.Predmet.OstaliListFormatedWithAdress_1">
      <item>Lidija Vahtarić, Oboj 6. odvojak 3, 10000 Zagreb punomoćnik sudionika u postupku L-KROJ j.d.o.o.</item>
    </derivirana_varijabla>
  </DomainObject.Predmet.OstaliListFormatedWithAdress>
  <DomainObject.Predmet.OstaliListFormatedWithAdressOIB>
    <izvorni_sadrzaj>
      <item>Lidija Vahtarić, OIB 35293446307, Oboj 6. odvojak 3, 10000 Zagreb punomoćnik sudionika u postupku L-KROJ j.d.o.o.</item>
    </izvorni_sadrzaj>
    <derivirana_varijabla naziv="DomainObject.Predmet.OstaliListFormatedWithAdressOIB_1">
      <item>Lidija Vahtarić, OIB 35293446307, Oboj 6. odvojak 3, 10000 Zagreb punomoćnik sudionika u postupku L-KROJ j.d.o.o.</item>
    </derivirana_varijabla>
  </DomainObject.Predmet.OstaliListFormatedWithAdressOIB>
  <DomainObject.Predmet.OstaliListNazivFormated>
    <izvorni_sadrzaj>
      <item>Lidija Vahtarić</item>
    </izvorni_sadrzaj>
    <derivirana_varijabla naziv="DomainObject.Predmet.OstaliListNazivFormated_1">
      <item>Lidija Vahtarić</item>
    </derivirana_varijabla>
  </DomainObject.Predmet.OstaliListNazivFormated>
  <DomainObject.Predmet.OstaliListNazivFormatedOIB>
    <izvorni_sadrzaj>
      <item>Lidija Vahtarić, OIB 35293446307</item>
    </izvorni_sadrzaj>
    <derivirana_varijabla naziv="DomainObject.Predmet.OstaliListNazivFormatedOIB_1">
      <item>Lidija Vahtarić, OIB 35293446307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St-641/2016-3</izvorni_sadrzaj>
    <derivirana_varijabla naziv="DomainObject.PoslovniBrojDokumenta_1">St-641/2016-3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L-KROJ j.d.o.o.</izvorni_sadrzaj>
    <derivirana_varijabla naziv="DomainObject.Predmet.ProtustrankaIDrugi_1">L-KROJ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L-KROJ j.d.o.o., OIB 05925852589, Oboj 6. odvojak 3, 10000 Zagreb</izvorni_sadrzaj>
    <derivirana_varijabla naziv="DomainObject.Predmet.ProtustrankaIDrugiAdressOIB_1">L-KROJ j.d.o.o., OIB 05925852589, Oboj 6.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L-KROJ j.d.o.o.</item>
      <item>FINA Regionalni centar Zagreb</item>
      <item>Lidija Vahtarić</item>
    </izvorni_sadrzaj>
    <derivirana_varijabla naziv="DomainObject.Predmet.SudioniciListNaziv_1">
      <item>L-KROJ j.d.o.o.</item>
      <item>FINA Regionalni centar Zagreb</item>
      <item>Lidija Vahtarić</item>
    </derivirana_varijabla>
  </DomainObject.Predmet.SudioniciListNaziv>
  <DomainObject.Predmet.SudioniciListAdressOIB>
    <izvorni_sadrzaj>
      <item>L-KROJ j.d.o.o., OIB 05925852589, Oboj 6. odvojak 3,10000 Zagreb</item>
      <item>FINA Regionalni centar Zagreb, OIB 85821130368, Trg svibanjskih žrtava 1995. 1,10000 Zagreb</item>
      <item>Lidija Vahtarić, OIB 35293446307, Oboj 6. odvojak 3,10000 Zagreb</item>
    </izvorni_sadrzaj>
    <derivirana_varijabla naziv="DomainObject.Predmet.SudioniciListAdressOIB_1">
      <item>L-KROJ j.d.o.o., OIB 05925852589, Oboj 6. odvojak 3,10000 Zagreb</item>
      <item>FINA Regionalni centar Zagreb, OIB 85821130368, Trg svibanjskih žrtava 1995. 1,10000 Zagreb</item>
      <item>Lidija Vahtarić, OIB 35293446307, Oboj 6.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38DEC-477B-498B-93E0-E8C14C1DD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3741</properties:Characters>
  <properties:Lines>94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2016-09-08T06:23:00Z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