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926f" w14:paraId="000926f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1C225D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DRAGA d.o.o. ROVINJ, Rovinj, Limski kanal 1, OIB: 99299008331</w:t>
      </w:r>
      <w:r w:rsidR="0082170C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1C225D">
        <w:t>DRAGA d.o.o. ROVINJ, Rovinj, Limski kanal 1, OIB: 99299008331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4E02CA">
        <w:rPr>
          <w:sz w:val="23"/>
          <w:szCs w:val="23"/>
        </w:rPr>
        <w:t>7</w:t>
      </w:r>
      <w:r w:rsidR="004A1868">
        <w:rPr>
          <w:sz w:val="23"/>
          <w:szCs w:val="23"/>
        </w:rPr>
        <w:t>18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85A09">
        <w:rPr>
          <w:sz w:val="23"/>
          <w:szCs w:val="23"/>
          <w:lang w:val="pl-PL"/>
        </w:rPr>
        <w:t>ročište 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9811A4">
        <w:rPr>
          <w:sz w:val="23"/>
          <w:szCs w:val="23"/>
        </w:rPr>
        <w:t>27</w:t>
      </w:r>
      <w:r w:rsidR="007C449E" w:rsidRPr="007C449E">
        <w:rPr>
          <w:sz w:val="23"/>
          <w:szCs w:val="23"/>
        </w:rPr>
        <w:t xml:space="preserve">. </w:t>
      </w:r>
      <w:r w:rsidR="00694525">
        <w:rPr>
          <w:sz w:val="23"/>
          <w:szCs w:val="23"/>
        </w:rPr>
        <w:t>lipnja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706A0B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9811A4">
        <w:t>27</w:t>
      </w:r>
      <w:r>
        <w:t xml:space="preserve">. </w:t>
      </w:r>
      <w:r w:rsidR="00694525">
        <w:t>lipnja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1C225D">
      <w:t>Posl. broj: 4 St-718/2016-12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53080A">
      <w:t>7</w:t>
    </w:r>
    <w:r w:rsidR="001C225D">
      <w:t>18</w:t>
    </w:r>
    <w:r w:rsidR="0053080A">
      <w:t>/2016-1</w:t>
    </w:r>
    <w:r w:rsidR="001C225D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4403C"/>
    <w:rsid w:val="000721E3"/>
    <w:rsid w:val="000F75C2"/>
    <w:rsid w:val="000F7E46"/>
    <w:rsid w:val="00115618"/>
    <w:rsid w:val="00125198"/>
    <w:rsid w:val="001411E3"/>
    <w:rsid w:val="00147204"/>
    <w:rsid w:val="00160E12"/>
    <w:rsid w:val="001A52D0"/>
    <w:rsid w:val="001C225D"/>
    <w:rsid w:val="001D45ED"/>
    <w:rsid w:val="001D4A52"/>
    <w:rsid w:val="00204ECA"/>
    <w:rsid w:val="00237F71"/>
    <w:rsid w:val="002607AA"/>
    <w:rsid w:val="002839A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F3410"/>
    <w:rsid w:val="005F3B00"/>
    <w:rsid w:val="00612B10"/>
    <w:rsid w:val="006309C9"/>
    <w:rsid w:val="00630D2B"/>
    <w:rsid w:val="00651927"/>
    <w:rsid w:val="00694525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B366A"/>
    <w:rsid w:val="008D1BB7"/>
    <w:rsid w:val="008E67E0"/>
    <w:rsid w:val="008F47F7"/>
    <w:rsid w:val="0091396A"/>
    <w:rsid w:val="00926AEF"/>
    <w:rsid w:val="009368BE"/>
    <w:rsid w:val="009412CC"/>
    <w:rsid w:val="00962C51"/>
    <w:rsid w:val="00970A07"/>
    <w:rsid w:val="00980F33"/>
    <w:rsid w:val="009811A4"/>
    <w:rsid w:val="009D5DC9"/>
    <w:rsid w:val="009D7F32"/>
    <w:rsid w:val="00A0500F"/>
    <w:rsid w:val="00A1177A"/>
    <w:rsid w:val="00A346E7"/>
    <w:rsid w:val="00A85A09"/>
    <w:rsid w:val="00B10A75"/>
    <w:rsid w:val="00B3377A"/>
    <w:rsid w:val="00B46D53"/>
    <w:rsid w:val="00B8368A"/>
    <w:rsid w:val="00BA4749"/>
    <w:rsid w:val="00BC44AE"/>
    <w:rsid w:val="00BD0AE2"/>
    <w:rsid w:val="00BD23FB"/>
    <w:rsid w:val="00C45CA2"/>
    <w:rsid w:val="00C70DCB"/>
    <w:rsid w:val="00C74498"/>
    <w:rsid w:val="00CB3F31"/>
    <w:rsid w:val="00CB71F5"/>
    <w:rsid w:val="00CC3C4F"/>
    <w:rsid w:val="00D4139A"/>
    <w:rsid w:val="00D944BD"/>
    <w:rsid w:val="00DC645B"/>
    <w:rsid w:val="00DD550B"/>
    <w:rsid w:val="00DF7255"/>
    <w:rsid w:val="00E05425"/>
    <w:rsid w:val="00E50CB4"/>
    <w:rsid w:val="00E64C48"/>
    <w:rsid w:val="00E74F3A"/>
    <w:rsid w:val="00E757E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948A1"/>
    <w:rsid w:val="00FB6AE6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C5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C5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C5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C5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C5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C5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C5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C5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 d.o.o. ROVINJ zastupanog po punomoćniku Silvano Milokanović; Robert Matošević</izvorni_sadrzaj>
    <derivirana_varijabla naziv="DomainObject.Predmet.ProtustrankaFormated_1">  DRAGA d.o.o. ROVINJ zastupanog po punomoćniku Silvano Milokanović; Robert Matošević</derivirana_varijabla>
  </DomainObject.Predmet.ProtustrankaFormated>
  <DomainObject.Predmet.ProtustrankaFormatedOIB>
    <izvorni_sadrzaj>  DRAGA d.o.o. ROVINJ, OIB 99299008331 zastupanog po punomoćniku Silvano Milokanović; Robert Matošević</izvorni_sadrzaj>
    <derivirana_varijabla naziv="DomainObject.Predmet.ProtustrankaFormatedOIB_1">  DRAGA d.o.o. ROVINJ, OIB 99299008331 zastupanog po punomoćniku Silvano Milokanović; Robert Matošević</derivirana_varijabla>
  </DomainObject.Predmet.ProtustrankaFormatedOIB>
  <DomainObject.Predmet.ProtustrankaFormatedWithAdress>
    <izvorni_sadrzaj> DRAGA d.o.o. ROVINJ, Limski kanal 1, 52210 Rovinj zastupanog po punomoćniku Silvano Milokanović; Robert Matošević</izvorni_sadrzaj>
    <derivirana_varijabla naziv="DomainObject.Predmet.ProtustrankaFormatedWithAdress_1"> DRAGA d.o.o. ROVINJ, Limski kanal 1, 52210 Rovinj zastupanog po punomoćniku Silvano Milokanović; Robert Matošević</derivirana_varijabla>
  </DomainObject.Predmet.ProtustrankaFormatedWithAdress>
  <DomainObject.Predmet.ProtustrankaFormatedWithAdressOIB>
    <izvorni_sadrzaj> DRAGA d.o.o. ROVINJ, OIB 99299008331, Limski kanal 1, 52210 Rovinj zastupanog po punomoćniku Silvano Milokanović; Robert Matošević</izvorni_sadrzaj>
    <derivirana_varijabla naziv="DomainObject.Predmet.ProtustrankaFormatedWithAdressOIB_1"> DRAGA d.o.o. ROVINJ, OIB 99299008331, Limski kanal 1, 52210 Rovinj zastupanog po punomoćniku Silvano Milokanović; Robert Matošević</derivirana_varijabla>
  </DomainObject.Predmet.ProtustrankaFormatedWithAdressOIB>
  <DomainObject.Predmet.ProtustrankaWithAdress>
    <izvorni_sadrzaj>DRAGA d.o.o. ROVINJ Limski kanal 1, 52210 Rovinj</izvorni_sadrzaj>
    <derivirana_varijabla naziv="DomainObject.Predmet.ProtustrankaWithAdress_1">DRAGA d.o.o. ROVINJ Limski kanal 1, 52210 Rovinj</derivirana_varijabla>
  </DomainObject.Predmet.ProtustrankaWithAdress>
  <DomainObject.Predmet.ProtustrankaWithAdressOIB>
    <izvorni_sadrzaj>DRAGA d.o.o. ROVINJ, OIB 99299008331, Limski kanal 1, 52210 Rovinj</izvorni_sadrzaj>
    <derivirana_varijabla naziv="DomainObject.Predmet.ProtustrankaWithAdressOIB_1">DRAGA d.o.o. ROVINJ, OIB 99299008331, Limski kanal 1, 52210 Rovinj</derivirana_varijabla>
  </DomainObject.Predmet.ProtustrankaWithAdressOIB>
  <DomainObject.Predmet.ProtustrankaNazivFormated>
    <izvorni_sadrzaj>DRAGA d.o.o. ROVINJ</izvorni_sadrzaj>
    <derivirana_varijabla naziv="DomainObject.Predmet.ProtustrankaNazivFormated_1">DRAGA d.o.o. ROVINJ</derivirana_varijabla>
  </DomainObject.Predmet.ProtustrankaNazivFormated>
  <DomainObject.Predmet.ProtustrankaNazivFormatedOIB>
    <izvorni_sadrzaj>DRAGA d.o.o. ROVINJ, OIB 99299008331</izvorni_sadrzaj>
    <derivirana_varijabla naziv="DomainObject.Predmet.ProtustrankaNazivFormatedOIB_1">DRAGA d.o.o. ROVINJ, OIB 99299008331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69419.59</izvorni_sadrzaj>
    <derivirana_varijabla naziv="DomainObject.Predmet.TrenutnaVrijednost_1">69419.59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DRAGA d.o.o. ROVINJ zastupanog po punomoćniku Silvano Milokanović; Robert Matošević</item>
    </izvorni_sadrzaj>
    <derivirana_varijabla naziv="DomainObject.Predmet.ProtuStrankaListFormated_1">
      <item>DRAGA d.o.o. ROVINJ zastupanog po punomoćniku Silvano Milokanović; Robert Matošević</item>
    </derivirana_varijabla>
  </DomainObject.Predmet.ProtuStrankaListFormated>
  <DomainObject.Predmet.ProtuStrankaListFormatedOIB>
    <izvorni_sadrzaj>
      <item>DRAGA d.o.o. ROVINJ, OIB 99299008331 zastupanog po punomoćniku Silvano Milokanović; Robert Matošević</item>
    </izvorni_sadrzaj>
    <derivirana_varijabla naziv="DomainObject.Predmet.ProtuStrankaListFormatedOIB_1">
      <item>DRAGA d.o.o. ROVINJ, OIB 99299008331 zastupanog po punomoćniku Silvano Milokanović; Robert Matošević</item>
    </derivirana_varijabla>
  </DomainObject.Predmet.ProtuStrankaListFormatedOIB>
  <DomainObject.Predmet.ProtuStrankaListFormatedWithAdress>
    <izvorni_sadrzaj>
      <item>DRAGA d.o.o. ROVINJ, Limski kanal 1, 52210 Rovinj zastupanog po punomoćniku Silvano Milokanović; Robert Matošević</item>
    </izvorni_sadrzaj>
    <derivirana_varijabla naziv="DomainObject.Predmet.ProtuStrankaListFormatedWithAdress_1">
      <item>DRAGA d.o.o. ROVINJ, Limski kanal 1, 52210 Rovinj zastupanog po punomoćniku Silvano Milokanović; Robert Matošević</item>
    </derivirana_varijabla>
  </DomainObject.Predmet.ProtuStrankaListFormatedWithAdress>
  <DomainObject.Predmet.ProtuStrankaListFormatedWithAdressOIB>
    <izvorni_sadrzaj>
      <item>DRAGA d.o.o. ROVINJ, OIB 99299008331, Limski kanal 1, 52210 Rovinj zastupanog po punomoćniku Silvano Milokanović; Robert Matošević</item>
    </izvorni_sadrzaj>
    <derivirana_varijabla naziv="DomainObject.Predmet.ProtuStrankaListFormatedWithAdressOIB_1">
      <item>DRAGA d.o.o. ROVINJ, OIB 99299008331, Limski kanal 1, 52210 Rovinj zastupanog po punomoćniku Silvano Milokanović; Robert Matošević</item>
    </derivirana_varijabla>
  </DomainObject.Predmet.ProtuStrankaListFormatedWithAdressOIB>
  <DomainObject.Predmet.ProtuStrankaListNazivFormated>
    <izvorni_sadrzaj>
      <item>DRAGA d.o.o. ROVINJ</item>
    </izvorni_sadrzaj>
    <derivirana_varijabla naziv="DomainObject.Predmet.ProtuStrankaListNazivFormated_1">
      <item>DRAGA d.o.o. ROVINJ</item>
    </derivirana_varijabla>
  </DomainObject.Predmet.ProtuStrankaListNazivFormated>
  <DomainObject.Predmet.ProtuStrankaListNazivFormatedOIB>
    <izvorni_sadrzaj>
      <item>DRAGA d.o.o. ROVINJ, OIB 99299008331</item>
    </izvorni_sadrzaj>
    <derivirana_varijabla naziv="DomainObject.Predmet.ProtuStrankaListNazivFormatedOIB_1">
      <item>DRAGA d.o.o. ROVINJ, OIB 99299008331</item>
    </derivirana_varijabla>
  </DomainObject.Predmet.ProtuStrankaListNazivFormatedOIB>
  <DomainObject.Predmet.OstaliListFormated>
    <izvorni_sadrzaj>
      <item>Silvano Milokanović punomoćnik sudionika u postupku DRAGA d.o.o. ROVINJ</item>
      <item>Robert Matošević punomoćnik sudionika u postupku DRAGA d.o.o. ROVINJ</item>
    </izvorni_sadrzaj>
    <derivirana_varijabla naziv="DomainObject.Predmet.OstaliListFormated_1">
      <item>Silvano Milokanović punomoćnik sudionika u postupku DRAGA d.o.o. ROVINJ</item>
      <item>Robert Matošević punomoćnik sudionika u postupku DRAGA d.o.o. ROVINJ</item>
    </derivirana_varijabla>
  </DomainObject.Predmet.OstaliListFormated>
  <DomainObject.Predmet.OstaliListFormatedOIB>
    <izvorni_sadrzaj>
      <item>Silvano Milokanović, OIB 09380343962 punomoćnik sudionika u postupku DRAGA d.o.o. ROVINJ</item>
      <item>Robert Matošević, OIB 41222561776 punomoćnik sudionika u postupku DRAGA d.o.o. ROVINJ</item>
    </izvorni_sadrzaj>
    <derivirana_varijabla naziv="DomainObject.Predmet.OstaliListFormatedOIB_1">
      <item>Silvano Milokanović, OIB 09380343962 punomoćnik sudionika u postupku DRAGA d.o.o. ROVINJ</item>
      <item>Robert Matošević, OIB 41222561776 punomoćnik sudionika u postupku DRAGA d.o.o. ROVINJ</item>
    </derivirana_varijabla>
  </DomainObject.Predmet.OstaliListFormatedOIB>
  <DomainObject.Predmet.OstaliListFormatedWithAdress>
    <izvorni_sadrzaj>
      <item>Silvano Milokanović, Gambetići 4, 52463 Gambetići punomoćnik sudionika u postupku DRAGA d.o.o. ROVINJ</item>
      <item>Robert Matošević, Tratinska 44, 10000 Zagreb punomoćnik sudionika u postupku DRAGA d.o.o. ROVINJ</item>
    </izvorni_sadrzaj>
    <derivirana_varijabla naziv="DomainObject.Predmet.OstaliListFormatedWithAdress_1">
      <item>Silvano Milokanović, Gambetići 4, 52463 Gambetići punomoćnik sudionika u postupku DRAGA d.o.o. ROVINJ</item>
      <item>Robert Matošević, Tratinska 44, 10000 Zagreb punomoćnik sudionika u postupku DRAGA d.o.o. ROVINJ</item>
    </derivirana_varijabla>
  </DomainObject.Predmet.OstaliListFormatedWithAdress>
  <DomainObject.Predmet.OstaliListFormatedWithAdressOIB>
    <izvorni_sadrzaj>
      <item>Silvano Milokanović, OIB 09380343962, Gambetići 4, 52463 Gambetići punomoćnik sudionika u postupku DRAGA d.o.o. ROVINJ</item>
      <item>Robert Matošević, OIB 41222561776, Tratinska 44, 10000 Zagreb punomoćnik sudionika u postupku DRAGA d.o.o. ROVINJ</item>
    </izvorni_sadrzaj>
    <derivirana_varijabla naziv="DomainObject.Predmet.OstaliListFormatedWithAdressOIB_1">
      <item>Silvano Milokanović, OIB 09380343962, Gambetići 4, 52463 Gambetići punomoćnik sudionika u postupku DRAGA d.o.o. ROVINJ</item>
      <item>Robert Matošević, OIB 41222561776, Tratinska 44, 10000 Zagreb punomoćnik sudionika u postupku DRAGA d.o.o. ROVINJ</item>
    </derivirana_varijabla>
  </DomainObject.Predmet.OstaliListFormatedWithAdressOIB>
  <DomainObject.Predmet.OstaliListNazivFormated>
    <izvorni_sadrzaj>
      <item>Silvano Milokanović</item>
      <item>Robert Matošević</item>
    </izvorni_sadrzaj>
    <derivirana_varijabla naziv="DomainObject.Predmet.OstaliListNazivFormated_1">
      <item>Silvano Milokanović</item>
      <item>Robert Matošević</item>
    </derivirana_varijabla>
  </DomainObject.Predmet.OstaliListNazivFormated>
  <DomainObject.Predmet.OstaliListNazivFormatedOIB>
    <izvorni_sadrzaj>
      <item>Silvano Milokanović, OIB 09380343962</item>
      <item>Robert Matošević, OIB 41222561776</item>
    </izvorni_sadrzaj>
    <derivirana_varijabla naziv="DomainObject.Predmet.OstaliListNazivFormatedOIB_1">
      <item>Silvano Milokanović, OIB 09380343962</item>
      <item>Robert Matošević, OIB 41222561776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DRAGA d.o.o. ROVINJ</izvorni_sadrzaj>
    <derivirana_varijabla naziv="DomainObject.Predmet.ProtustrankaIDrugi_1">DRAGA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DRAGA d.o.o. ROVINJ, OIB 99299008331, Limski kanal 1, 52210 Rovinj</izvorni_sadrzaj>
    <derivirana_varijabla naziv="DomainObject.Predmet.ProtustrankaIDrugiAdressOIB_1">DRAGA d.o.o. ROVINJ, OIB 99299008331, Limski kanal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DRAGA d.o.o. ROVINJ</item>
      <item>Silvano Milokanović</item>
      <item>Robert Matošević</item>
    </izvorni_sadrzaj>
    <derivirana_varijabla naziv="DomainObject.Predmet.SudioniciListNaziv_1">
      <item>FINANCIJSKA AGENCIJA, RC RIJEKA, PODRUŽNICA PULA, PULA</item>
      <item>DRAGA d.o.o. ROVINJ</item>
      <item>Silvano Milokanović</item>
      <item>Robert Matošević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DRAGA d.o.o. ROVINJ, OIB 99299008331, Limski kanal 1,52210 Rovinj</item>
      <item>Silvano Milokanović, OIB 09380343962, Gambetići 4,52463 Gambetići</item>
      <item>Robert Matošević, OIB 41222561776, Tratinska 44,10000 Zagreb</item>
    </izvorni_sadrzaj>
    <derivirana_varijabla naziv="DomainObject.Predmet.SudioniciListAdressOIB_1">
      <item>FINANCIJSKA AGENCIJA, RC RIJEKA, PODRUŽNICA PULA, PULA, OIB 85821130368, Giardini 5,52100 Pula</item>
      <item>DRAGA d.o.o. ROVINJ, OIB 99299008331, Limski kanal 1,52210 Rovinj</item>
      <item>Silvano Milokanović, OIB 09380343962, Gambetići 4,52463 Gambetići</item>
      <item>Robert Matošević, OIB 41222561776, Tratinska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99299008331</item>
      <item>, OIB 09380343962</item>
      <item>, OIB 41222561776</item>
    </izvorni_sadrzaj>
    <derivirana_varijabla naziv="DomainObject.Predmet.SudioniciListNazivOIB_1">
      <item>, OIB 85821130368</item>
      <item>, OIB 99299008331</item>
      <item>, OIB 09380343962</item>
      <item>, OIB 41222561776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2111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2016-06-23T08:16:00Z</dcterms:created>
  <dc:creator>Jasmina Matika</dc:creator>
  <cp:lastModifiedBy>Sanja Prodan</cp:lastModifiedBy>
  <cp:lastPrinted>2016-06-23T08:17:00Z</cp:lastPrinted>
  <dcterms:modified xmlns:xsi="http://www.w3.org/2001/XMLSchema-instance" xsi:type="dcterms:W3CDTF">2016-06-27T08:49:00Z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