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b92b1" w14:paraId="51b92b1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C03D7E" w:rsidP="00047A8F" w:rsidR="00C03D7E">
      <w:pPr>
        <w:jc w:val="both"/>
      </w:pPr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F36BF3">
        <w:t>2568</w:t>
      </w:r>
      <w:r w:rsidR="0020140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1D7765">
        <w:t>Financijske agencije Regionalni centar Zagreb Podružnica Zagreb, Trg svibanjskih žrtava 1995. 1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F36BF3">
        <w:t>ART-CENTAR - UDRUGA SAMOSTALNIH LIKOVNIH UMJETNIKA ZAGREB, OIB: 23585423440, Zagreb, Bogovićeva 7</w:t>
      </w:r>
      <w:r w:rsidR="00AF1FFD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18613F">
        <w:t>18. listopada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F36BF3">
        <w:t xml:space="preserve">ART-CENTAR - UDRUGA SAMOSTALNIH LIKOVNIH UMJETNIKA ZAGREB, OIB: 23585423440, Zagreb, Bogovićeva 7 </w:t>
      </w:r>
      <w:r w:rsidR="00224AFF">
        <w:t xml:space="preserve">iznosi </w:t>
      </w:r>
      <w:r w:rsidR="00F36BF3">
        <w:t>35.826,26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F36BF3">
        <w:t>Ozana Kostelac Ivan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C5146C">
        <w:t>25</w:t>
      </w:r>
      <w:r w:rsidR="00F36BF3">
        <w:t>68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18613F">
        <w:t>18. listopada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18613F">
        <w:t>14/12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8613F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5332E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6514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03D7E"/>
    <w:rsid w:val="00C16484"/>
    <w:rsid w:val="00C2016D"/>
    <w:rsid w:val="00C43CDA"/>
    <w:rsid w:val="00C5146C"/>
    <w:rsid w:val="00C56925"/>
    <w:rsid w:val="00C66216"/>
    <w:rsid w:val="00C8590C"/>
    <w:rsid w:val="00C96222"/>
    <w:rsid w:val="00CA01EF"/>
    <w:rsid w:val="00CC1143"/>
    <w:rsid w:val="00CD2BB9"/>
    <w:rsid w:val="00CE0EE4"/>
    <w:rsid w:val="00CF37F3"/>
    <w:rsid w:val="00CF63EE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36BF3"/>
    <w:rsid w:val="00F44980"/>
    <w:rsid w:val="00F46E60"/>
    <w:rsid w:val="00F506D5"/>
    <w:rsid w:val="00F52F2F"/>
    <w:rsid w:val="00F6215D"/>
    <w:rsid w:val="00F734CA"/>
    <w:rsid w:val="00F73514"/>
    <w:rsid w:val="00F76DBF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03D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D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D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D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D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03D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D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D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D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D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2568</izvorni_sadrzaj>
    <derivirana_varijabla naziv="DomainObject.Predmet.Broj_1">2568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St-2568/2016</izvorni_sadrzaj>
    <derivirana_varijabla naziv="DomainObject.Predmet.OznakaBroj_1">St-2568/2016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''ART-CENTAR'' - UDRUGA SAMOSTALNIH LIKOVNIH UMJETNIKA ZAGREB</izvorni_sadrzaj>
    <derivirana_varijabla naziv="DomainObject.Predmet.ProtustrankaFormated_1">  ''ART-CENTAR'' - UDRUGA SAMOSTALNIH LIKOVNIH UMJETNIKA ZAGREB</derivirana_varijabla>
  </DomainObject.Predmet.ProtustrankaFormated>
  <DomainObject.Predmet.ProtustrankaFormatedOIB>
    <izvorni_sadrzaj>  ''ART-CENTAR'' - UDRUGA SAMOSTALNIH LIKOVNIH UMJETNIKA ZAGREB, OIB 23585423440</izvorni_sadrzaj>
    <derivirana_varijabla naziv="DomainObject.Predmet.ProtustrankaFormatedOIB_1">  ''ART-CENTAR'' - UDRUGA SAMOSTALNIH LIKOVNIH UMJETNIKA ZAGREB, OIB 23585423440</derivirana_varijabla>
  </DomainObject.Predmet.ProtustrankaFormatedOIB>
  <DomainObject.Predmet.ProtustrankaFormatedWithAdress>
    <izvorni_sadrzaj> ''ART-CENTAR'' - UDRUGA SAMOSTALNIH LIKOVNIH UMJETNIKA ZAGREB, Bogovićeva 7, 10000 Zagreb</izvorni_sadrzaj>
    <derivirana_varijabla naziv="DomainObject.Predmet.ProtustrankaFormatedWithAdress_1"> ''ART-CENTAR'' - UDRUGA SAMOSTALNIH LIKOVNIH UMJETNIKA ZAGREB, Bogovićeva 7, 10000 Zagreb</derivirana_varijabla>
  </DomainObject.Predmet.ProtustrankaFormatedWithAdress>
  <DomainObject.Predmet.ProtustrankaFormatedWithAdressOIB>
    <izvorni_sadrzaj> ''ART-CENTAR'' - UDRUGA SAMOSTALNIH LIKOVNIH UMJETNIKA ZAGREB, OIB 23585423440, Bogovićeva 7, 10000 Zagreb</izvorni_sadrzaj>
    <derivirana_varijabla naziv="DomainObject.Predmet.ProtustrankaFormatedWithAdressOIB_1"> ''ART-CENTAR'' - UDRUGA SAMOSTALNIH LIKOVNIH UMJETNIKA ZAGREB, OIB 23585423440, Bogovićeva 7, 10000 Zagreb</derivirana_varijabla>
  </DomainObject.Predmet.ProtustrankaFormatedWithAdressOIB>
  <DomainObject.Predmet.ProtustrankaWithAdress>
    <izvorni_sadrzaj>''ART-CENTAR'' - UDRUGA SAMOSTALNIH LIKOVNIH UMJETNIKA ZAGREB Bogovićeva 7, 10000 Zagreb</izvorni_sadrzaj>
    <derivirana_varijabla naziv="DomainObject.Predmet.ProtustrankaWithAdress_1">''ART-CENTAR'' - UDRUGA SAMOSTALNIH LIKOVNIH UMJETNIKA ZAGREB Bogovićeva 7, 10000 Zagreb</derivirana_varijabla>
  </DomainObject.Predmet.ProtustrankaWithAdress>
  <DomainObject.Predmet.ProtustrankaWithAdressOIB>
    <izvorni_sadrzaj>''ART-CENTAR'' - UDRUGA SAMOSTALNIH LIKOVNIH UMJETNIKA ZAGREB, OIB 23585423440, Bogovićeva 7, 10000 Zagreb</izvorni_sadrzaj>
    <derivirana_varijabla naziv="DomainObject.Predmet.ProtustrankaWithAdressOIB_1">''ART-CENTAR'' - UDRUGA SAMOSTALNIH LIKOVNIH UMJETNIKA ZAGREB, OIB 23585423440, Bogovićeva 7, 10000 Zagreb</derivirana_varijabla>
  </DomainObject.Predmet.ProtustrankaWithAdressOIB>
  <DomainObject.Predmet.ProtustrankaNazivFormated>
    <izvorni_sadrzaj>''ART-CENTAR'' - UDRUGA SAMOSTALNIH LIKOVNIH UMJETNIKA ZAGREB</izvorni_sadrzaj>
    <derivirana_varijabla naziv="DomainObject.Predmet.ProtustrankaNazivFormated_1">''ART-CENTAR'' - UDRUGA SAMOSTALNIH LIKOVNIH UMJETNIKA ZAGREB</derivirana_varijabla>
  </DomainObject.Predmet.ProtustrankaNazivFormated>
  <DomainObject.Predmet.ProtustrankaNazivFormatedOIB>
    <izvorni_sadrzaj>''ART-CENTAR'' - UDRUGA SAMOSTALNIH LIKOVNIH UMJETNIKA ZAGREB, OIB 23585423440</izvorni_sadrzaj>
    <derivirana_varijabla naziv="DomainObject.Predmet.ProtustrankaNazivFormatedOIB_1">''ART-CENTAR'' - UDRUGA SAMOSTALNIH LIKOVNIH UMJETNIKA ZAGREB, OIB 23585423440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''ART-CENTAR'' - UDRUGA SAMOSTALNIH LIKOVNIH UMJETNIKA ZAGREB</item>
    </izvorni_sadrzaj>
    <derivirana_varijabla naziv="DomainObject.Predmet.ProtuStrankaListFormated_1">
      <item>''ART-CENTAR'' - UDRUGA SAMOSTALNIH LIKOVNIH UMJETNIKA ZAGREB</item>
    </derivirana_varijabla>
  </DomainObject.Predmet.ProtuStrankaListFormated>
  <DomainObject.Predmet.ProtuStrankaListFormatedOIB>
    <izvorni_sadrzaj>
      <item>''ART-CENTAR'' - UDRUGA SAMOSTALNIH LIKOVNIH UMJETNIKA ZAGREB, OIB 23585423440</item>
    </izvorni_sadrzaj>
    <derivirana_varijabla naziv="DomainObject.Predmet.ProtuStrankaListFormatedOIB_1">
      <item>''ART-CENTAR'' - UDRUGA SAMOSTALNIH LIKOVNIH UMJETNIKA ZAGREB, OIB 23585423440</item>
    </derivirana_varijabla>
  </DomainObject.Predmet.ProtuStrankaListFormatedOIB>
  <DomainObject.Predmet.ProtuStrankaListFormatedWithAdress>
    <izvorni_sadrzaj>
      <item>''ART-CENTAR'' - UDRUGA SAMOSTALNIH LIKOVNIH UMJETNIKA ZAGREB, Bogovićeva 7, 10000 Zagreb</item>
    </izvorni_sadrzaj>
    <derivirana_varijabla naziv="DomainObject.Predmet.ProtuStrankaListFormatedWithAdress_1">
      <item>''ART-CENTAR'' - UDRUGA SAMOSTALNIH LIKOVNIH UMJETNIKA ZAGREB, Bogovićeva 7, 10000 Zagreb</item>
    </derivirana_varijabla>
  </DomainObject.Predmet.ProtuStrankaListFormatedWithAdress>
  <DomainObject.Predmet.ProtuStrankaListFormatedWithAdressOIB>
    <izvorni_sadrzaj>
      <item>''ART-CENTAR'' - UDRUGA SAMOSTALNIH LIKOVNIH UMJETNIKA ZAGREB, OIB 23585423440, Bogovićeva 7, 10000 Zagreb</item>
    </izvorni_sadrzaj>
    <derivirana_varijabla naziv="DomainObject.Predmet.ProtuStrankaListFormatedWithAdressOIB_1">
      <item>''ART-CENTAR'' - UDRUGA SAMOSTALNIH LIKOVNIH UMJETNIKA ZAGREB, OIB 23585423440, Bogovićeva 7, 10000 Zagreb</item>
    </derivirana_varijabla>
  </DomainObject.Predmet.ProtuStrankaListFormatedWithAdressOIB>
  <DomainObject.Predmet.ProtuStrankaListNazivFormated>
    <izvorni_sadrzaj>
      <item>''ART-CENTAR'' - UDRUGA SAMOSTALNIH LIKOVNIH UMJETNIKA ZAGREB</item>
    </izvorni_sadrzaj>
    <derivirana_varijabla naziv="DomainObject.Predmet.ProtuStrankaListNazivFormated_1">
      <item>''ART-CENTAR'' - UDRUGA SAMOSTALNIH LIKOVNIH UMJETNIKA ZAGREB</item>
    </derivirana_varijabla>
  </DomainObject.Predmet.ProtuStrankaListNazivFormated>
  <DomainObject.Predmet.ProtuStrankaListNazivFormatedOIB>
    <izvorni_sadrzaj>
      <item>''ART-CENTAR'' - UDRUGA SAMOSTALNIH LIKOVNIH UMJETNIKA ZAGREB, OIB 23585423440</item>
    </izvorni_sadrzaj>
    <derivirana_varijabla naziv="DomainObject.Predmet.ProtuStrankaListNazivFormatedOIB_1">
      <item>''ART-CENTAR'' - UDRUGA SAMOSTALNIH LIKOVNIH UMJETNIKA ZAGREB, OIB 23585423440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''ART-CENTAR'' - UDRUGA SAMOSTALNIH LIKOVNIH UMJETNIKA ZAGREB</izvorni_sadrzaj>
    <derivirana_varijabla naziv="DomainObject.Predmet.ProtustrankaIDrugi_1">''ART-CENTAR'' - UDRUGA SAMOSTALNIH LIKOVNIH UMJETNIKA ZAGREB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''ART-CENTAR'' - UDRUGA SAMOSTALNIH LIKOVNIH UMJETNIKA ZAGREB, OIB 23585423440, Bogovićeva 7, 10000 Zagreb</izvorni_sadrzaj>
    <derivirana_varijabla naziv="DomainObject.Predmet.ProtustrankaIDrugiAdressOIB_1">''ART-CENTAR'' - UDRUGA SAMOSTALNIH LIKOVNIH UMJETNIKA ZAGREB, OIB 23585423440, Bogovićeva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''ART-CENTAR'' - UDRUGA SAMOSTALNIH LIKOVNIH UMJETNIKA ZAGREB</item>
      <item>FINA Regionalni centar Zagreb</item>
    </izvorni_sadrzaj>
    <derivirana_varijabla naziv="DomainObject.Predmet.SudioniciListNaziv_1">
      <item>''ART-CENTAR'' - UDRUGA SAMOSTALNIH LIKOVNIH UMJETNIKA ZAGREB</item>
      <item>FINA Regionalni centar Zagreb</item>
    </derivirana_varijabla>
  </DomainObject.Predmet.SudioniciListNaziv>
  <DomainObject.Predmet.SudioniciListAdressOIB>
    <izvorni_sadrzaj>
      <item>''ART-CENTAR'' - UDRUGA SAMOSTALNIH LIKOVNIH UMJETNIKA ZAGREB, OIB 23585423440, Bogovićeva 7,10000 Zagreb</item>
      <item>FINA Regionalni centar Zagreb, OIB 85821130368, Trg svibanjskih žrtava 1995. br. 1,10000 Zagreb</item>
    </izvorni_sadrzaj>
    <derivirana_varijabla naziv="DomainObject.Predmet.SudioniciListAdressOIB_1">
      <item>''ART-CENTAR'' - UDRUGA SAMOSTALNIH LIKOVNIH UMJETNIKA ZAGREB, OIB 23585423440, Bogovićeva 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23585423440</item>
      <item>, OIB 85821130368</item>
    </izvorni_sadrzaj>
    <derivirana_varijabla naziv="DomainObject.Predmet.SudioniciListNazivOIB_1">
      <item>, OIB 23585423440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1923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2016-10-18T09:53:00Z</dcterms:created>
  <dc:creator>Korisnik</dc:creator>
  <cp:lastModifiedBy>Žana Bem</cp:lastModifiedBy>
  <cp:lastPrinted>2016-10-18T09:35:00Z</cp:lastPrinted>
  <dcterms:modified xmlns:xsi="http://www.w3.org/2001/XMLSchema-instance" xsi:type="dcterms:W3CDTF">2016-10-18T09:54:00Z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