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43bd" w14:paraId="02f43bd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F030F">
        <w:t>14</w:t>
      </w:r>
      <w:r>
        <w:t>/</w:t>
      </w:r>
      <w:r w:rsidR="00E8650F">
        <w:t>1</w:t>
      </w:r>
      <w:r w:rsidR="0041082E">
        <w:t>7</w:t>
      </w:r>
      <w:r>
        <w:t>-</w:t>
      </w:r>
      <w:r w:rsidR="00CF030F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A8094A" w:rsidRPr="00BA0559">
        <w:t xml:space="preserve">Trgovački sud u Osijeku, po sucu mr. sc. Tihomiru Kovačeviću, kao stečajnom sucu, povodom prijedloga RH, MF, Porezna uprava, Područni ured </w:t>
      </w:r>
      <w:r w:rsidR="00A8094A">
        <w:t>Osijek</w:t>
      </w:r>
      <w:r w:rsidR="00A8094A" w:rsidRPr="00BA0559">
        <w:t xml:space="preserve">, zastupana po ŽDO u </w:t>
      </w:r>
      <w:r w:rsidR="00A8094A">
        <w:t>Osijeku</w:t>
      </w:r>
      <w:r w:rsidR="00A8094A" w:rsidRPr="00BA0559">
        <w:t xml:space="preserve"> OIB 18683136487 za otvaranje stečajnog postupka nad dužnikom </w:t>
      </w:r>
      <w:r w:rsidR="004027D4">
        <w:t xml:space="preserve">4 </w:t>
      </w:r>
      <w:r w:rsidR="00C557D0">
        <w:t>MONTERA j.d.o.o. za usluge, Vukovar, Olajnica 9/13, MBS: 030163056</w:t>
      </w:r>
      <w:r w:rsidR="00A8094A" w:rsidRPr="00ED62CB">
        <w:t xml:space="preserve">, OIB: </w:t>
      </w:r>
      <w:r w:rsidR="00C557D0">
        <w:t>02964203103</w:t>
      </w:r>
      <w:r w:rsidR="00A8094A" w:rsidRPr="0041082E">
        <w:t xml:space="preserve">, </w:t>
      </w:r>
      <w:r w:rsidR="00E97416" w:rsidRPr="00450C50">
        <w:t xml:space="preserve">dana </w:t>
      </w:r>
      <w:r w:rsidR="000640CC">
        <w:t>19</w:t>
      </w:r>
      <w:r w:rsidR="00E97416" w:rsidRPr="00BB1D14">
        <w:t xml:space="preserve">. </w:t>
      </w:r>
      <w:r w:rsidR="000640CC">
        <w:t>veljače</w:t>
      </w:r>
      <w:r w:rsidR="00E97416" w:rsidRPr="00BB1D14">
        <w:t xml:space="preserve"> </w:t>
      </w:r>
      <w:r w:rsidR="00E97416" w:rsidRPr="00611430">
        <w:t>201</w:t>
      </w:r>
      <w:r w:rsidR="00F73324">
        <w:t>8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CB7FAD" w:rsidP="00CB7FAD" w:rsidR="00CB7FAD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53572A">
        <w:t>Robert Rožić, Jarmina, Josipa Kozarca 42</w:t>
      </w:r>
      <w:r>
        <w:t xml:space="preserve">, OIB </w:t>
      </w:r>
      <w:r w:rsidR="0053572A">
        <w:t>12729940176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CB7FAD" w:rsidP="00CB7FAD" w:rsidR="00CB7FAD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53572A">
        <w:t>14</w:t>
      </w:r>
      <w:r w:rsidRPr="006A766D">
        <w:t>-1</w:t>
      </w:r>
      <w:r>
        <w:t>7,</w:t>
      </w:r>
    </w:p>
    <w:p w:rsidRDefault="00CB7FAD" w:rsidP="00CB7FAD" w:rsidR="00CB7FAD">
      <w:pPr>
        <w:ind w:left="1950"/>
        <w:jc w:val="both"/>
      </w:pPr>
    </w:p>
    <w:p w:rsidRDefault="00CB7FAD" w:rsidP="00CB7FAD" w:rsidR="00CB7FAD">
      <w:pPr>
        <w:ind w:left="1440"/>
        <w:jc w:val="both"/>
      </w:pPr>
      <w:r>
        <w:t>te po izvršenim uplatama dostaviti dokaze u spis.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CB7FAD" w:rsidP="00CB7FAD" w:rsidR="00CB7FAD">
      <w:pPr>
        <w:ind w:left="1080"/>
        <w:jc w:val="both"/>
      </w:pPr>
    </w:p>
    <w:p w:rsidRDefault="00CB7FAD" w:rsidP="0053572A" w:rsidR="00CB7FAD" w:rsidRPr="00390FA0">
      <w:pPr>
        <w:numPr>
          <w:ilvl w:val="0"/>
          <w:numId w:val="7"/>
        </w:numPr>
        <w:jc w:val="both"/>
      </w:pPr>
      <w:r>
        <w:t>Na</w:t>
      </w:r>
      <w:r w:rsidR="00055C59">
        <w:t>laž</w:t>
      </w:r>
      <w:r>
        <w:t xml:space="preserve">e se zakonskom zastupniku dužnika </w:t>
      </w:r>
      <w:r w:rsidR="0053572A" w:rsidRPr="0053572A">
        <w:t>Robert Rožić, Jarmina, Josipa Kozarca 42, OIB 12729940176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CB7FAD" w:rsidP="00CB7FAD" w:rsidR="00CB7FAD">
      <w:pPr>
        <w:jc w:val="both"/>
      </w:pPr>
    </w:p>
    <w:p w:rsidRDefault="00CB7FAD" w:rsidP="00CB7FAD" w:rsidR="00CB7FAD">
      <w:pPr>
        <w:jc w:val="both"/>
      </w:pPr>
    </w:p>
    <w:p w:rsidRDefault="00553B3B" w:rsidP="00CB7FAD" w:rsidR="00553B3B">
      <w:pPr>
        <w:jc w:val="both"/>
      </w:pPr>
    </w:p>
    <w:p w:rsidRDefault="00553B3B" w:rsidP="00CB7FAD" w:rsidR="00553B3B">
      <w:pPr>
        <w:jc w:val="both"/>
      </w:pPr>
    </w:p>
    <w:p w:rsidRDefault="00CB7FAD" w:rsidP="00CB7FAD" w:rsidR="00CB7FAD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B7FAD" w:rsidP="00CB7FAD" w:rsidR="00CB7FAD" w:rsidRPr="00D03A20">
      <w:pPr>
        <w:jc w:val="center"/>
        <w:rPr>
          <w:b/>
        </w:rPr>
      </w:pPr>
    </w:p>
    <w:p w:rsidRDefault="00CB7FAD" w:rsidP="00CB7FAD" w:rsidR="00CB7FAD">
      <w:pPr>
        <w:jc w:val="both"/>
      </w:pPr>
    </w:p>
    <w:p w:rsidRDefault="00CB7FAD" w:rsidP="00CB7FAD" w:rsidR="00CB7FAD" w:rsidRPr="002031A1">
      <w:pPr>
        <w:ind w:firstLine="720"/>
        <w:jc w:val="both"/>
      </w:pPr>
      <w:r w:rsidRPr="002031A1">
        <w:t xml:space="preserve">Dana </w:t>
      </w:r>
      <w:r w:rsidR="00BF19E4">
        <w:t>17</w:t>
      </w:r>
      <w:r w:rsidRPr="002031A1">
        <w:t>.</w:t>
      </w:r>
      <w:r w:rsidR="00BF19E4">
        <w:t>1</w:t>
      </w:r>
      <w:r w:rsidR="00E17B82" w:rsidRPr="002031A1">
        <w:t>0</w:t>
      </w:r>
      <w:r w:rsidRPr="002031A1">
        <w:t>.201</w:t>
      </w:r>
      <w:r w:rsidR="00BF19E4">
        <w:t>6</w:t>
      </w:r>
      <w:r w:rsidRPr="002031A1">
        <w:t xml:space="preserve">. zaprimljen je na ovome sudu </w:t>
      </w:r>
      <w:r w:rsidR="002F4851" w:rsidRPr="002031A1">
        <w:t>zahtjev</w:t>
      </w:r>
      <w:r w:rsidRPr="002031A1">
        <w:t xml:space="preserve"> FINE Regionalni centar Osijek, Podružnica Osijek, klasa: 110-07/1</w:t>
      </w:r>
      <w:r w:rsidR="00BF19E4">
        <w:t>6</w:t>
      </w:r>
      <w:r w:rsidRPr="002031A1">
        <w:t>-01/04 Ur. broj 04-06-1</w:t>
      </w:r>
      <w:r w:rsidR="00BF19E4">
        <w:t>6</w:t>
      </w:r>
      <w:r w:rsidRPr="002031A1">
        <w:t>-</w:t>
      </w:r>
      <w:r w:rsidR="00BF19E4">
        <w:t>12312</w:t>
      </w:r>
      <w:r w:rsidRPr="002031A1">
        <w:t xml:space="preserve"> od </w:t>
      </w:r>
      <w:r w:rsidR="00BF19E4">
        <w:t>14</w:t>
      </w:r>
      <w:r w:rsidRPr="002031A1">
        <w:t>.</w:t>
      </w:r>
      <w:r w:rsidR="00BF19E4">
        <w:t>1</w:t>
      </w:r>
      <w:r w:rsidR="00E17B82" w:rsidRPr="002031A1">
        <w:t>0</w:t>
      </w:r>
      <w:r w:rsidRPr="002031A1">
        <w:t>.201</w:t>
      </w:r>
      <w:r w:rsidR="00BF19E4">
        <w:t>6</w:t>
      </w:r>
      <w:r w:rsidRPr="002031A1">
        <w:t xml:space="preserve">. godine, za </w:t>
      </w:r>
      <w:r w:rsidR="00BF19E4">
        <w:t>provedbu skraćenog</w:t>
      </w:r>
      <w:r w:rsidRPr="002031A1">
        <w:t xml:space="preserve"> stečajnog postupka nad dužnikom </w:t>
      </w:r>
      <w:r w:rsidR="004027D4">
        <w:t xml:space="preserve">4 </w:t>
      </w:r>
      <w:r w:rsidR="00BF19E4" w:rsidRPr="00BF19E4">
        <w:t>MONTERA j.d.o.o. za usluge, Vukovar, Olajnica 9/13, MBS: 030163056, OIB: 02964203103</w:t>
      </w:r>
      <w:r w:rsidRPr="002031A1">
        <w:t xml:space="preserve">, temeljem odredbe čl. </w:t>
      </w:r>
      <w:r w:rsidR="00BF19E4">
        <w:t>429</w:t>
      </w:r>
      <w:r w:rsidRPr="002031A1">
        <w:t>. st. 1. Stečajnog zakona (NN 71/15</w:t>
      </w:r>
      <w:r w:rsidR="00262E0D" w:rsidRPr="002031A1">
        <w:t xml:space="preserve"> i 104/17</w:t>
      </w:r>
      <w:r w:rsidRPr="002031A1">
        <w:t>, dalje: SZ).</w:t>
      </w:r>
    </w:p>
    <w:p w:rsidRDefault="00CB7FAD" w:rsidP="00CB7FAD" w:rsidR="00CB7FAD" w:rsidRPr="002031A1">
      <w:pPr>
        <w:ind w:firstLine="720"/>
        <w:jc w:val="both"/>
      </w:pPr>
    </w:p>
    <w:p w:rsidRDefault="00CB7FAD" w:rsidP="00CB7FAD" w:rsidR="00392B38" w:rsidRPr="002031A1">
      <w:pPr>
        <w:ind w:firstLine="720"/>
        <w:jc w:val="both"/>
      </w:pPr>
      <w:r w:rsidRPr="002031A1">
        <w:t xml:space="preserve">U </w:t>
      </w:r>
      <w:r w:rsidR="00700AEE">
        <w:t>zahtjev</w:t>
      </w:r>
      <w:r w:rsidRPr="002031A1">
        <w:t xml:space="preserve">u je navela da na dan </w:t>
      </w:r>
      <w:r w:rsidR="00700AEE">
        <w:t>13</w:t>
      </w:r>
      <w:r w:rsidRPr="002031A1">
        <w:t>.</w:t>
      </w:r>
      <w:r w:rsidR="00700AEE">
        <w:t>10</w:t>
      </w:r>
      <w:r w:rsidRPr="002031A1">
        <w:t>.201</w:t>
      </w:r>
      <w:r w:rsidR="00700AEE">
        <w:t>6</w:t>
      </w:r>
      <w:r w:rsidRPr="002031A1">
        <w:t xml:space="preserve">. dužnik u Očevidniku redoslijeda osnova za plaćanje ima evidentirane neizvršene osnove za plaćanje u neprekinutom razdoblju od </w:t>
      </w:r>
      <w:r w:rsidR="0090113C" w:rsidRPr="002031A1">
        <w:t>1</w:t>
      </w:r>
      <w:r w:rsidR="00262E0D" w:rsidRPr="002031A1">
        <w:t>2</w:t>
      </w:r>
      <w:r w:rsidR="0090113C" w:rsidRPr="002031A1">
        <w:t>0</w:t>
      </w:r>
      <w:r w:rsidRPr="002031A1">
        <w:t xml:space="preserve"> dana, u ukupnom iznosu od </w:t>
      </w:r>
      <w:r w:rsidR="00700AEE">
        <w:t>68.215,35</w:t>
      </w:r>
      <w:r w:rsidRPr="002031A1">
        <w:t xml:space="preserve"> kn, u koji iznos je uračunata kamata i naknada FINE za provedbe ovrhe na novčanim sredstvima dužnika. Navodi da dužnik </w:t>
      </w:r>
      <w:r w:rsidR="00700AEE">
        <w:t>ne</w:t>
      </w:r>
      <w:r w:rsidRPr="002031A1">
        <w:t>ma zaposlen</w:t>
      </w:r>
      <w:r w:rsidR="00700AEE">
        <w:t>ih</w:t>
      </w:r>
      <w:r w:rsidR="005A53D4" w:rsidRPr="002031A1">
        <w:t xml:space="preserve"> radnika</w:t>
      </w:r>
      <w:r w:rsidR="00B96B0F" w:rsidRPr="002031A1">
        <w:t>.</w:t>
      </w:r>
      <w:r w:rsidRPr="002031A1">
        <w:t xml:space="preserve"> </w:t>
      </w:r>
    </w:p>
    <w:p w:rsidRDefault="00392B38" w:rsidP="00CB7FAD" w:rsidR="00392B38" w:rsidRPr="002031A1">
      <w:pPr>
        <w:ind w:firstLine="720"/>
        <w:jc w:val="both"/>
      </w:pPr>
    </w:p>
    <w:p w:rsidRDefault="00893426" w:rsidP="00893426" w:rsidR="00893426">
      <w:pPr>
        <w:ind w:firstLine="720"/>
        <w:jc w:val="both"/>
      </w:pPr>
      <w:r w:rsidRPr="002031A1">
        <w:t xml:space="preserve">Dostavlja popis računa i oročenih novčanih sredstava dužnika na dan </w:t>
      </w:r>
      <w:r w:rsidR="00700AEE">
        <w:t>13</w:t>
      </w:r>
      <w:r w:rsidR="00B51E66" w:rsidRPr="002031A1">
        <w:t>.</w:t>
      </w:r>
      <w:r w:rsidR="00700AEE">
        <w:t>1</w:t>
      </w:r>
      <w:r w:rsidR="00B51E66" w:rsidRPr="002031A1">
        <w:t>0</w:t>
      </w:r>
      <w:r w:rsidRPr="002031A1">
        <w:t>.201</w:t>
      </w:r>
      <w:r w:rsidR="00E21598">
        <w:t>6</w:t>
      </w:r>
      <w:r w:rsidRPr="002031A1">
        <w:t xml:space="preserve">., te navodi da na temelju čl. 112. st. 5. SZ dužnik na ime predujma za namirenje troškova stečajnog postupka </w:t>
      </w:r>
      <w:r w:rsidR="00E21598">
        <w:t>ne</w:t>
      </w:r>
      <w:r w:rsidRPr="002031A1">
        <w:t xml:space="preserve">ma zaplijenjena novčana sredstva na dan </w:t>
      </w:r>
      <w:r w:rsidR="00E21598" w:rsidRPr="00E21598">
        <w:t>13.10.2016</w:t>
      </w:r>
      <w:r w:rsidRPr="002031A1">
        <w:t xml:space="preserve">. </w:t>
      </w:r>
    </w:p>
    <w:p w:rsidRDefault="00E21598" w:rsidP="00893426" w:rsidR="00E21598">
      <w:pPr>
        <w:ind w:firstLine="720"/>
        <w:jc w:val="both"/>
      </w:pPr>
    </w:p>
    <w:p w:rsidRDefault="00E21598" w:rsidP="00E21598" w:rsidR="00E21598">
      <w:pPr>
        <w:ind w:firstLine="720"/>
        <w:jc w:val="both"/>
      </w:pPr>
      <w:r>
        <w:t xml:space="preserve">Dana 2.11.2016. </w:t>
      </w:r>
      <w:r w:rsidR="00A44AF5">
        <w:t>sud je zaprimio</w:t>
      </w:r>
      <w:r>
        <w:t xml:space="preserve"> prijedlog </w:t>
      </w:r>
      <w:r w:rsidR="00A44AF5">
        <w:t xml:space="preserve">vjerovnika RH, MF, Porezne uprave zastupane po ŽDO u Vukovaru </w:t>
      </w:r>
      <w:r>
        <w:t xml:space="preserve">za otvaranje stečajnog postupka nad predmetnim dužnikom, pa je sud obustavio skraćeni stečajni postupak i </w:t>
      </w:r>
      <w:r w:rsidR="001422B3">
        <w:t xml:space="preserve">nastavio </w:t>
      </w:r>
      <w:r>
        <w:t>postupak prema općim odredbama Stečajnog zakona.</w:t>
      </w:r>
    </w:p>
    <w:p w:rsidRDefault="00CB7FAD" w:rsidP="00CB7FAD" w:rsidR="00CB7FAD" w:rsidRPr="002031A1">
      <w:pPr>
        <w:ind w:firstLine="720"/>
        <w:jc w:val="both"/>
      </w:pPr>
    </w:p>
    <w:p w:rsidRDefault="00CB7FAD" w:rsidP="00CB7FAD" w:rsidR="00CB7FAD" w:rsidRPr="002031A1">
      <w:pPr>
        <w:ind w:firstLine="720"/>
        <w:jc w:val="both"/>
      </w:pPr>
      <w:r w:rsidRPr="002031A1">
        <w:t>Sud je utvrdio da je predlagatelj ovlašten za podnošenje predmetnoga prijedloga temeljem odredbe čl. 1</w:t>
      </w:r>
      <w:r w:rsidR="001422B3">
        <w:t>6</w:t>
      </w:r>
      <w:r w:rsidRPr="002031A1">
        <w:t xml:space="preserve">. </w:t>
      </w:r>
      <w:r w:rsidR="001422B3">
        <w:t>i čl.</w:t>
      </w:r>
      <w:r w:rsidR="0031536B" w:rsidRPr="002031A1">
        <w:t xml:space="preserve"> 1</w:t>
      </w:r>
      <w:r w:rsidR="001422B3">
        <w:t>09</w:t>
      </w:r>
      <w:r w:rsidR="0031536B" w:rsidRPr="002031A1">
        <w:t>.</w:t>
      </w:r>
      <w:r w:rsidRPr="002031A1">
        <w:t xml:space="preserve"> SZ-a, a kako osoba iz čl. 110. st. 2. SZ-a nije podnijela prijedlog za otvaranje stečajnog postupka u propisanom roku, sud joj je po službenoj dužnosti naložio plaćanje predujma za namirenje troškova stečajnog postupka </w:t>
      </w:r>
      <w:r w:rsidR="00753D66" w:rsidRPr="002031A1">
        <w:t xml:space="preserve">(minimalne nagrade privremenom stečajnom upravitelju s doprinosima temeljem odredbe čl. 4. Uredbe o kriterijima i načinu obračuna i plaćanja nagrade stečajnim upraviteljima – NN 105/15) </w:t>
      </w:r>
      <w:r w:rsidRPr="002031A1">
        <w:t>sukladno odredbi čl. 113. i čl. 114. SZ-a, te odlučio kao u t. 3. izreke temeljem odredbi čl. 117., 177., 178. i 180. SZ-a.</w:t>
      </w:r>
    </w:p>
    <w:p w:rsidRDefault="00CB7FAD" w:rsidP="00CB7FAD" w:rsidR="00CB7FAD" w:rsidRPr="002031A1">
      <w:pPr>
        <w:jc w:val="both"/>
      </w:pPr>
    </w:p>
    <w:p w:rsidRDefault="00CB7FAD" w:rsidP="00CB7FAD" w:rsidR="00CB7FAD" w:rsidRPr="001422B3">
      <w:pPr>
        <w:pStyle w:val="Naslov2"/>
        <w:rPr>
          <w:b w:val="false"/>
        </w:rPr>
      </w:pPr>
      <w:r w:rsidRPr="001422B3">
        <w:rPr>
          <w:b w:val="false"/>
        </w:rPr>
        <w:t xml:space="preserve">U Osijeku </w:t>
      </w:r>
      <w:r w:rsidR="00D13A7A" w:rsidRPr="001422B3">
        <w:rPr>
          <w:b w:val="false"/>
        </w:rPr>
        <w:t xml:space="preserve">19. veljače </w:t>
      </w:r>
      <w:r w:rsidR="000E6A2D" w:rsidRPr="001422B3">
        <w:rPr>
          <w:b w:val="false"/>
        </w:rPr>
        <w:t>2018</w:t>
      </w:r>
      <w:r w:rsidRPr="001422B3">
        <w:rPr>
          <w:b w:val="false"/>
        </w:rPr>
        <w:t xml:space="preserve">. </w:t>
      </w:r>
    </w:p>
    <w:p w:rsidRDefault="00CB7FAD" w:rsidP="00CB7FAD" w:rsidR="00CB7FAD" w:rsidRPr="002031A1">
      <w:pPr>
        <w:jc w:val="both"/>
      </w:pPr>
    </w:p>
    <w:p w:rsidRDefault="00CB7FAD" w:rsidP="00CB7FAD" w:rsidR="00CB7FAD" w:rsidRPr="002031A1">
      <w:r w:rsidRPr="002031A1">
        <w:t>Zapisničar:</w:t>
      </w:r>
      <w:r w:rsidRPr="002031A1">
        <w:tab/>
      </w:r>
      <w:r w:rsidRPr="002031A1">
        <w:tab/>
      </w:r>
      <w:r w:rsidRPr="002031A1">
        <w:tab/>
      </w:r>
      <w:r w:rsidRPr="002031A1">
        <w:tab/>
      </w:r>
      <w:r w:rsidRPr="002031A1">
        <w:tab/>
      </w:r>
      <w:r w:rsidRPr="002031A1">
        <w:tab/>
      </w:r>
      <w:r w:rsidRPr="002031A1">
        <w:tab/>
        <w:t xml:space="preserve">       STEČAJNI SUDAC:</w:t>
      </w:r>
    </w:p>
    <w:p w:rsidRDefault="00CB7FAD" w:rsidP="00CB7FAD" w:rsidR="00CB7FAD" w:rsidRPr="002031A1">
      <w:r w:rsidRPr="002031A1">
        <w:t xml:space="preserve">Elizabeta Đeke                                                                         mr. sc. </w:t>
      </w:r>
      <w:smartTag w:element="metricconverter" w:uri="urn:schemas-microsoft-com:office:smarttags">
        <w:r w:rsidRPr="002031A1">
          <w:t>Tihomir Kovačević</w:t>
        </w:r>
      </w:smartTag>
    </w:p>
    <w:p w:rsidRDefault="00CB7FAD" w:rsidP="00CB7FAD" w:rsidR="00CB7FAD" w:rsidRPr="002031A1">
      <w:pPr>
        <w:jc w:val="both"/>
      </w:pPr>
    </w:p>
    <w:p w:rsidRDefault="00CB7FAD" w:rsidP="00CB7FAD" w:rsidR="00CB7FAD" w:rsidRPr="002031A1">
      <w:pPr>
        <w:jc w:val="both"/>
      </w:pPr>
      <w:r w:rsidRPr="002031A1">
        <w:t>D N A:</w:t>
      </w:r>
    </w:p>
    <w:p w:rsidRDefault="001422B3" w:rsidP="001422B3" w:rsidR="001422B3">
      <w:pPr>
        <w:numPr>
          <w:ilvl w:val="0"/>
          <w:numId w:val="8"/>
        </w:numPr>
        <w:jc w:val="both"/>
      </w:pPr>
      <w:r w:rsidRPr="001422B3">
        <w:t>Robert Rožić, Jarmina, Josipa Kozarca 42</w:t>
      </w:r>
    </w:p>
    <w:p w:rsidRDefault="00CB7FAD" w:rsidP="001422B3" w:rsidR="00CB7FAD" w:rsidRPr="008E17CE">
      <w:pPr>
        <w:numPr>
          <w:ilvl w:val="0"/>
          <w:numId w:val="8"/>
        </w:numPr>
        <w:jc w:val="both"/>
      </w:pPr>
      <w:r>
        <w:t>Dužnik</w:t>
      </w:r>
    </w:p>
    <w:p w:rsidRDefault="00704CC7" w:rsidP="001422B3" w:rsidR="009D3A79" w:rsidRPr="001422B3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9D3A79" w:rsidRPr="001422B3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870C1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0C76F3" w:rsidRPr="000C76F3">
      <w:t>14/17-5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55C59"/>
    <w:rsid w:val="00063E91"/>
    <w:rsid w:val="000640CC"/>
    <w:rsid w:val="00072CF8"/>
    <w:rsid w:val="00077836"/>
    <w:rsid w:val="00081396"/>
    <w:rsid w:val="00082893"/>
    <w:rsid w:val="00084DCC"/>
    <w:rsid w:val="000870C1"/>
    <w:rsid w:val="00092BED"/>
    <w:rsid w:val="000B1DB2"/>
    <w:rsid w:val="000C1636"/>
    <w:rsid w:val="000C76F3"/>
    <w:rsid w:val="000E0D09"/>
    <w:rsid w:val="000E6A2D"/>
    <w:rsid w:val="000F6394"/>
    <w:rsid w:val="001127C1"/>
    <w:rsid w:val="00124E1E"/>
    <w:rsid w:val="00125D50"/>
    <w:rsid w:val="00127DC4"/>
    <w:rsid w:val="00131D3D"/>
    <w:rsid w:val="00136641"/>
    <w:rsid w:val="00141C44"/>
    <w:rsid w:val="00141CC3"/>
    <w:rsid w:val="001422B3"/>
    <w:rsid w:val="00163CB7"/>
    <w:rsid w:val="0016502E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031A1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F3092"/>
    <w:rsid w:val="002F4851"/>
    <w:rsid w:val="002F66B0"/>
    <w:rsid w:val="003135F3"/>
    <w:rsid w:val="00314FF7"/>
    <w:rsid w:val="0031536B"/>
    <w:rsid w:val="00323BF5"/>
    <w:rsid w:val="003272F3"/>
    <w:rsid w:val="00330999"/>
    <w:rsid w:val="00333984"/>
    <w:rsid w:val="00352EF3"/>
    <w:rsid w:val="0037353C"/>
    <w:rsid w:val="003807C7"/>
    <w:rsid w:val="00383A81"/>
    <w:rsid w:val="00392B38"/>
    <w:rsid w:val="00395DFD"/>
    <w:rsid w:val="003A2038"/>
    <w:rsid w:val="003A3C5D"/>
    <w:rsid w:val="003B5906"/>
    <w:rsid w:val="003B7B43"/>
    <w:rsid w:val="003C2AC2"/>
    <w:rsid w:val="003C50EE"/>
    <w:rsid w:val="003C7E36"/>
    <w:rsid w:val="003C7EC1"/>
    <w:rsid w:val="003D1330"/>
    <w:rsid w:val="003D468C"/>
    <w:rsid w:val="004027D4"/>
    <w:rsid w:val="0041082E"/>
    <w:rsid w:val="00410D9A"/>
    <w:rsid w:val="00424D65"/>
    <w:rsid w:val="00440509"/>
    <w:rsid w:val="00450450"/>
    <w:rsid w:val="004557C4"/>
    <w:rsid w:val="00494668"/>
    <w:rsid w:val="004B11A6"/>
    <w:rsid w:val="004B691F"/>
    <w:rsid w:val="004C2E6C"/>
    <w:rsid w:val="004D098B"/>
    <w:rsid w:val="004D1BC8"/>
    <w:rsid w:val="004E1799"/>
    <w:rsid w:val="004E475E"/>
    <w:rsid w:val="004F15EE"/>
    <w:rsid w:val="004F2640"/>
    <w:rsid w:val="004F7D86"/>
    <w:rsid w:val="00507083"/>
    <w:rsid w:val="00507A13"/>
    <w:rsid w:val="00511CE9"/>
    <w:rsid w:val="0051292F"/>
    <w:rsid w:val="0052537D"/>
    <w:rsid w:val="00526AFE"/>
    <w:rsid w:val="0053263A"/>
    <w:rsid w:val="00533AEE"/>
    <w:rsid w:val="00534031"/>
    <w:rsid w:val="0053572A"/>
    <w:rsid w:val="005428C9"/>
    <w:rsid w:val="00553B3B"/>
    <w:rsid w:val="00563E51"/>
    <w:rsid w:val="00576460"/>
    <w:rsid w:val="00593882"/>
    <w:rsid w:val="005A0866"/>
    <w:rsid w:val="005A0FB3"/>
    <w:rsid w:val="005A53D4"/>
    <w:rsid w:val="005D409B"/>
    <w:rsid w:val="005E56BF"/>
    <w:rsid w:val="00600F33"/>
    <w:rsid w:val="006026BD"/>
    <w:rsid w:val="00607945"/>
    <w:rsid w:val="006113A7"/>
    <w:rsid w:val="00613DC9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7214"/>
    <w:rsid w:val="006740D6"/>
    <w:rsid w:val="00683E8D"/>
    <w:rsid w:val="006B424A"/>
    <w:rsid w:val="006B58A4"/>
    <w:rsid w:val="006B7688"/>
    <w:rsid w:val="006D22C9"/>
    <w:rsid w:val="006D2FDC"/>
    <w:rsid w:val="006D7788"/>
    <w:rsid w:val="006E37C4"/>
    <w:rsid w:val="006E7ABA"/>
    <w:rsid w:val="006F076A"/>
    <w:rsid w:val="00700AEE"/>
    <w:rsid w:val="00704CC7"/>
    <w:rsid w:val="00714198"/>
    <w:rsid w:val="0071667C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342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113C"/>
    <w:rsid w:val="00904FB1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9F6055"/>
    <w:rsid w:val="00A02FF6"/>
    <w:rsid w:val="00A049B3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22F9"/>
    <w:rsid w:val="00A438B9"/>
    <w:rsid w:val="00A440A0"/>
    <w:rsid w:val="00A44AF5"/>
    <w:rsid w:val="00A47514"/>
    <w:rsid w:val="00A5102B"/>
    <w:rsid w:val="00A62737"/>
    <w:rsid w:val="00A8094A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3719F"/>
    <w:rsid w:val="00B51E66"/>
    <w:rsid w:val="00B573FB"/>
    <w:rsid w:val="00B76A6C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F19E4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7D0"/>
    <w:rsid w:val="00C55BCC"/>
    <w:rsid w:val="00C67E69"/>
    <w:rsid w:val="00C8624A"/>
    <w:rsid w:val="00C939F6"/>
    <w:rsid w:val="00C93F1F"/>
    <w:rsid w:val="00CA762F"/>
    <w:rsid w:val="00CB0390"/>
    <w:rsid w:val="00CB1EAB"/>
    <w:rsid w:val="00CB52A9"/>
    <w:rsid w:val="00CB7FAD"/>
    <w:rsid w:val="00CD3093"/>
    <w:rsid w:val="00CE55F3"/>
    <w:rsid w:val="00CE6509"/>
    <w:rsid w:val="00CF030F"/>
    <w:rsid w:val="00D01C81"/>
    <w:rsid w:val="00D040B1"/>
    <w:rsid w:val="00D06A32"/>
    <w:rsid w:val="00D131ED"/>
    <w:rsid w:val="00D13A7A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3F10"/>
    <w:rsid w:val="00DF4481"/>
    <w:rsid w:val="00DF5D62"/>
    <w:rsid w:val="00DF656A"/>
    <w:rsid w:val="00DF6874"/>
    <w:rsid w:val="00E01223"/>
    <w:rsid w:val="00E05F2C"/>
    <w:rsid w:val="00E14899"/>
    <w:rsid w:val="00E17B82"/>
    <w:rsid w:val="00E21598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3324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7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0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7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0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MONTERA j.d.o.o. za usluge</izvorni_sadrzaj>
    <derivirana_varijabla naziv="DomainObject.Predmet.ProtustrankaFormated_1">  4 MONTERA j.d.o.o. za usluge</derivirana_varijabla>
  </DomainObject.Predmet.ProtustrankaFormated>
  <DomainObject.Predmet.ProtustrankaFormatedOIB>
    <izvorni_sadrzaj>  4 MONTERA j.d.o.o. za usluge, OIB 02964203103</izvorni_sadrzaj>
    <derivirana_varijabla naziv="DomainObject.Predmet.ProtustrankaFormatedOIB_1">  4 MONTERA j.d.o.o. za usluge, OIB 02964203103</derivirana_varijabla>
  </DomainObject.Predmet.ProtustrankaFormatedOIB>
  <DomainObject.Predmet.ProtustrankaFormatedWithAdress>
    <izvorni_sadrzaj> 4 MONTERA j.d.o.o. za usluge, Olajnica 9/13, 32000 Vukovar</izvorni_sadrzaj>
    <derivirana_varijabla naziv="DomainObject.Predmet.ProtustrankaFormatedWithAdress_1"> 4 MONTERA j.d.o.o. za usluge, Olajnica 9/13, 32000 Vukovar</derivirana_varijabla>
  </DomainObject.Predmet.ProtustrankaFormatedWithAdress>
  <DomainObject.Predmet.ProtustrankaFormatedWithAdressOIB>
    <izvorni_sadrzaj> 4 MONTERA j.d.o.o. za usluge, OIB 02964203103, Olajnica 9/13, 32000 Vukovar</izvorni_sadrzaj>
    <derivirana_varijabla naziv="DomainObject.Predmet.ProtustrankaFormatedWithAdressOIB_1"> 4 MONTERA j.d.o.o. za usluge, OIB 02964203103, Olajnica 9/13, 32000 Vukovar</derivirana_varijabla>
  </DomainObject.Predmet.ProtustrankaFormatedWithAdressOIB>
  <DomainObject.Predmet.ProtustrankaWithAdress>
    <izvorni_sadrzaj>4 MONTERA j.d.o.o. za usluge Olajnica 9/13, 32000 Vukovar</izvorni_sadrzaj>
    <derivirana_varijabla naziv="DomainObject.Predmet.ProtustrankaWithAdress_1">4 MONTERA j.d.o.o. za usluge Olajnica 9/13, 32000 Vukovar</derivirana_varijabla>
  </DomainObject.Predmet.ProtustrankaWithAdress>
  <DomainObject.Predmet.ProtustrankaWithAdressOIB>
    <izvorni_sadrzaj>4 MONTERA j.d.o.o. za usluge, OIB 02964203103, Olajnica 9/13, 32000 Vukovar</izvorni_sadrzaj>
    <derivirana_varijabla naziv="DomainObject.Predmet.ProtustrankaWithAdressOIB_1">4 MONTERA j.d.o.o. za usluge, OIB 02964203103, Olajnica 9/13, 32000 Vukovar</derivirana_varijabla>
  </DomainObject.Predmet.ProtustrankaWithAdressOIB>
  <DomainObject.Predmet.ProtustrankaNazivFormated>
    <izvorni_sadrzaj>4 MONTERA j.d.o.o. za usluge</izvorni_sadrzaj>
    <derivirana_varijabla naziv="DomainObject.Predmet.ProtustrankaNazivFormated_1">4 MONTERA j.d.o.o. za usluge</derivirana_varijabla>
  </DomainObject.Predmet.ProtustrankaNazivFormated>
  <DomainObject.Predmet.ProtustrankaNazivFormatedOIB>
    <izvorni_sadrzaj>4 MONTERA j.d.o.o. za usluge, OIB 02964203103</izvorni_sadrzaj>
    <derivirana_varijabla naziv="DomainObject.Predmet.ProtustrankaNazivFormatedOIB_1">4 MONTERA j.d.o.o. za usluge, OIB 02964203103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Porezno mjesto Vukovar</izvorni_sadrzaj>
    <derivirana_varijabla naziv="DomainObject.Predmet.StrankaFormated_1">  Ministarstvo financija Porezna uprava Porezno mjesto Vukovar</derivirana_varijabla>
  </DomainObject.Predmet.StrankaFormated>
  <DomainObject.Predmet.StrankaFormatedOIB>
    <izvorni_sadrzaj>  Ministarstvo financija Porezna uprava Porezno mjesto Vukovar, OIB 18683136487</izvorni_sadrzaj>
    <derivirana_varijabla naziv="DomainObject.Predmet.StrankaFormatedOIB_1">  Ministarstvo financija Porezna uprava Porezno mjesto Vukovar, OIB 18683136487</derivirana_varijabla>
  </DomainObject.Predmet.StrankaFormatedOIB>
  <DomainObject.Predmet.StrankaFormatedWithAdress>
    <izvorni_sadrzaj> Ministarstvo financija Porezna uprava Porezno mjesto Vukovar</izvorni_sadrzaj>
    <derivirana_varijabla naziv="DomainObject.Predmet.StrankaFormatedWithAdress_1"> Ministarstvo financija Porezna uprava Porezno mjesto Vukovar</derivirana_varijabla>
  </DomainObject.Predmet.StrankaFormatedWithAdress>
  <DomainObject.Predmet.StrankaFormatedWithAdressOIB>
    <izvorni_sadrzaj> Ministarstvo financija Porezna uprava Porezno mjesto Vukovar, OIB 18683136487</izvorni_sadrzaj>
    <derivirana_varijabla naziv="DomainObject.Predmet.StrankaFormatedWithAdressOIB_1"> Ministarstvo financija Porezna uprava Porezno mjesto Vukovar, OIB 18683136487</derivirana_varijabla>
  </DomainObject.Predmet.StrankaFormatedWithAdressOIB>
  <DomainObject.Predmet.StrankaWithAdress>
    <izvorni_sadrzaj>Ministarstvo financija Porezna uprava Porezno mjesto Vukovar </izvorni_sadrzaj>
    <derivirana_varijabla naziv="DomainObject.Predmet.StrankaWithAdress_1">Ministarstvo financija Porezna uprava Porezno mjesto Vukovar </derivirana_varijabla>
  </DomainObject.Predmet.StrankaWithAdress>
  <DomainObject.Predmet.StrankaWithAdressOIB>
    <izvorni_sadrzaj>Ministarstvo financija Porezna uprava Porezno mjesto Vukovar, OIB 18683136487</izvorni_sadrzaj>
    <derivirana_varijabla naziv="DomainObject.Predmet.StrankaWithAdressOIB_1">Ministarstvo financija Porezna uprava Porezno mjesto Vukovar, OIB 18683136487</derivirana_varijabla>
  </DomainObject.Predmet.StrankaWithAdressOIB>
  <DomainObject.Predmet.StrankaNazivFormated>
    <izvorni_sadrzaj>Ministarstvo financija Porezna uprava Porezno mjesto Vukovar</izvorni_sadrzaj>
    <derivirana_varijabla naziv="DomainObject.Predmet.StrankaNazivFormated_1">Ministarstvo financija Porezna uprava Porezno mjesto Vukovar</derivirana_varijabla>
  </DomainObject.Predmet.StrankaNazivFormated>
  <DomainObject.Predmet.StrankaNazivFormatedOIB>
    <izvorni_sadrzaj>Ministarstvo financija Porezna uprava Porezno mjesto Vukovar, OIB 18683136487</izvorni_sadrzaj>
    <derivirana_varijabla naziv="DomainObject.Predmet.StrankaNazivFormatedOIB_1">Ministarstvo financija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 Porezna uprava Porezno mjesto Vukovar</item>
    </izvorni_sadrzaj>
    <derivirana_varijabla naziv="DomainObject.Predmet.StrankaListFormated_1">
      <item>Ministarstvo financija Porezna uprava Porezno mjesto Vukovar</item>
    </derivirana_varijabla>
  </DomainObject.Predmet.StrankaListFormated>
  <DomainObject.Predmet.StrankaListFormatedOIB>
    <izvorni_sadrzaj>
      <item>Ministarstvo financija Porezna uprava Porezno mjesto Vukovar, OIB 18683136487</item>
    </izvorni_sadrzaj>
    <derivirana_varijabla naziv="DomainObject.Predmet.StrankaListFormatedOIB_1">
      <item>Ministarstvo financija Porezna uprava Porezno mjesto Vukovar, OIB 18683136487</item>
    </derivirana_varijabla>
  </DomainObject.Predmet.StrankaListFormatedOIB>
  <DomainObject.Predmet.StrankaListFormatedWithAdress>
    <izvorni_sadrzaj>
      <item>Ministarstvo financija Porezna uprava Porezno mjesto Vukovar</item>
    </izvorni_sadrzaj>
    <derivirana_varijabla naziv="DomainObject.Predmet.StrankaListFormatedWithAdress_1">
      <item>Ministarstvo financija Porezna uprava Porezno mjesto Vukovar</item>
    </derivirana_varijabla>
  </DomainObject.Predmet.StrankaListFormatedWithAdress>
  <DomainObject.Predmet.StrankaListFormatedWithAdressOIB>
    <izvorni_sadrzaj>
      <item>Ministarstvo financija Porezna uprava Porezno mjesto Vukovar, OIB 18683136487</item>
    </izvorni_sadrzaj>
    <derivirana_varijabla naziv="DomainObject.Predmet.StrankaListFormatedWithAdressOIB_1">
      <item>Ministarstvo financija Porezna uprava Porezno mjesto Vukovar, OIB 18683136487</item>
    </derivirana_varijabla>
  </DomainObject.Predmet.StrankaListFormatedWithAdressOIB>
  <DomainObject.Predmet.StrankaListNazivFormated>
    <izvorni_sadrzaj>
      <item>Ministarstvo financija Porezna uprava Porezno mjesto Vukovar</item>
    </izvorni_sadrzaj>
    <derivirana_varijabla naziv="DomainObject.Predmet.StrankaListNazivFormated_1">
      <item>Ministarstvo financija Porezna uprava Porezno mjesto Vukovar</item>
    </derivirana_varijabla>
  </DomainObject.Predmet.StrankaListNazivFormated>
  <DomainObject.Predmet.StrankaListNazivFormatedOIB>
    <izvorni_sadrzaj>
      <item>Ministarstvo financija Porezna uprava Porezno mjesto Vukovar, OIB 18683136487</item>
    </izvorni_sadrzaj>
    <derivirana_varijabla naziv="DomainObject.Predmet.StrankaListNazivFormatedOIB_1">
      <item>Ministarstvo financija Porezna uprava Porezno mjesto Vukovar, OIB 18683136487</item>
    </derivirana_varijabla>
  </DomainObject.Predmet.StrankaListNazivFormatedOIB>
  <DomainObject.Predmet.ProtuStrankaListFormated>
    <izvorni_sadrzaj>
      <item>4 MONTERA j.d.o.o. za usluge</item>
    </izvorni_sadrzaj>
    <derivirana_varijabla naziv="DomainObject.Predmet.ProtuStrankaListFormated_1">
      <item>4 MONTERA j.d.o.o. za usluge</item>
    </derivirana_varijabla>
  </DomainObject.Predmet.ProtuStrankaListFormated>
  <DomainObject.Predmet.ProtuStrankaListFormatedOIB>
    <izvorni_sadrzaj>
      <item>4 MONTERA j.d.o.o. za usluge, OIB 02964203103</item>
    </izvorni_sadrzaj>
    <derivirana_varijabla naziv="DomainObject.Predmet.ProtuStrankaListFormatedOIB_1">
      <item>4 MONTERA j.d.o.o. za usluge, OIB 02964203103</item>
    </derivirana_varijabla>
  </DomainObject.Predmet.ProtuStrankaListFormatedOIB>
  <DomainObject.Predmet.ProtuStrankaListFormatedWithAdress>
    <izvorni_sadrzaj>
      <item>4 MONTERA j.d.o.o. za usluge, Olajnica 9/13, 32000 Vukovar</item>
    </izvorni_sadrzaj>
    <derivirana_varijabla naziv="DomainObject.Predmet.ProtuStrankaListFormatedWithAdress_1">
      <item>4 MONTERA j.d.o.o. za usluge, Olajnica 9/13, 32000 Vukovar</item>
    </derivirana_varijabla>
  </DomainObject.Predmet.ProtuStrankaListFormatedWithAdress>
  <DomainObject.Predmet.ProtuStrankaListFormatedWithAdressOIB>
    <izvorni_sadrzaj>
      <item>4 MONTERA j.d.o.o. za usluge, OIB 02964203103, Olajnica 9/13, 32000 Vukovar</item>
    </izvorni_sadrzaj>
    <derivirana_varijabla naziv="DomainObject.Predmet.ProtuStrankaListFormatedWithAdressOIB_1">
      <item>4 MONTERA j.d.o.o. za usluge, OIB 02964203103, Olajnica 9/13, 32000 Vukovar</item>
    </derivirana_varijabla>
  </DomainObject.Predmet.ProtuStrankaListFormatedWithAdressOIB>
  <DomainObject.Predmet.ProtuStrankaListNazivFormated>
    <izvorni_sadrzaj>
      <item>4 MONTERA j.d.o.o. za usluge</item>
    </izvorni_sadrzaj>
    <derivirana_varijabla naziv="DomainObject.Predmet.ProtuStrankaListNazivFormated_1">
      <item>4 MONTERA j.d.o.o. za usluge</item>
    </derivirana_varijabla>
  </DomainObject.Predmet.ProtuStrankaListNazivFormated>
  <DomainObject.Predmet.ProtuStrankaListNazivFormatedOIB>
    <izvorni_sadrzaj>
      <item>4 MONTERA j.d.o.o. za usluge, OIB 02964203103</item>
    </izvorni_sadrzaj>
    <derivirana_varijabla naziv="DomainObject.Predmet.ProtuStrankaListNazivFormatedOIB_1">
      <item>4 MONTERA j.d.o.o. za usluge, OIB 02964203103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Porezno mjesto Vukovar</izvorni_sadrzaj>
    <derivirana_varijabla naziv="DomainObject.Predmet.StrankaIDrugi_1">Ministarstvo financija Porezna uprava Porezno mjesto Vukovar</derivirana_varijabla>
  </DomainObject.Predmet.StrankaIDrugi>
  <DomainObject.Predmet.ProtustrankaIDrugi>
    <izvorni_sadrzaj>4 MONTERA j.d.o.o. za usluge</izvorni_sadrzaj>
    <derivirana_varijabla naziv="DomainObject.Predmet.ProtustrankaIDrugi_1">4 MONTERA j.d.o.o. za usluge</derivirana_varijabla>
  </DomainObject.Predmet.ProtustrankaIDrugi>
  <DomainObject.Predmet.StrankaIDrugiAdressOIB>
    <izvorni_sadrzaj>Ministarstvo financija Porezna uprava Porezno mjesto Vukovar, OIB 18683136487</izvorni_sadrzaj>
    <derivirana_varijabla naziv="DomainObject.Predmet.StrankaIDrugiAdressOIB_1">Ministarstvo financija Porezna uprava Porezno mjesto Vukovar, OIB 18683136487</derivirana_varijabla>
  </DomainObject.Predmet.StrankaIDrugiAdressOIB>
  <DomainObject.Predmet.ProtustrankaIDrugiAdressOIB>
    <izvorni_sadrzaj>4 MONTERA j.d.o.o. za usluge, OIB 02964203103, Olajnica 9/13, 32000 Vukovar</izvorni_sadrzaj>
    <derivirana_varijabla naziv="DomainObject.Predmet.ProtustrankaIDrugiAdressOIB_1">4 MONTERA j.d.o.o. za usluge, OIB 02964203103, Olajnica 9/13,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MONTERA j.d.o.o. za usluge</item>
      <item>Ministarstvo financija Porezna uprava Porezno mjesto Vukovar</item>
    </izvorni_sadrzaj>
    <derivirana_varijabla naziv="DomainObject.Predmet.SudioniciListNaziv_1">
      <item>4 MONTERA j.d.o.o. za usluge</item>
      <item>Ministarstvo financija Porezna uprava Porezno mjesto Vukovar</item>
    </derivirana_varijabla>
  </DomainObject.Predmet.SudioniciListNaziv>
  <DomainObject.Predmet.SudioniciListAdressOIB>
    <izvorni_sadrzaj>
      <item>4 MONTERA j.d.o.o. za usluge, OIB 02964203103, Olajnica 9/13,32000 Vukovar</item>
      <item>Ministarstvo financija Porezna uprava Porezno mjesto Vukovar, OIB 18683136487</item>
    </izvorni_sadrzaj>
    <derivirana_varijabla naziv="DomainObject.Predmet.SudioniciListAdressOIB_1">
      <item>4 MONTERA j.d.o.o. za usluge, OIB 02964203103, Olajnica 9/13,32000 Vukovar</item>
      <item>Ministarstvo financija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02964203103</item>
      <item>, OIB 18683136487</item>
    </izvorni_sadrzaj>
    <derivirana_varijabla naziv="DomainObject.Predmet.SudioniciListNazivOIB_1">
      <item>, OIB 02964203103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459E8-CBAC-401E-AC2C-F113F6F613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3058</properties:Characters>
  <properties:Lines>88</properties:Lines>
  <properties:Paragraphs>25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2018-02-19T08:15:00Z</cp:lastPrinted>
  <dcterms:modified xmlns:xsi="http://www.w3.org/2001/XMLSchema-instance" xsi:type="dcterms:W3CDTF">2018-02-19T08:59:00Z</dcterms:modified>
  <cp:revision>47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zz.docx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