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957d" w14:paraId="5f7957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8A7FEF">
        <w:rPr>
          <w:rFonts w:hAnsi="Times New Roman" w:ascii="Times New Roman"/>
          <w:b/>
          <w:sz w:val="24"/>
          <w:szCs w:val="24"/>
        </w:rPr>
        <w:t>96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8A7FEF">
        <w:rPr>
          <w:rFonts w:hAnsi="Times New Roman" w:ascii="Times New Roman"/>
        </w:rPr>
        <w:t>96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A6C56">
        <w:rPr>
          <w:rFonts w:hAnsi="Times New Roman" w:ascii="Times New Roman"/>
        </w:rPr>
        <w:t xml:space="preserve"> </w:t>
      </w:r>
      <w:r w:rsidR="008A7FEF" w:rsidRPr="008A7FEF">
        <w:rPr>
          <w:rFonts w:hAnsi="Times New Roman" w:ascii="Times New Roman"/>
        </w:rPr>
        <w:t>KONFEDERACIJA HRVATSKE INDUSTRIJE I PODUZETNIKA</w:t>
      </w:r>
      <w:r w:rsidR="008A7FEF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8A7FEF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8A7FEF" w:rsidRPr="008A7FEF">
        <w:rPr>
          <w:rFonts w:hAnsi="Times New Roman" w:ascii="Times New Roman"/>
        </w:rPr>
        <w:t>84948426453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2D8C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74F31"/>
    <w:rsid w:val="005A0C47"/>
    <w:rsid w:val="005A4E46"/>
    <w:rsid w:val="005A6C5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D8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D8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D8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D8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D8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D8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D8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D8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9396</izvorni_sadrzaj>
    <derivirana_varijabla naziv="DomainObject.Predmet.Broj_1">9396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St-9396/2015</izvorni_sadrzaj>
    <derivirana_varijabla naziv="DomainObject.Predmet.OznakaBroj_1">St-9396/2015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KONFEDERACIJA HRVATSKE INDUSTRIJE I PODUZETNIKA</izvorni_sadrzaj>
    <derivirana_varijabla naziv="DomainObject.Predmet.ProtustrankaFormated_1">  KONFEDERACIJA HRVATSKE INDUSTRIJE I PODUZETNIKA</derivirana_varijabla>
  </DomainObject.Predmet.ProtustrankaFormated>
  <DomainObject.Predmet.ProtustrankaFormatedOIB>
    <izvorni_sadrzaj>  KONFEDERACIJA HRVATSKE INDUSTRIJE I PODUZETNIKA, OIB 84948426453</izvorni_sadrzaj>
    <derivirana_varijabla naziv="DomainObject.Predmet.ProtustrankaFormatedOIB_1">  KONFEDERACIJA HRVATSKE INDUSTRIJE I PODUZETNIKA, OIB 84948426453</derivirana_varijabla>
  </DomainObject.Predmet.ProtustrankaFormatedOIB>
  <DomainObject.Predmet.ProtustrankaFormatedWithAdress>
    <izvorni_sadrzaj> KONFEDERACIJA HRVATSKE INDUSTRIJE I PODUZETNIKA, Masarykova 22, 10000 Zagreb</izvorni_sadrzaj>
    <derivirana_varijabla naziv="DomainObject.Predmet.ProtustrankaFormatedWithAdress_1"> KONFEDERACIJA HRVATSKE INDUSTRIJE I PODUZETNIKA, Masarykova 22, 10000 Zagreb</derivirana_varijabla>
  </DomainObject.Predmet.ProtustrankaFormatedWithAdress>
  <DomainObject.Predmet.ProtustrankaFormatedWithAdressOIB>
    <izvorni_sadrzaj> KONFEDERACIJA HRVATSKE INDUSTRIJE I PODUZETNIKA, OIB 84948426453, Masarykova 22, 10000 Zagreb</izvorni_sadrzaj>
    <derivirana_varijabla naziv="DomainObject.Predmet.ProtustrankaFormatedWithAdressOIB_1"> KONFEDERACIJA HRVATSKE INDUSTRIJE I PODUZETNIKA, OIB 84948426453, Masarykova 22, 10000 Zagreb</derivirana_varijabla>
  </DomainObject.Predmet.ProtustrankaFormatedWithAdressOIB>
  <DomainObject.Predmet.ProtustrankaWithAdress>
    <izvorni_sadrzaj>KONFEDERACIJA HRVATSKE INDUSTRIJE I PODUZETNIKA Masarykova 22, 10000 Zagreb</izvorni_sadrzaj>
    <derivirana_varijabla naziv="DomainObject.Predmet.ProtustrankaWithAdress_1">KONFEDERACIJA HRVATSKE INDUSTRIJE I PODUZETNIKA Masarykova 22, 10000 Zagreb</derivirana_varijabla>
  </DomainObject.Predmet.ProtustrankaWithAdress>
  <DomainObject.Predmet.ProtustrankaWithAdressOIB>
    <izvorni_sadrzaj>KONFEDERACIJA HRVATSKE INDUSTRIJE I PODUZETNIKA, OIB 84948426453, Masarykova 22, 10000 Zagreb</izvorni_sadrzaj>
    <derivirana_varijabla naziv="DomainObject.Predmet.ProtustrankaWithAdressOIB_1">KONFEDERACIJA HRVATSKE INDUSTRIJE I PODUZETNIKA, OIB 84948426453, Masarykova 22, 10000 Zagreb</derivirana_varijabla>
  </DomainObject.Predmet.ProtustrankaWithAdressOIB>
  <DomainObject.Predmet.ProtustrankaNazivFormated>
    <izvorni_sadrzaj>KONFEDERACIJA HRVATSKE INDUSTRIJE I PODUZETNIKA</izvorni_sadrzaj>
    <derivirana_varijabla naziv="DomainObject.Predmet.ProtustrankaNazivFormated_1">KONFEDERACIJA HRVATSKE INDUSTRIJE I PODUZETNIKA</derivirana_varijabla>
  </DomainObject.Predmet.ProtustrankaNazivFormated>
  <DomainObject.Predmet.ProtustrankaNazivFormatedOIB>
    <izvorni_sadrzaj>KONFEDERACIJA HRVATSKE INDUSTRIJE I PODUZETNIKA, OIB 84948426453</izvorni_sadrzaj>
    <derivirana_varijabla naziv="DomainObject.Predmet.ProtustrankaNazivFormatedOIB_1">KONFEDERACIJA HRVATSKE INDUSTRIJE I PODUZETNIKA, OIB 84948426453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KONFEDERACIJA HRVATSKE INDUSTRIJE I PODUZETNIKA</item>
    </izvorni_sadrzaj>
    <derivirana_varijabla naziv="DomainObject.Predmet.ProtuStrankaListFormated_1">
      <item>KONFEDERACIJA HRVATSKE INDUSTRIJE I PODUZETNIKA</item>
    </derivirana_varijabla>
  </DomainObject.Predmet.ProtuStrankaListFormated>
  <DomainObject.Predmet.ProtuStrankaListFormatedOIB>
    <izvorni_sadrzaj>
      <item>KONFEDERACIJA HRVATSKE INDUSTRIJE I PODUZETNIKA, OIB 84948426453</item>
    </izvorni_sadrzaj>
    <derivirana_varijabla naziv="DomainObject.Predmet.ProtuStrankaListFormatedOIB_1">
      <item>KONFEDERACIJA HRVATSKE INDUSTRIJE I PODUZETNIKA, OIB 84948426453</item>
    </derivirana_varijabla>
  </DomainObject.Predmet.ProtuStrankaListFormatedOIB>
  <DomainObject.Predmet.ProtuStrankaListFormatedWithAdress>
    <izvorni_sadrzaj>
      <item>KONFEDERACIJA HRVATSKE INDUSTRIJE I PODUZETNIKA, Masarykova 22, 10000 Zagreb</item>
    </izvorni_sadrzaj>
    <derivirana_varijabla naziv="DomainObject.Predmet.ProtuStrankaListFormatedWithAdress_1">
      <item>KONFEDERACIJA HRVATSKE INDUSTRIJE I PODUZETNIKA, Masarykova 22, 10000 Zagreb</item>
    </derivirana_varijabla>
  </DomainObject.Predmet.ProtuStrankaListFormatedWithAdress>
  <DomainObject.Predmet.ProtuStrankaListFormatedWithAdressOIB>
    <izvorni_sadrzaj>
      <item>KONFEDERACIJA HRVATSKE INDUSTRIJE I PODUZETNIKA, OIB 84948426453, Masarykova 22, 10000 Zagreb</item>
    </izvorni_sadrzaj>
    <derivirana_varijabla naziv="DomainObject.Predmet.ProtuStrankaListFormatedWithAdressOIB_1">
      <item>KONFEDERACIJA HRVATSKE INDUSTRIJE I PODUZETNIKA, OIB 84948426453, Masarykova 22, 10000 Zagreb</item>
    </derivirana_varijabla>
  </DomainObject.Predmet.ProtuStrankaListFormatedWithAdressOIB>
  <DomainObject.Predmet.ProtuStrankaListNazivFormated>
    <izvorni_sadrzaj>
      <item>KONFEDERACIJA HRVATSKE INDUSTRIJE I PODUZETNIKA</item>
    </izvorni_sadrzaj>
    <derivirana_varijabla naziv="DomainObject.Predmet.ProtuStrankaListNazivFormated_1">
      <item>KONFEDERACIJA HRVATSKE INDUSTRIJE I PODUZETNIKA</item>
    </derivirana_varijabla>
  </DomainObject.Predmet.ProtuStrankaListNazivFormated>
  <DomainObject.Predmet.ProtuStrankaListNazivFormatedOIB>
    <izvorni_sadrzaj>
      <item>KONFEDERACIJA HRVATSKE INDUSTRIJE I PODUZETNIKA, OIB 84948426453</item>
    </izvorni_sadrzaj>
    <derivirana_varijabla naziv="DomainObject.Predmet.ProtuStrankaListNazivFormatedOIB_1">
      <item>KONFEDERACIJA HRVATSKE INDUSTRIJE I PODUZETNIKA, OIB 84948426453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KONFEDERACIJA HRVATSKE INDUSTRIJE I PODUZETNIKA</izvorni_sadrzaj>
    <derivirana_varijabla naziv="DomainObject.Predmet.ProtustrankaIDrugi_1">KONFEDERACIJA HRVATSKE INDUSTRIJE I PODUZETNIKA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KONFEDERACIJA HRVATSKE INDUSTRIJE I PODUZETNIKA, OIB 84948426453, Masarykova 22, 10000 Zagreb</izvorni_sadrzaj>
    <derivirana_varijabla naziv="DomainObject.Predmet.ProtustrankaIDrugiAdressOIB_1">KONFEDERACIJA HRVATSKE INDUSTRIJE I PODUZETNIKA, OIB 84948426453, Masarykova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KONFEDERACIJA HRVATSKE INDUSTRIJE I PODUZETNIKA</item>
    </izvorni_sadrzaj>
    <derivirana_varijabla naziv="DomainObject.Predmet.SudioniciListNaziv_1">
      <item>FINA Regionalni centar Zagreb</item>
      <item>KONFEDERACIJA HRVATSKE INDUSTRIJE I PODUZETNIKA</item>
    </derivirana_varijabla>
  </DomainObject.Predmet.SudioniciListNaziv>
  <DomainObject.Predmet.SudioniciListAdressOIB>
    <izvorni_sadrzaj>
      <item>FINA Regionalni centar Zagreb, OIB 85821130368, Trg svibanjskih žrtava 1995. 1,10000 Zagreb</item>
      <item>KONFEDERACIJA HRVATSKE INDUSTRIJE I PODUZETNIKA, OIB 84948426453, Masarykova 22,10000 Zagreb</item>
    </izvorni_sadrzaj>
    <derivirana_varijabla naziv="DomainObject.Predmet.SudioniciListAdressOIB_1">
      <item>FINA Regionalni centar Zagreb, OIB 85821130368, Trg svibanjskih žrtava 1995. 1,10000 Zagreb</item>
      <item>KONFEDERACIJA HRVATSKE INDUSTRIJE I PODUZETNIKA, OIB 84948426453,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84948426453</item>
    </izvorni_sadrzaj>
    <derivirana_varijabla naziv="DomainObject.Predmet.SudioniciListNazivOIB_1">
      <item>, OIB 85821130368</item>
      <item>, OIB 84948426453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786</properties:Characters>
  <properties:Lines>50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2016-04-16T11:26:00Z</cp:lastPrinted>
  <dcterms:modified xmlns:xsi="http://www.w3.org/2001/XMLSchema-instance" xsi:type="dcterms:W3CDTF">2016-04-16T11:26:00Z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