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cf32" w14:paraId="54ecf3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AF0FB4">
        <w:t>2247/16</w:t>
      </w:r>
      <w:r w:rsidR="00C93448">
        <w:t>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AF0FB4">
        <w:t xml:space="preserve"> </w:t>
      </w:r>
      <w:r w:rsidR="00AF0FB4" w:rsidRPr="00AF0FB4">
        <w:t>EGENUS j.d.o.o.</w:t>
      </w:r>
      <w:r w:rsidR="00AF0FB4">
        <w:t xml:space="preserve"> Osijek, Sljemenska 53 OIB </w:t>
      </w:r>
      <w:r w:rsidR="00AF0FB4" w:rsidRPr="00AF0FB4">
        <w:t>24974025310</w:t>
      </w:r>
      <w:r w:rsidR="00AF0FB4">
        <w:t xml:space="preserve">, MBS </w:t>
      </w:r>
      <w:r w:rsidR="00AF0FB4" w:rsidRPr="00AF0FB4">
        <w:t>030152040</w:t>
      </w:r>
      <w:r w:rsidR="00C93448">
        <w:t xml:space="preserve">, </w:t>
      </w:r>
      <w:r>
        <w:t xml:space="preserve">temeljem članka 430. Stečajnog zakona („Narodne novine“ 71/15), dana </w:t>
      </w:r>
      <w:r w:rsidR="00734C45">
        <w:t xml:space="preserve">23.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B62F5">
        <w:t>EGENUS j.d.o.o. Osijek, Sljemenska 53 OIB 24974025310, MBS 030152040</w:t>
      </w:r>
      <w:r w:rsidR="002D7376">
        <w:t xml:space="preserve">, </w:t>
      </w:r>
      <w:r>
        <w:t xml:space="preserve">iznosi </w:t>
      </w:r>
      <w:r w:rsidR="001B62F5">
        <w:t>7.778,93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734C45">
        <w:t>DANIJELA MIŠNIĆ iz Osijeka, Sljemenska 53,</w:t>
      </w:r>
      <w:r w:rsidR="006131CD">
        <w:t xml:space="preserve"> </w:t>
      </w:r>
      <w:r w:rsidR="00734C45">
        <w:t>OIB 66203796473</w:t>
      </w:r>
      <w:r w:rsidR="00FB1F3C">
        <w:t>,</w:t>
      </w:r>
      <w:r w:rsidR="00930E01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34C45">
        <w:t>2247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734C45">
        <w:t>23.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734C45" w:rsidP="00D641DA" w:rsidR="00532E0A" w:rsidRPr="00D641DA">
      <w:pPr>
        <w:numPr>
          <w:ilvl w:val="0"/>
          <w:numId w:val="1"/>
        </w:numPr>
      </w:pPr>
      <w:r>
        <w:t xml:space="preserve">kal. 20.11.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1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0F6D95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801D7"/>
    <w:rsid w:val="001970DA"/>
    <w:rsid w:val="001A0D06"/>
    <w:rsid w:val="001A7AC1"/>
    <w:rsid w:val="001B0957"/>
    <w:rsid w:val="001B2837"/>
    <w:rsid w:val="001B49A2"/>
    <w:rsid w:val="001B5459"/>
    <w:rsid w:val="001B5F20"/>
    <w:rsid w:val="001B62F5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CD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34C45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0FB4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St-2247/2016</izvorni_sadrzaj>
    <derivirana_varijabla naziv="DomainObject.Predmet.OznakaBroj_1">St-2247/2016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EGENUS j.d.o.o. za trgovinu, proizvodnju i usluge</izvorni_sadrzaj>
    <derivirana_varijabla naziv="DomainObject.Predmet.ProtustrankaFormated_1">  EGENUS j.d.o.o. za trgovinu, proizvodnju i usluge</derivirana_varijabla>
  </DomainObject.Predmet.ProtustrankaFormated>
  <DomainObject.Predmet.ProtustrankaFormatedOIB>
    <izvorni_sadrzaj>  EGENUS j.d.o.o. za trgovinu, proizvodnju i usluge, OIB 24974025310</izvorni_sadrzaj>
    <derivirana_varijabla naziv="DomainObject.Predmet.ProtustrankaFormatedOIB_1">  EGENUS j.d.o.o. za trgovinu, proizvodnju i usluge, OIB 24974025310</derivirana_varijabla>
  </DomainObject.Predmet.ProtustrankaFormatedOIB>
  <DomainObject.Predmet.ProtustrankaFormatedWithAdress>
    <izvorni_sadrzaj> EGENUS j.d.o.o. za trgovinu, proizvodnju i usluge, Sljemenska 53, 31000 Osijek</izvorni_sadrzaj>
    <derivirana_varijabla naziv="DomainObject.Predmet.ProtustrankaFormatedWithAdress_1"> EGENUS j.d.o.o. za trgovinu, proizvodnju i usluge, Sljemenska 53, 31000 Osijek</derivirana_varijabla>
  </DomainObject.Predmet.ProtustrankaFormatedWithAdress>
  <DomainObject.Predmet.ProtustrankaFormatedWithAdressOIB>
    <izvorni_sadrzaj> EGENUS j.d.o.o. za trgovinu, proizvodnju i usluge, OIB 24974025310, Sljemenska 53, 31000 Osijek</izvorni_sadrzaj>
    <derivirana_varijabla naziv="DomainObject.Predmet.ProtustrankaFormatedWithAdressOIB_1"> EGENUS j.d.o.o. za trgovinu, proizvodnju i usluge, OIB 24974025310, Sljemenska 53, 31000 Osijek</derivirana_varijabla>
  </DomainObject.Predmet.ProtustrankaFormatedWithAdressOIB>
  <DomainObject.Predmet.ProtustrankaWithAdress>
    <izvorni_sadrzaj>EGENUS j.d.o.o. za trgovinu, proizvodnju i usluge Sljemenska 53, 31000 Osijek</izvorni_sadrzaj>
    <derivirana_varijabla naziv="DomainObject.Predmet.ProtustrankaWithAdress_1">EGENUS j.d.o.o. za trgovinu, proizvodnju i usluge Sljemenska 53, 31000 Osijek</derivirana_varijabla>
  </DomainObject.Predmet.ProtustrankaWithAdress>
  <DomainObject.Predmet.ProtustrankaWithAdressOIB>
    <izvorni_sadrzaj>EGENUS j.d.o.o. za trgovinu, proizvodnju i usluge, OIB 24974025310, Sljemenska 53, 31000 Osijek</izvorni_sadrzaj>
    <derivirana_varijabla naziv="DomainObject.Predmet.ProtustrankaWithAdressOIB_1">EGENUS j.d.o.o. za trgovinu, proizvodnju i usluge, OIB 24974025310, Sljemenska 53, 31000 Osijek</derivirana_varijabla>
  </DomainObject.Predmet.ProtustrankaWithAdressOIB>
  <DomainObject.Predmet.ProtustrankaNazivFormated>
    <izvorni_sadrzaj>EGENUS j.d.o.o. za trgovinu, proizvodnju i usluge</izvorni_sadrzaj>
    <derivirana_varijabla naziv="DomainObject.Predmet.ProtustrankaNazivFormated_1">EGENUS j.d.o.o. za trgovinu, proizvodnju i usluge</derivirana_varijabla>
  </DomainObject.Predmet.ProtustrankaNazivFormated>
  <DomainObject.Predmet.ProtustrankaNazivFormatedOIB>
    <izvorni_sadrzaj>EGENUS j.d.o.o. za trgovinu, proizvodnju i usluge, OIB 24974025310</izvorni_sadrzaj>
    <derivirana_varijabla naziv="DomainObject.Predmet.ProtustrankaNazivFormatedOIB_1">EGENUS j.d.o.o. za trgovinu, proizvodnju i usluge, OIB 24974025310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EGENUS j.d.o.o. za trgovinu, proizvodnju i usluge</item>
    </izvorni_sadrzaj>
    <derivirana_varijabla naziv="DomainObject.Predmet.ProtuStrankaListFormated_1">
      <item>EGENUS j.d.o.o. za trgovinu, proizvodnju i usluge</item>
    </derivirana_varijabla>
  </DomainObject.Predmet.ProtuStrankaListFormated>
  <DomainObject.Predmet.ProtuStrankaListFormatedOIB>
    <izvorni_sadrzaj>
      <item>EGENUS j.d.o.o. za trgovinu, proizvodnju i usluge, OIB 24974025310</item>
    </izvorni_sadrzaj>
    <derivirana_varijabla naziv="DomainObject.Predmet.ProtuStrankaListFormatedOIB_1">
      <item>EGENUS j.d.o.o. za trgovinu, proizvodnju i usluge, OIB 24974025310</item>
    </derivirana_varijabla>
  </DomainObject.Predmet.ProtuStrankaListFormatedOIB>
  <DomainObject.Predmet.ProtuStrankaListFormatedWithAdress>
    <izvorni_sadrzaj>
      <item>EGENUS j.d.o.o. za trgovinu, proizvodnju i usluge, Sljemenska 53, 31000 Osijek</item>
    </izvorni_sadrzaj>
    <derivirana_varijabla naziv="DomainObject.Predmet.ProtuStrankaListFormatedWithAdress_1">
      <item>EGENUS j.d.o.o. za trgovinu, proizvodnju i usluge, Sljemenska 53, 31000 Osijek</item>
    </derivirana_varijabla>
  </DomainObject.Predmet.ProtuStrankaListFormatedWithAdress>
  <DomainObject.Predmet.ProtuStrankaListFormatedWithAdressOIB>
    <izvorni_sadrzaj>
      <item>EGENUS j.d.o.o. za trgovinu, proizvodnju i usluge, OIB 24974025310, Sljemenska 53, 31000 Osijek</item>
    </izvorni_sadrzaj>
    <derivirana_varijabla naziv="DomainObject.Predmet.ProtuStrankaListFormatedWithAdressOIB_1">
      <item>EGENUS j.d.o.o. za trgovinu, proizvodnju i usluge, OIB 24974025310, Sljemenska 53, 31000 Osijek</item>
    </derivirana_varijabla>
  </DomainObject.Predmet.ProtuStrankaListFormatedWithAdressOIB>
  <DomainObject.Predmet.ProtuStrankaListNazivFormated>
    <izvorni_sadrzaj>
      <item>EGENUS j.d.o.o. za trgovinu, proizvodnju i usluge</item>
    </izvorni_sadrzaj>
    <derivirana_varijabla naziv="DomainObject.Predmet.ProtuStrankaListNazivFormated_1">
      <item>EGENUS j.d.o.o. za trgovinu, proizvodnju i usluge</item>
    </derivirana_varijabla>
  </DomainObject.Predmet.ProtuStrankaListNazivFormated>
  <DomainObject.Predmet.ProtuStrankaListNazivFormatedOIB>
    <izvorni_sadrzaj>
      <item>EGENUS j.d.o.o. za trgovinu, proizvodnju i usluge, OIB 24974025310</item>
    </izvorni_sadrzaj>
    <derivirana_varijabla naziv="DomainObject.Predmet.ProtuStrankaListNazivFormatedOIB_1">
      <item>EGENUS j.d.o.o. za trgovinu, proizvodnju i usluge, OIB 24974025310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EGENUS j.d.o.o. za trgovinu, proizvodnju i usluge</izvorni_sadrzaj>
    <derivirana_varijabla naziv="DomainObject.Predmet.ProtustrankaIDrugi_1">EGENUS j.d.o.o.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EGENUS j.d.o.o. za trgovinu, proizvodnju i usluge, OIB 24974025310, Sljemenska 53, 31000 Osijek</izvorni_sadrzaj>
    <derivirana_varijabla naziv="DomainObject.Predmet.ProtustrankaIDrugiAdressOIB_1">EGENUS j.d.o.o. za trgovinu, proizvodnju i usluge, OIB 24974025310, Sljemenska 53,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EGENUS j.d.o.o. za trgovinu, proizvodnju i usluge</item>
    </izvorni_sadrzaj>
    <derivirana_varijabla naziv="DomainObject.Predmet.SudioniciListNaziv_1">
      <item>FINA RC OSIJEK</item>
      <item>EGENUS j.d.o.o. za trgovinu, proizvodnju i usluge</item>
    </derivirana_varijabla>
  </DomainObject.Predmet.SudioniciListNaziv>
  <DomainObject.Predmet.SudioniciListAdressOIB>
    <izvorni_sadrzaj>
      <item>FINA RC OSIJEK, OIB 85821130368</item>
      <item>EGENUS j.d.o.o. za trgovinu, proizvodnju i usluge, OIB 24974025310, Sljemenska 53,31000 Osijek</item>
    </izvorni_sadrzaj>
    <derivirana_varijabla naziv="DomainObject.Predmet.SudioniciListAdressOIB_1">
      <item>FINA RC OSIJEK, OIB 85821130368</item>
      <item>EGENUS j.d.o.o. za trgovinu, proizvodnju i usluge, OIB 24974025310, Sljemenska 53,31000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24974025310</item>
    </izvorni_sadrzaj>
    <derivirana_varijabla naziv="DomainObject.Predmet.SudioniciListNazivOIB_1">
      <item>, OIB 85821130368</item>
      <item>, OIB 24974025310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1899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2016-09-23T06:53:00Z</dcterms:created>
  <dc:creator>Korisnik</dc:creator>
  <cp:lastModifiedBy>Sanja Ban</cp:lastModifiedBy>
  <cp:lastPrinted>2016-09-23T06:52:00Z</cp:lastPrinted>
  <dcterms:modified xmlns:xsi="http://www.w3.org/2001/XMLSchema-instance" xsi:type="dcterms:W3CDTF">2016-09-23T06:56:00Z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