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a779f" w14:paraId="66a779f" w:rsidRDefault="002129B9" w:rsidP="0085221D" w:rsidR="00750685" w:rsidRPr="00B062CD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062CD">
        <w:rPr>
          <w:noProof/>
        </w:rPr>
        <w:t xml:space="preserve">         </w:t>
      </w:r>
      <w:r w:rsidR="00193220" w:rsidRPr="00B062CD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29B9" w:rsidP="0085221D" w:rsidR="00750685" w:rsidRPr="00B062CD">
      <w:pPr>
        <w:ind w:hanging="720" w:left="360"/>
        <w:jc w:val="both"/>
        <w:rPr>
          <w:rStyle w:val="Naglaeno"/>
          <w:b w:val="false"/>
        </w:rPr>
      </w:pPr>
      <w:r w:rsidRPr="00B062CD">
        <w:rPr>
          <w:rStyle w:val="Naglaeno"/>
          <w:b w:val="false"/>
        </w:rPr>
        <w:t xml:space="preserve">   </w:t>
      </w:r>
      <w:r w:rsidR="00750685" w:rsidRPr="00B062CD">
        <w:rPr>
          <w:rStyle w:val="Naglaeno"/>
          <w:b w:val="false"/>
        </w:rPr>
        <w:t>REPUBLIKA HRVATSKA</w:t>
      </w:r>
    </w:p>
    <w:p w:rsidRDefault="00750685" w:rsidP="0085221D" w:rsidR="00750685" w:rsidRPr="00B062CD">
      <w:pPr>
        <w:ind w:hanging="720" w:left="360"/>
        <w:jc w:val="both"/>
        <w:rPr>
          <w:rStyle w:val="Naglaeno"/>
          <w:b w:val="false"/>
        </w:rPr>
      </w:pPr>
      <w:r w:rsidRPr="00B062CD">
        <w:rPr>
          <w:rStyle w:val="Naglaeno"/>
          <w:b w:val="false"/>
        </w:rPr>
        <w:t>TRGOVAČKI SUD U OSIJEKU</w:t>
      </w:r>
    </w:p>
    <w:p w:rsidRDefault="004028BF" w:rsidP="0085221D" w:rsidR="004028BF" w:rsidRPr="00B062CD">
      <w:pPr>
        <w:jc w:val="both"/>
        <w:rPr>
          <w:rStyle w:val="Naglaeno"/>
          <w:b w:val="false"/>
        </w:rPr>
      </w:pPr>
    </w:p>
    <w:p w:rsidRDefault="00E10140" w:rsidP="00E10140" w:rsidR="00E10140" w:rsidRPr="00B062CD">
      <w:pPr>
        <w:jc w:val="center"/>
      </w:pPr>
      <w:r w:rsidRPr="00B062CD">
        <w:t>R E P U B L I K A   H R V A T S K A</w:t>
      </w:r>
    </w:p>
    <w:p w:rsidRDefault="00E10140" w:rsidP="00E10140" w:rsidR="00E10140" w:rsidRPr="00B062CD">
      <w:pPr>
        <w:jc w:val="center"/>
      </w:pPr>
      <w:r w:rsidRPr="00B062CD">
        <w:t>R J E Š E N J E</w:t>
      </w:r>
    </w:p>
    <w:p w:rsidRDefault="004028BF" w:rsidP="00E10140" w:rsidR="004028BF" w:rsidRPr="00B062CD"/>
    <w:p w:rsidRDefault="00E10140" w:rsidP="004271DB" w:rsidR="00E10140" w:rsidRPr="00B062CD">
      <w:pPr>
        <w:jc w:val="both"/>
      </w:pPr>
      <w:r w:rsidRPr="00B062CD">
        <w:tab/>
        <w:t>Trgovački sud u Osijeku, po stečajnom sucu mr.</w:t>
      </w:r>
      <w:r w:rsidR="00CB70A2" w:rsidRPr="00B062CD">
        <w:t xml:space="preserve"> </w:t>
      </w:r>
      <w:r w:rsidRPr="00B062CD">
        <w:t xml:space="preserve">sc. Borisu Vukoviću u stečajnom postupku radi naknadne diobe </w:t>
      </w:r>
      <w:r w:rsidR="00ED0E51" w:rsidRPr="00B062CD">
        <w:t xml:space="preserve">Stečajne mase </w:t>
      </w:r>
      <w:r w:rsidR="004271DB" w:rsidRPr="00B062CD">
        <w:t>iza PZ KOZARAC KARANAC, Vinkovci, Antuna Mihanovića 1, MBS: 030185625, OIB: 78130697086</w:t>
      </w:r>
      <w:r w:rsidR="00ED0E51" w:rsidRPr="00B062CD">
        <w:t xml:space="preserve">, </w:t>
      </w:r>
      <w:r w:rsidR="001842C4" w:rsidRPr="00B062CD">
        <w:t>2</w:t>
      </w:r>
      <w:r w:rsidR="004271DB" w:rsidRPr="00B062CD">
        <w:t>5</w:t>
      </w:r>
      <w:r w:rsidRPr="00B062CD">
        <w:t>. svibnja 2017.</w:t>
      </w:r>
    </w:p>
    <w:p w:rsidRDefault="00E10140" w:rsidP="00E10140" w:rsidR="00E10140" w:rsidRPr="00B062CD">
      <w:pPr>
        <w:jc w:val="both"/>
      </w:pPr>
    </w:p>
    <w:p w:rsidRDefault="004028BF" w:rsidP="00E10140" w:rsidR="004028BF" w:rsidRPr="00B062CD">
      <w:pPr>
        <w:jc w:val="both"/>
      </w:pPr>
    </w:p>
    <w:p w:rsidRDefault="00E10140" w:rsidP="00E00FD1" w:rsidR="00B22F1D" w:rsidRPr="00B062CD">
      <w:pPr>
        <w:jc w:val="center"/>
      </w:pPr>
      <w:r w:rsidRPr="00B062CD">
        <w:t>r i j e š i o  j e</w:t>
      </w:r>
    </w:p>
    <w:p w:rsidRDefault="004028BF" w:rsidP="00CB70A2" w:rsidR="004028BF"/>
    <w:p w:rsidRDefault="00C07333" w:rsidP="00CB70A2" w:rsidR="00C07333" w:rsidRPr="00B062CD"/>
    <w:p w:rsidRDefault="00E10140" w:rsidP="00407C90" w:rsidR="00E10140" w:rsidRPr="00B062CD">
      <w:pPr>
        <w:pStyle w:val="Odlomakpopisa"/>
        <w:numPr>
          <w:ilvl w:val="0"/>
          <w:numId w:val="21"/>
        </w:numPr>
        <w:jc w:val="both"/>
      </w:pPr>
      <w:r w:rsidRPr="00B062CD">
        <w:t xml:space="preserve">Utvrđuju se tražbine </w:t>
      </w:r>
      <w:r w:rsidR="007F6BFF" w:rsidRPr="007268D8">
        <w:rPr>
          <w:b/>
          <w:lang w:val="hr-HR"/>
        </w:rPr>
        <w:t>prvog</w:t>
      </w:r>
      <w:r w:rsidR="007F6BFF" w:rsidRPr="00B062CD">
        <w:t xml:space="preserve"> </w:t>
      </w:r>
      <w:r w:rsidRPr="00B062CD">
        <w:t>višeg isplatnog reda:</w:t>
      </w:r>
    </w:p>
    <w:p w:rsidRDefault="00E10140" w:rsidP="00E10140" w:rsidR="00E10140" w:rsidRPr="00B062CD">
      <w:pPr>
        <w:ind w:firstLine="708"/>
        <w:jc w:val="both"/>
      </w:pPr>
    </w:p>
    <w:p w:rsidRDefault="007F6BFF" w:rsidP="007F6BFF" w:rsidR="00E10140" w:rsidRPr="00B062CD">
      <w:pPr>
        <w:pStyle w:val="Odlomakpopisa"/>
        <w:numPr>
          <w:ilvl w:val="0"/>
          <w:numId w:val="23"/>
        </w:numPr>
        <w:jc w:val="both"/>
        <w:rPr>
          <w:lang w:eastAsia="en-US"/>
        </w:rPr>
      </w:pPr>
      <w:r w:rsidRPr="00B062CD">
        <w:t>Republika Hrvatska, Ministarstvo financija, Porezna uprava, Područni ured Slavonija i Baranja</w:t>
      </w:r>
      <w:r w:rsidRPr="00B062CD">
        <w:rPr>
          <w:lang w:val="hr-HR"/>
        </w:rPr>
        <w:t xml:space="preserve">, </w:t>
      </w:r>
      <w:r w:rsidR="00E10140" w:rsidRPr="00B062CD">
        <w:t xml:space="preserve">OIB </w:t>
      </w:r>
      <w:r w:rsidRPr="00B062CD">
        <w:t>18683136487</w:t>
      </w:r>
      <w:r w:rsidRPr="00B062CD">
        <w:rPr>
          <w:lang w:val="hr-HR"/>
        </w:rPr>
        <w:t xml:space="preserve"> </w:t>
      </w:r>
      <w:r w:rsidR="00E10140" w:rsidRPr="00B062CD">
        <w:t xml:space="preserve">u iznosu od </w:t>
      </w:r>
      <w:r w:rsidRPr="00B062CD">
        <w:rPr>
          <w:lang w:val="hr-HR"/>
        </w:rPr>
        <w:t>59.248,58 kn.</w:t>
      </w:r>
    </w:p>
    <w:p w:rsidRDefault="007F6BFF" w:rsidP="007F6BFF" w:rsidR="007F6BFF" w:rsidRPr="00B062CD">
      <w:pPr>
        <w:ind w:left="708"/>
        <w:rPr>
          <w:lang w:eastAsia="en-US"/>
        </w:rPr>
      </w:pPr>
    </w:p>
    <w:p w:rsidRDefault="007F6BFF" w:rsidP="007F6BFF" w:rsidR="007F6BFF" w:rsidRPr="00B062CD"/>
    <w:p w:rsidRDefault="007F6BFF" w:rsidP="00D34B10" w:rsidR="007F6BFF" w:rsidRPr="00B062CD">
      <w:pPr>
        <w:pStyle w:val="Odlomakpopisa"/>
        <w:numPr>
          <w:ilvl w:val="0"/>
          <w:numId w:val="21"/>
        </w:numPr>
        <w:jc w:val="both"/>
      </w:pPr>
      <w:r w:rsidRPr="00B062CD">
        <w:t xml:space="preserve">Utvrđuju se tražbine </w:t>
      </w:r>
      <w:r w:rsidRPr="007268D8">
        <w:rPr>
          <w:b/>
          <w:lang w:val="hr-HR"/>
        </w:rPr>
        <w:t>drugog</w:t>
      </w:r>
      <w:r w:rsidRPr="00B062CD">
        <w:t xml:space="preserve"> višeg isplatnog reda:</w:t>
      </w:r>
    </w:p>
    <w:p w:rsidRDefault="007F6BFF" w:rsidP="007F6BFF" w:rsidR="007F6BFF" w:rsidRPr="00B062CD">
      <w:pPr>
        <w:ind w:left="708"/>
        <w:jc w:val="both"/>
      </w:pPr>
    </w:p>
    <w:p w:rsidRDefault="007F6BFF" w:rsidP="007F6BFF" w:rsidR="007F6BFF" w:rsidRPr="00B062CD">
      <w:pPr>
        <w:pStyle w:val="Odlomakpopisa"/>
        <w:numPr>
          <w:ilvl w:val="0"/>
          <w:numId w:val="24"/>
        </w:numPr>
        <w:jc w:val="both"/>
      </w:pPr>
      <w:r w:rsidRPr="00B062CD">
        <w:t>Republika Hrvatska, Ministarstvo financija, Porezna uprava, Područni ured Slavonija i Baranja, OIB 18683136487 u iznosu od 495.988,45 kn</w:t>
      </w:r>
    </w:p>
    <w:p w:rsidRDefault="007F6BFF" w:rsidP="007F6BFF" w:rsidR="007F6BFF" w:rsidRPr="00B062CD">
      <w:pPr>
        <w:pStyle w:val="Odlomakpopisa"/>
        <w:ind w:left="1068"/>
        <w:jc w:val="both"/>
      </w:pPr>
    </w:p>
    <w:p w:rsidRDefault="007F6BFF" w:rsidP="007F6BFF" w:rsidR="007F6BFF" w:rsidRPr="00B062CD">
      <w:pPr>
        <w:pStyle w:val="Odlomakpopisa"/>
        <w:numPr>
          <w:ilvl w:val="0"/>
          <w:numId w:val="24"/>
        </w:numPr>
        <w:jc w:val="both"/>
      </w:pPr>
      <w:r w:rsidRPr="00B062CD">
        <w:rPr>
          <w:lang w:val="hr-HR"/>
        </w:rPr>
        <w:t>Republika Hrvatska</w:t>
      </w:r>
      <w:r w:rsidRPr="00B062CD">
        <w:t>, Ministarstvo financija, Zagreb</w:t>
      </w:r>
      <w:r w:rsidRPr="00B062CD">
        <w:rPr>
          <w:lang w:val="hr-HR"/>
        </w:rPr>
        <w:t xml:space="preserve">, OIB </w:t>
      </w:r>
      <w:r w:rsidRPr="00B062CD">
        <w:t>52634238587</w:t>
      </w:r>
      <w:r w:rsidRPr="00B062CD">
        <w:rPr>
          <w:lang w:eastAsia="en-US"/>
        </w:rPr>
        <w:t xml:space="preserve"> u iznosu od </w:t>
      </w:r>
      <w:r w:rsidRPr="00B062CD">
        <w:t>1.008.063,60 kn</w:t>
      </w:r>
    </w:p>
    <w:p w:rsidRDefault="007F6BFF" w:rsidP="007F6BFF" w:rsidR="007F6BFF" w:rsidRPr="00B062CD">
      <w:pPr>
        <w:pStyle w:val="Odlomakpopisa"/>
      </w:pPr>
    </w:p>
    <w:p w:rsidRDefault="007F6BFF" w:rsidP="007F6BFF" w:rsidR="007F6BFF" w:rsidRPr="00B062CD">
      <w:pPr>
        <w:pStyle w:val="Odlomakpopisa"/>
        <w:numPr>
          <w:ilvl w:val="0"/>
          <w:numId w:val="24"/>
        </w:numPr>
        <w:jc w:val="both"/>
      </w:pPr>
      <w:r w:rsidRPr="00B062CD">
        <w:t xml:space="preserve">Republika Hrvatska, Ministarstvo poljoprivrede, OIB 52634238587 u iznosu od 1.267.742,26 kn </w:t>
      </w:r>
    </w:p>
    <w:p w:rsidRDefault="007F6BFF" w:rsidP="007F6BFF" w:rsidR="007F6BFF" w:rsidRPr="00B062CD">
      <w:pPr>
        <w:pStyle w:val="Odlomakpopisa"/>
      </w:pPr>
    </w:p>
    <w:p w:rsidRDefault="007F6BFF" w:rsidP="007F6BFF" w:rsidR="007F6BFF" w:rsidRPr="00B062CD">
      <w:pPr>
        <w:pStyle w:val="Odlomakpopisa"/>
        <w:numPr>
          <w:ilvl w:val="0"/>
          <w:numId w:val="24"/>
        </w:numPr>
        <w:jc w:val="both"/>
      </w:pPr>
      <w:r w:rsidRPr="00B062CD">
        <w:t xml:space="preserve">OPĆINA ČEMINAC, Matije Gupca 1, 31325 Čeminac, OIB 94724152559 u iznosu od 207.585,15 kn </w:t>
      </w:r>
    </w:p>
    <w:p w:rsidRDefault="007F6BFF" w:rsidP="007F6BFF" w:rsidR="007F6BFF" w:rsidRPr="00B062CD"/>
    <w:p w:rsidRDefault="004028BF" w:rsidP="00CB70A2" w:rsidR="004028BF" w:rsidRPr="00B062CD">
      <w:pPr>
        <w:jc w:val="both"/>
      </w:pPr>
    </w:p>
    <w:p w:rsidRDefault="00E10140" w:rsidP="00E00FD1" w:rsidR="00B22F1D" w:rsidRPr="00B062CD">
      <w:pPr>
        <w:jc w:val="center"/>
      </w:pPr>
      <w:r w:rsidRPr="00B062CD">
        <w:t>Obrazloženje</w:t>
      </w:r>
    </w:p>
    <w:p w:rsidRDefault="004028BF" w:rsidP="00CB70A2" w:rsidR="004028BF"/>
    <w:p w:rsidRDefault="00C07333" w:rsidP="00CB70A2" w:rsidR="00C07333" w:rsidRPr="00B062CD"/>
    <w:p w:rsidRDefault="00E10140" w:rsidP="00B22F1D" w:rsidR="00E10140" w:rsidRPr="00B062CD">
      <w:pPr>
        <w:jc w:val="both"/>
      </w:pPr>
      <w:r w:rsidRPr="00B062CD">
        <w:tab/>
        <w:t>Na ispitnom ročištu održanom 9. svibnja 2017. ispitane su sve prijavljene tražbine prema iznosima i redu, a koje su prijavljene u roku.</w:t>
      </w:r>
    </w:p>
    <w:p w:rsidRDefault="00E10140" w:rsidP="00B22F1D" w:rsidR="00E10140" w:rsidRPr="00B062CD">
      <w:pPr>
        <w:jc w:val="both"/>
      </w:pPr>
    </w:p>
    <w:p w:rsidRDefault="00E10140" w:rsidP="00CB70A2" w:rsidR="00E10140" w:rsidRPr="00B062CD">
      <w:pPr>
        <w:jc w:val="both"/>
      </w:pPr>
      <w:r w:rsidRPr="00B062CD">
        <w:tab/>
        <w:t xml:space="preserve">Nakon navedenog ročišta sud je temeljem čl. 264. </w:t>
      </w:r>
      <w:r w:rsidR="00CB70A2" w:rsidRPr="00B062CD">
        <w:t xml:space="preserve">Stečajnog zakona ("Narodne novine" broj 71/15.; u daljnjem tekstu SZ) </w:t>
      </w:r>
      <w:r w:rsidRPr="00B062CD">
        <w:t xml:space="preserve">sastavio tablicu ispitanih tražbina u koju su za svaku prijavljenu tražbinu uneseni podaci o tome u kojoj je mjeri tražbina utvrđena, odnosno osporena prema svom iznosu i svom redu. </w:t>
      </w:r>
    </w:p>
    <w:p w:rsidRDefault="00E10140" w:rsidP="00B22F1D" w:rsidR="00E10140" w:rsidRPr="00B062CD">
      <w:pPr>
        <w:jc w:val="both"/>
      </w:pPr>
    </w:p>
    <w:p w:rsidRDefault="00E10140" w:rsidP="00B062CD" w:rsidR="00CB70A2" w:rsidRPr="00B062CD">
      <w:pPr>
        <w:jc w:val="both"/>
        <w:rPr>
          <w:lang w:eastAsia="en-US"/>
        </w:rPr>
      </w:pPr>
      <w:r w:rsidRPr="00B062CD">
        <w:lastRenderedPageBreak/>
        <w:tab/>
        <w:t>Tražbin</w:t>
      </w:r>
      <w:r w:rsidR="00CB70A2" w:rsidRPr="00B062CD">
        <w:t>u</w:t>
      </w:r>
      <w:r w:rsidRPr="00B062CD">
        <w:t xml:space="preserve"> naveden</w:t>
      </w:r>
      <w:r w:rsidR="00CB70A2" w:rsidRPr="00B062CD">
        <w:t>u</w:t>
      </w:r>
      <w:r w:rsidRPr="00B062CD">
        <w:t xml:space="preserve"> pod toč. I. </w:t>
      </w:r>
      <w:r w:rsidR="001A1904" w:rsidRPr="00B062CD">
        <w:t xml:space="preserve">i II. </w:t>
      </w:r>
      <w:r w:rsidRPr="00B062CD">
        <w:t>ovog rješenja stečajni upravitelj je u cijelosti priznao, a radi se o tražbinama</w:t>
      </w:r>
      <w:r w:rsidR="001A1904" w:rsidRPr="00B062CD">
        <w:t xml:space="preserve"> prvog i </w:t>
      </w:r>
      <w:r w:rsidRPr="00B062CD">
        <w:t xml:space="preserve"> drugog višeg isplatnog reda u ukupnom iznosu od </w:t>
      </w:r>
      <w:r w:rsidR="00B062CD" w:rsidRPr="00B062CD">
        <w:t>3.038.628,04 kn</w:t>
      </w:r>
      <w:r w:rsidRPr="00B062CD">
        <w:t>, a koju tražbinu nisu osporili nazočni stečajni vjerovnici,</w:t>
      </w:r>
      <w:r w:rsidR="00CB70A2" w:rsidRPr="00B062CD">
        <w:t xml:space="preserve"> te se stoga smatra utvrđenom, u smislu </w:t>
      </w:r>
      <w:r w:rsidRPr="00B062CD">
        <w:t>odredbi čl. 260. i čl. 263.</w:t>
      </w:r>
      <w:r w:rsidR="00CB70A2" w:rsidRPr="00B062CD">
        <w:t xml:space="preserve"> SZ-a. </w:t>
      </w:r>
    </w:p>
    <w:p w:rsidRDefault="00CB70A2" w:rsidP="00B22F1D" w:rsidR="00CB70A2" w:rsidRPr="00B062CD">
      <w:pPr>
        <w:jc w:val="both"/>
      </w:pPr>
    </w:p>
    <w:p w:rsidRDefault="00E10140" w:rsidP="00CB70A2" w:rsidR="00E10140" w:rsidRPr="00B062CD">
      <w:pPr>
        <w:ind w:firstLine="708"/>
        <w:jc w:val="both"/>
      </w:pPr>
      <w:r w:rsidRPr="00B062CD">
        <w:t xml:space="preserve">Slijedom navedenog, odlučeno je kao u izreci temeljem odredbi čl. 263. i čl. 265. SZ-a. </w:t>
      </w:r>
    </w:p>
    <w:p w:rsidRDefault="004028BF" w:rsidP="00B22F1D" w:rsidR="004028BF" w:rsidRPr="00B062CD">
      <w:pPr>
        <w:pStyle w:val="Tijeloteksta"/>
        <w:rPr>
          <w:sz w:val="24"/>
          <w:lang w:val="hr-HR"/>
        </w:rPr>
      </w:pPr>
    </w:p>
    <w:p w:rsidRDefault="000E2C58" w:rsidP="000E2C58" w:rsidR="000E2C58" w:rsidRPr="00B062CD">
      <w:pPr>
        <w:pStyle w:val="Tijeloteksta"/>
        <w:jc w:val="center"/>
        <w:rPr>
          <w:sz w:val="24"/>
        </w:rPr>
      </w:pPr>
      <w:r w:rsidRPr="00B062CD">
        <w:rPr>
          <w:sz w:val="24"/>
        </w:rPr>
        <w:t xml:space="preserve">U Osijeku </w:t>
      </w:r>
      <w:r w:rsidR="009B223B" w:rsidRPr="00B062CD">
        <w:rPr>
          <w:sz w:val="24"/>
          <w:lang w:val="hr-HR"/>
        </w:rPr>
        <w:t>2</w:t>
      </w:r>
      <w:r w:rsidR="00B062CD" w:rsidRPr="00B062CD">
        <w:rPr>
          <w:sz w:val="24"/>
          <w:lang w:val="hr-HR"/>
        </w:rPr>
        <w:t>5</w:t>
      </w:r>
      <w:r w:rsidR="00457EE8" w:rsidRPr="00B062CD">
        <w:rPr>
          <w:sz w:val="24"/>
          <w:lang w:val="hr-HR"/>
        </w:rPr>
        <w:t>.</w:t>
      </w:r>
      <w:r w:rsidR="001A178D" w:rsidRPr="00B062CD">
        <w:rPr>
          <w:sz w:val="24"/>
          <w:lang w:val="hr-HR"/>
        </w:rPr>
        <w:t xml:space="preserve"> svibnja 2017. </w:t>
      </w:r>
    </w:p>
    <w:p w:rsidRDefault="00E22445" w:rsidP="000E2C58" w:rsidR="00E22445" w:rsidRPr="00B062CD">
      <w:pPr>
        <w:pStyle w:val="Tijeloteksta"/>
        <w:jc w:val="left"/>
        <w:rPr>
          <w:sz w:val="24"/>
          <w:lang w:val="hr-HR"/>
        </w:rPr>
      </w:pPr>
    </w:p>
    <w:p w:rsidRDefault="000C2308" w:rsidP="001A178D" w:rsidR="001A178D" w:rsidRPr="00B062CD">
      <w:pPr>
        <w:ind w:firstLine="708" w:left="5664"/>
        <w:jc w:val="both"/>
      </w:pPr>
      <w:r w:rsidRPr="00B062CD">
        <w:t xml:space="preserve">  </w:t>
      </w:r>
      <w:r w:rsidR="001A178D" w:rsidRPr="00B062CD">
        <w:t>STEČAJNI SUDAC</w:t>
      </w:r>
    </w:p>
    <w:p w:rsidRDefault="001A178D" w:rsidP="001A178D" w:rsidR="001A178D" w:rsidRPr="00B062CD">
      <w:pPr>
        <w:ind w:left="4956"/>
        <w:jc w:val="center"/>
      </w:pPr>
      <w:r w:rsidRPr="00B062CD">
        <w:t xml:space="preserve">             mr. sc. Boris Vuković</w:t>
      </w:r>
    </w:p>
    <w:p w:rsidRDefault="001A178D" w:rsidP="001A178D" w:rsidR="001A178D" w:rsidRPr="00B062CD">
      <w:pPr>
        <w:jc w:val="both"/>
      </w:pPr>
    </w:p>
    <w:p w:rsidRDefault="001A178D" w:rsidP="001A178D" w:rsidR="001A178D" w:rsidRPr="00B062CD">
      <w:pPr>
        <w:jc w:val="both"/>
      </w:pPr>
    </w:p>
    <w:p w:rsidRDefault="001A178D" w:rsidP="001A178D" w:rsidR="001A178D" w:rsidRPr="00B062CD">
      <w:pPr>
        <w:jc w:val="both"/>
      </w:pPr>
      <w:r w:rsidRPr="00B062CD">
        <w:t xml:space="preserve">Zapisničar: Danijela Špeletić         </w:t>
      </w:r>
    </w:p>
    <w:p w:rsidRDefault="00C248AF" w:rsidP="001A178D" w:rsidR="001A178D" w:rsidRPr="00B062CD">
      <w:pPr>
        <w:jc w:val="both"/>
      </w:pPr>
      <w:r w:rsidRPr="00B062CD">
        <w:t xml:space="preserve">                 </w:t>
      </w:r>
      <w:r w:rsidR="001A178D" w:rsidRPr="00B062CD">
        <w:t xml:space="preserve">           </w:t>
      </w:r>
    </w:p>
    <w:p w:rsidRDefault="00E10140" w:rsidP="00E10140" w:rsidR="00E10140" w:rsidRPr="00B062CD">
      <w:pPr>
        <w:jc w:val="both"/>
      </w:pPr>
      <w:r w:rsidRPr="00B062CD">
        <w:t>UPUTA O PRAVNOM LIJEKU:</w:t>
      </w:r>
    </w:p>
    <w:p w:rsidRDefault="00E10140" w:rsidP="00CB70A2" w:rsidR="00E10140" w:rsidRPr="00B062CD">
      <w:pPr>
        <w:jc w:val="both"/>
      </w:pPr>
      <w:r w:rsidRPr="00B062CD">
        <w:t>Protiv ovog rješenja pravo na žalbu ima stečajni upravitelj i svaki vjerovnik u dijelu koji se tiče njegove prijavljene tražbine, odnosno tražbine koju je osporio (čl. 265. st. 3. SZ-a). Rok za žalbu iznosi osam dana od dana dostave prvostupanjskog rješenja. Dostava se smatra obavljenom istekom osmog dana od dana objave pismena na mrežnoj stranici e-Oglasna ploča sudova. Žalba se podnosi ovom sudu u dva primjerka putem ovog suda Visokom trgovačkom sudu Republike Hrvatske.</w:t>
      </w:r>
    </w:p>
    <w:p w:rsidRDefault="00E10140" w:rsidP="00E10140" w:rsidR="00E10140" w:rsidRPr="00B062CD">
      <w:pPr>
        <w:ind w:firstLine="708"/>
        <w:jc w:val="both"/>
      </w:pPr>
    </w:p>
    <w:p w:rsidRDefault="004028BF" w:rsidP="00E10140" w:rsidR="004028BF" w:rsidRPr="00B062CD">
      <w:pPr>
        <w:ind w:firstLine="708"/>
        <w:jc w:val="both"/>
      </w:pPr>
    </w:p>
    <w:p w:rsidRDefault="007640FF" w:rsidP="00E10140" w:rsidR="007640FF" w:rsidRPr="00B062CD">
      <w:pPr>
        <w:ind w:firstLine="708"/>
        <w:jc w:val="both"/>
      </w:pPr>
    </w:p>
    <w:p w:rsidRDefault="00E10140" w:rsidP="00E10140" w:rsidR="00E10140" w:rsidRPr="00B062CD">
      <w:pPr>
        <w:ind w:firstLine="708"/>
        <w:jc w:val="both"/>
      </w:pPr>
      <w:r w:rsidRPr="00B062CD">
        <w:t>DNA:</w:t>
      </w:r>
    </w:p>
    <w:p w:rsidRDefault="00E10140" w:rsidP="00E10140" w:rsidR="00E10140" w:rsidRPr="00B062CD">
      <w:pPr>
        <w:numPr>
          <w:ilvl w:val="0"/>
          <w:numId w:val="20"/>
        </w:numPr>
        <w:jc w:val="both"/>
      </w:pPr>
      <w:r w:rsidRPr="00B062CD">
        <w:t>Stečajni upravitelj</w:t>
      </w:r>
    </w:p>
    <w:p w:rsidRDefault="00E10140" w:rsidP="00E10140" w:rsidR="00E10140" w:rsidRPr="00B062CD">
      <w:pPr>
        <w:numPr>
          <w:ilvl w:val="0"/>
          <w:numId w:val="20"/>
        </w:numPr>
        <w:jc w:val="both"/>
      </w:pPr>
      <w:r w:rsidRPr="00B062CD">
        <w:t xml:space="preserve">mrežna stranica e-Oglasna ploča sudova </w:t>
      </w:r>
    </w:p>
    <w:p w:rsidRDefault="00E10140" w:rsidP="00E10140" w:rsidR="00E10140" w:rsidRPr="00B062CD">
      <w:pPr>
        <w:numPr>
          <w:ilvl w:val="0"/>
          <w:numId w:val="20"/>
        </w:numPr>
        <w:jc w:val="both"/>
      </w:pPr>
      <w:r w:rsidRPr="00B062CD">
        <w:t>kal. 14.6.17.</w:t>
      </w:r>
    </w:p>
    <w:p w:rsidRDefault="00E10140" w:rsidP="00E10140" w:rsidR="00E10140" w:rsidRPr="00B062CD"/>
    <w:p w:rsidRDefault="00E10140" w:rsidP="00E10140" w:rsidR="00E10140" w:rsidRPr="00B062CD">
      <w:pPr>
        <w:jc w:val="both"/>
      </w:pPr>
    </w:p>
    <w:p w:rsidRDefault="000E2C58" w:rsidP="000E2C58" w:rsidR="000E2C58" w:rsidRPr="00B062CD">
      <w:pPr>
        <w:pStyle w:val="Tijeloteksta"/>
        <w:jc w:val="left"/>
        <w:rPr>
          <w:sz w:val="24"/>
          <w:lang w:val="hr-HR"/>
        </w:rPr>
      </w:pPr>
    </w:p>
    <w:p w:rsidRDefault="006C3E46" w:rsidP="000E2C58" w:rsidR="006C3E46" w:rsidRPr="00B062CD">
      <w:pPr>
        <w:pStyle w:val="Tijeloteksta"/>
        <w:jc w:val="left"/>
        <w:rPr>
          <w:sz w:val="24"/>
          <w:lang w:val="hr-HR"/>
        </w:rPr>
      </w:pPr>
    </w:p>
    <w:p w:rsidRDefault="00FC055E" w:rsidR="00FC055E" w:rsidRPr="00B062CD">
      <w:pPr>
        <w:jc w:val="both"/>
      </w:pPr>
    </w:p>
    <w:sectPr w:rsidSect="00B92159" w:rsidR="00FC055E" w:rsidRPr="00B062C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2A54" w:rsidR="00B72A54">
      <w:r>
        <w:separator/>
      </w:r>
    </w:p>
  </w:endnote>
  <w:endnote w:id="0" w:type="continuationSeparator">
    <w:p w:rsidRDefault="00B72A54" w:rsidR="00B72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2A54" w:rsidR="00B72A54">
      <w:r>
        <w:separator/>
      </w:r>
    </w:p>
  </w:footnote>
  <w:footnote w:id="0" w:type="continuationSeparator">
    <w:p w:rsidRDefault="00B72A54" w:rsidR="00B72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3FC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F3E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3FC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F3E5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18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45321E" w:rsidR="0045321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45321E">
      <w:t>7 St-2908/16-31</w:t>
    </w:r>
  </w:p>
  <w:p w:rsidRDefault="00082607" w:rsidP="00FF2FA0" w:rsidR="00FF2FA0">
    <w:pPr>
      <w:jc w:val="right"/>
    </w:pPr>
    <w:r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570BAF" w:rsidRPr="00570BAF">
      <w:rPr>
        <w:rFonts w:cs="Tahoma" w:hAnsi="Tahoma" w:ascii="Tahoma"/>
      </w:rPr>
      <w:object w:dyaOrig="13132" w:dxaOrig="9072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5" style="width:453.9pt;height:656.75pt" type="#_x0000_t75">
          <v:imagedata r:id="rId1" o:title=""/>
        </v:shape>
        <o:OLEObject r:id="rId2" ObjectID="_1557208292" DrawAspect="Content" ShapeID="_x0000_i1025" ProgID="Word.Document.12" Type="Embed">
          <o:FieldCodes>\s</o:FieldCodes>
        </o:OLEObject>
      </w:object>
    </w:r>
  </w:p>
  <w:p w:rsidRDefault="00C31DA2" w:rsidP="00C31DA2" w:rsidR="00C31DA2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81110A">
      <w:t>2908</w:t>
    </w:r>
    <w:r>
      <w:t>/16-</w:t>
    </w:r>
    <w:r w:rsidR="0081110A">
      <w:t>31</w:t>
    </w:r>
  </w:p>
  <w:p w:rsidRDefault="00BF3E59" w:rsidP="00DE5F8A" w:rsidR="00BF3E59" w:rsidRPr="000C2308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245E4"/>
    <w:multiLevelType w:val="hybridMultilevel"/>
    <w:tmpl w:val="CE146B7C"/>
    <w:lvl w:tplc="93CA537A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BE7BD8"/>
    <w:multiLevelType w:val="hybridMultilevel"/>
    <w:tmpl w:val="6C1E2260"/>
    <w:lvl w:tplc="A56EE4DC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E662A88"/>
    <w:multiLevelType w:val="hybridMultilevel"/>
    <w:tmpl w:val="8C80A5A4"/>
    <w:lvl w:tplc="8970092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14B3C33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98F5F7A"/>
    <w:multiLevelType w:val="hybridMultilevel"/>
    <w:tmpl w:val="B26A2784"/>
    <w:lvl w:tplc="EF064A96" w:ilvl="0">
      <w:start w:val="1"/>
      <w:numFmt w:val="decimal"/>
      <w:lvlText w:val="%1."/>
      <w:lvlJc w:val="left"/>
      <w:pPr>
        <w:ind w:hanging="360" w:left="1068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3EF802CD"/>
    <w:multiLevelType w:val="hybridMultilevel"/>
    <w:tmpl w:val="BDDC2074"/>
    <w:lvl w:tplc="EB942EB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47C79C4"/>
    <w:multiLevelType w:val="hybridMultilevel"/>
    <w:tmpl w:val="E5A48968"/>
    <w:lvl w:tplc="5C7425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D7637D"/>
    <w:multiLevelType w:val="hybridMultilevel"/>
    <w:tmpl w:val="7EF85C52"/>
    <w:lvl w:tplc="2586E4A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4684279"/>
    <w:multiLevelType w:val="hybridMultilevel"/>
    <w:tmpl w:val="2BD63990"/>
    <w:lvl w:tplc="9F02A84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1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2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12"/>
  </w:num>
  <w:num w:numId="13">
    <w:abstractNumId w:val="10"/>
  </w:num>
  <w:num w:numId="14">
    <w:abstractNumId w:val="23"/>
  </w:num>
  <w:num w:numId="15">
    <w:abstractNumId w:val="15"/>
  </w:num>
  <w:num w:numId="16">
    <w:abstractNumId w:val="19"/>
  </w:num>
  <w:num w:numId="17">
    <w:abstractNumId w:val="13"/>
  </w:num>
  <w:num w:numId="18">
    <w:abstractNumId w:val="14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9"/>
  </w:num>
  <w:num w:numId="22">
    <w:abstractNumId w:val="0"/>
  </w:num>
  <w:num w:numId="23">
    <w:abstractNumId w:val="4"/>
  </w:num>
  <w:num w:numId="2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6CE2"/>
    <w:rsid w:val="00017DD7"/>
    <w:rsid w:val="000201CE"/>
    <w:rsid w:val="00020A8B"/>
    <w:rsid w:val="00022AF7"/>
    <w:rsid w:val="00022DEB"/>
    <w:rsid w:val="00022E72"/>
    <w:rsid w:val="000245F1"/>
    <w:rsid w:val="0002580E"/>
    <w:rsid w:val="00026F5E"/>
    <w:rsid w:val="0003012B"/>
    <w:rsid w:val="00033093"/>
    <w:rsid w:val="00034884"/>
    <w:rsid w:val="000350A4"/>
    <w:rsid w:val="000364EB"/>
    <w:rsid w:val="000409D9"/>
    <w:rsid w:val="00041AFF"/>
    <w:rsid w:val="00045B24"/>
    <w:rsid w:val="00047237"/>
    <w:rsid w:val="0004776D"/>
    <w:rsid w:val="00047817"/>
    <w:rsid w:val="00047BC4"/>
    <w:rsid w:val="00052F17"/>
    <w:rsid w:val="00054EB8"/>
    <w:rsid w:val="000561D9"/>
    <w:rsid w:val="000561EC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7677E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2308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2C58"/>
    <w:rsid w:val="000E3F29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16E7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18F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57A4E"/>
    <w:rsid w:val="00160291"/>
    <w:rsid w:val="00161440"/>
    <w:rsid w:val="001618B4"/>
    <w:rsid w:val="00165A1B"/>
    <w:rsid w:val="00165F6E"/>
    <w:rsid w:val="00166D03"/>
    <w:rsid w:val="0016722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42C4"/>
    <w:rsid w:val="00186DB8"/>
    <w:rsid w:val="001879BB"/>
    <w:rsid w:val="001910C6"/>
    <w:rsid w:val="001921AA"/>
    <w:rsid w:val="00193220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178D"/>
    <w:rsid w:val="001A1904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4A0"/>
    <w:rsid w:val="001D3B07"/>
    <w:rsid w:val="001D65A9"/>
    <w:rsid w:val="001E12BE"/>
    <w:rsid w:val="001E2409"/>
    <w:rsid w:val="001E312A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2009C8"/>
    <w:rsid w:val="00203168"/>
    <w:rsid w:val="00205878"/>
    <w:rsid w:val="0020732D"/>
    <w:rsid w:val="00207E31"/>
    <w:rsid w:val="002114F3"/>
    <w:rsid w:val="002121B6"/>
    <w:rsid w:val="00212566"/>
    <w:rsid w:val="002129B9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3E40"/>
    <w:rsid w:val="002563AA"/>
    <w:rsid w:val="00257E9B"/>
    <w:rsid w:val="00260815"/>
    <w:rsid w:val="0026217E"/>
    <w:rsid w:val="00262A35"/>
    <w:rsid w:val="00262F86"/>
    <w:rsid w:val="002634B8"/>
    <w:rsid w:val="0026605A"/>
    <w:rsid w:val="00273B2E"/>
    <w:rsid w:val="00273B39"/>
    <w:rsid w:val="0027540B"/>
    <w:rsid w:val="00276BE9"/>
    <w:rsid w:val="00276D0B"/>
    <w:rsid w:val="002773E2"/>
    <w:rsid w:val="00277609"/>
    <w:rsid w:val="002811C3"/>
    <w:rsid w:val="0028153C"/>
    <w:rsid w:val="00282E30"/>
    <w:rsid w:val="00283795"/>
    <w:rsid w:val="0028465E"/>
    <w:rsid w:val="00286FC0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1DE7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9CD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0233E"/>
    <w:rsid w:val="0031019E"/>
    <w:rsid w:val="00310BB4"/>
    <w:rsid w:val="00310F77"/>
    <w:rsid w:val="00311577"/>
    <w:rsid w:val="003145BD"/>
    <w:rsid w:val="00315D49"/>
    <w:rsid w:val="0031631F"/>
    <w:rsid w:val="0032279A"/>
    <w:rsid w:val="00327072"/>
    <w:rsid w:val="003273A5"/>
    <w:rsid w:val="00327789"/>
    <w:rsid w:val="00330D15"/>
    <w:rsid w:val="003310B6"/>
    <w:rsid w:val="00331161"/>
    <w:rsid w:val="0033397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868"/>
    <w:rsid w:val="003559E6"/>
    <w:rsid w:val="00355D91"/>
    <w:rsid w:val="00356E09"/>
    <w:rsid w:val="0035711D"/>
    <w:rsid w:val="003576DA"/>
    <w:rsid w:val="00357902"/>
    <w:rsid w:val="003579F3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78E"/>
    <w:rsid w:val="003A59E5"/>
    <w:rsid w:val="003A7A75"/>
    <w:rsid w:val="003B1229"/>
    <w:rsid w:val="003B1C9C"/>
    <w:rsid w:val="003B1D92"/>
    <w:rsid w:val="003B262E"/>
    <w:rsid w:val="003B3410"/>
    <w:rsid w:val="003B41FE"/>
    <w:rsid w:val="003B481A"/>
    <w:rsid w:val="003B567A"/>
    <w:rsid w:val="003B692D"/>
    <w:rsid w:val="003C0E35"/>
    <w:rsid w:val="003C14CB"/>
    <w:rsid w:val="003C1C3D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E7C5C"/>
    <w:rsid w:val="003F451F"/>
    <w:rsid w:val="003F686D"/>
    <w:rsid w:val="0040025C"/>
    <w:rsid w:val="004024B4"/>
    <w:rsid w:val="004028BF"/>
    <w:rsid w:val="0040305A"/>
    <w:rsid w:val="00404318"/>
    <w:rsid w:val="00404742"/>
    <w:rsid w:val="0040496C"/>
    <w:rsid w:val="00404CD2"/>
    <w:rsid w:val="00407C90"/>
    <w:rsid w:val="00412468"/>
    <w:rsid w:val="004134BC"/>
    <w:rsid w:val="004166D4"/>
    <w:rsid w:val="0041765F"/>
    <w:rsid w:val="00421F42"/>
    <w:rsid w:val="0042546B"/>
    <w:rsid w:val="0042563E"/>
    <w:rsid w:val="00426521"/>
    <w:rsid w:val="00426D7B"/>
    <w:rsid w:val="004271DB"/>
    <w:rsid w:val="00431E70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21E"/>
    <w:rsid w:val="0045331E"/>
    <w:rsid w:val="00453517"/>
    <w:rsid w:val="00454636"/>
    <w:rsid w:val="00454D36"/>
    <w:rsid w:val="00457EE8"/>
    <w:rsid w:val="004603BA"/>
    <w:rsid w:val="00460B94"/>
    <w:rsid w:val="00460FC0"/>
    <w:rsid w:val="00461634"/>
    <w:rsid w:val="00461CB4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87948"/>
    <w:rsid w:val="00491BE6"/>
    <w:rsid w:val="00496141"/>
    <w:rsid w:val="00497E7B"/>
    <w:rsid w:val="004A201E"/>
    <w:rsid w:val="004A2823"/>
    <w:rsid w:val="004A34CD"/>
    <w:rsid w:val="004A38FA"/>
    <w:rsid w:val="004A5B9A"/>
    <w:rsid w:val="004A62DA"/>
    <w:rsid w:val="004A6B21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3A3D"/>
    <w:rsid w:val="004C729B"/>
    <w:rsid w:val="004C7304"/>
    <w:rsid w:val="004C7EB3"/>
    <w:rsid w:val="004D08A4"/>
    <w:rsid w:val="004D0DA6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E300F"/>
    <w:rsid w:val="004E4381"/>
    <w:rsid w:val="004F0B03"/>
    <w:rsid w:val="004F1DBA"/>
    <w:rsid w:val="004F232E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29F5"/>
    <w:rsid w:val="00522ACB"/>
    <w:rsid w:val="00525A1C"/>
    <w:rsid w:val="00526479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0BAF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1A32"/>
    <w:rsid w:val="00593868"/>
    <w:rsid w:val="00593B32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2C93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3724"/>
    <w:rsid w:val="005F54CD"/>
    <w:rsid w:val="00600633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155B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19D3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B99"/>
    <w:rsid w:val="00675C44"/>
    <w:rsid w:val="00676171"/>
    <w:rsid w:val="00676D81"/>
    <w:rsid w:val="006813D5"/>
    <w:rsid w:val="00681ED4"/>
    <w:rsid w:val="00682B75"/>
    <w:rsid w:val="00682DB2"/>
    <w:rsid w:val="00684035"/>
    <w:rsid w:val="00685A46"/>
    <w:rsid w:val="0068669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3B0B"/>
    <w:rsid w:val="006A4104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3E46"/>
    <w:rsid w:val="006C7904"/>
    <w:rsid w:val="006C7C31"/>
    <w:rsid w:val="006C7CB1"/>
    <w:rsid w:val="006D0058"/>
    <w:rsid w:val="006D26AF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C74"/>
    <w:rsid w:val="006F08C0"/>
    <w:rsid w:val="006F1C17"/>
    <w:rsid w:val="006F48BA"/>
    <w:rsid w:val="006F51D9"/>
    <w:rsid w:val="006F616D"/>
    <w:rsid w:val="007012A6"/>
    <w:rsid w:val="007029EB"/>
    <w:rsid w:val="00703B54"/>
    <w:rsid w:val="00704B18"/>
    <w:rsid w:val="00704DED"/>
    <w:rsid w:val="00706CA4"/>
    <w:rsid w:val="00707579"/>
    <w:rsid w:val="0071002B"/>
    <w:rsid w:val="00710C58"/>
    <w:rsid w:val="007120B5"/>
    <w:rsid w:val="00713A26"/>
    <w:rsid w:val="00713EEA"/>
    <w:rsid w:val="00714324"/>
    <w:rsid w:val="00715399"/>
    <w:rsid w:val="00717180"/>
    <w:rsid w:val="00717390"/>
    <w:rsid w:val="007174FA"/>
    <w:rsid w:val="00717F41"/>
    <w:rsid w:val="0072053C"/>
    <w:rsid w:val="00720590"/>
    <w:rsid w:val="007205CA"/>
    <w:rsid w:val="00721571"/>
    <w:rsid w:val="0072251D"/>
    <w:rsid w:val="00722972"/>
    <w:rsid w:val="007268D8"/>
    <w:rsid w:val="00727160"/>
    <w:rsid w:val="00731F97"/>
    <w:rsid w:val="00732816"/>
    <w:rsid w:val="0073568B"/>
    <w:rsid w:val="00736075"/>
    <w:rsid w:val="00737358"/>
    <w:rsid w:val="007376EB"/>
    <w:rsid w:val="00737C76"/>
    <w:rsid w:val="00737CF3"/>
    <w:rsid w:val="007400FC"/>
    <w:rsid w:val="00740774"/>
    <w:rsid w:val="00740C35"/>
    <w:rsid w:val="00744FF3"/>
    <w:rsid w:val="007460A1"/>
    <w:rsid w:val="00747FA3"/>
    <w:rsid w:val="007500E9"/>
    <w:rsid w:val="00750685"/>
    <w:rsid w:val="00756545"/>
    <w:rsid w:val="00756B07"/>
    <w:rsid w:val="00757015"/>
    <w:rsid w:val="007621E0"/>
    <w:rsid w:val="00763E6B"/>
    <w:rsid w:val="007640FF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3C99"/>
    <w:rsid w:val="00786F19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64BC"/>
    <w:rsid w:val="007A6E8C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2C89"/>
    <w:rsid w:val="007D5372"/>
    <w:rsid w:val="007E3875"/>
    <w:rsid w:val="007E3946"/>
    <w:rsid w:val="007E3CCF"/>
    <w:rsid w:val="007E3DF2"/>
    <w:rsid w:val="007E43C9"/>
    <w:rsid w:val="007E452F"/>
    <w:rsid w:val="007E47B5"/>
    <w:rsid w:val="007E6CAD"/>
    <w:rsid w:val="007E7BD4"/>
    <w:rsid w:val="007F0127"/>
    <w:rsid w:val="007F0BCB"/>
    <w:rsid w:val="007F4B7C"/>
    <w:rsid w:val="007F6BFF"/>
    <w:rsid w:val="008015CF"/>
    <w:rsid w:val="00802615"/>
    <w:rsid w:val="008062BF"/>
    <w:rsid w:val="0081110A"/>
    <w:rsid w:val="008122CF"/>
    <w:rsid w:val="00812532"/>
    <w:rsid w:val="008134E3"/>
    <w:rsid w:val="00814374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3981"/>
    <w:rsid w:val="00827640"/>
    <w:rsid w:val="00830DCC"/>
    <w:rsid w:val="00834F01"/>
    <w:rsid w:val="008355A9"/>
    <w:rsid w:val="00837C5B"/>
    <w:rsid w:val="00841584"/>
    <w:rsid w:val="008419D8"/>
    <w:rsid w:val="0084310B"/>
    <w:rsid w:val="0084451C"/>
    <w:rsid w:val="0084606E"/>
    <w:rsid w:val="00851702"/>
    <w:rsid w:val="00851909"/>
    <w:rsid w:val="0085190E"/>
    <w:rsid w:val="00851AF5"/>
    <w:rsid w:val="008521CF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4C90"/>
    <w:rsid w:val="0086660C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505A"/>
    <w:rsid w:val="00897126"/>
    <w:rsid w:val="008A07A5"/>
    <w:rsid w:val="008A0AA8"/>
    <w:rsid w:val="008A309F"/>
    <w:rsid w:val="008A342E"/>
    <w:rsid w:val="008A5854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18D"/>
    <w:rsid w:val="008C6C31"/>
    <w:rsid w:val="008D13DA"/>
    <w:rsid w:val="008D4606"/>
    <w:rsid w:val="008D5F88"/>
    <w:rsid w:val="008E175A"/>
    <w:rsid w:val="008E27E6"/>
    <w:rsid w:val="008E2D4B"/>
    <w:rsid w:val="008E439F"/>
    <w:rsid w:val="008E4ADD"/>
    <w:rsid w:val="008E6F1B"/>
    <w:rsid w:val="008F0E90"/>
    <w:rsid w:val="008F343A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556"/>
    <w:rsid w:val="00914A7E"/>
    <w:rsid w:val="00914C8E"/>
    <w:rsid w:val="009178B4"/>
    <w:rsid w:val="00921C7F"/>
    <w:rsid w:val="00922FFF"/>
    <w:rsid w:val="009256A6"/>
    <w:rsid w:val="009257C8"/>
    <w:rsid w:val="00925B69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58F1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518D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D89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2166"/>
    <w:rsid w:val="00995222"/>
    <w:rsid w:val="009968B0"/>
    <w:rsid w:val="00996EFC"/>
    <w:rsid w:val="00997C8E"/>
    <w:rsid w:val="009A1504"/>
    <w:rsid w:val="009A1BF1"/>
    <w:rsid w:val="009A356B"/>
    <w:rsid w:val="009B1BB6"/>
    <w:rsid w:val="009B20D7"/>
    <w:rsid w:val="009B223B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C7601"/>
    <w:rsid w:val="009D1393"/>
    <w:rsid w:val="009D17F4"/>
    <w:rsid w:val="009D329A"/>
    <w:rsid w:val="009D3DAA"/>
    <w:rsid w:val="009D42BE"/>
    <w:rsid w:val="009D4887"/>
    <w:rsid w:val="009D496A"/>
    <w:rsid w:val="009D52CE"/>
    <w:rsid w:val="009D578B"/>
    <w:rsid w:val="009E08A8"/>
    <w:rsid w:val="009E12EB"/>
    <w:rsid w:val="009E25D5"/>
    <w:rsid w:val="009E323E"/>
    <w:rsid w:val="009E358F"/>
    <w:rsid w:val="009E4235"/>
    <w:rsid w:val="009E5FA4"/>
    <w:rsid w:val="009E6BEE"/>
    <w:rsid w:val="009F0E16"/>
    <w:rsid w:val="009F266E"/>
    <w:rsid w:val="009F30B3"/>
    <w:rsid w:val="009F4210"/>
    <w:rsid w:val="009F42D8"/>
    <w:rsid w:val="009F7106"/>
    <w:rsid w:val="009F72D8"/>
    <w:rsid w:val="00A00959"/>
    <w:rsid w:val="00A02121"/>
    <w:rsid w:val="00A02273"/>
    <w:rsid w:val="00A02523"/>
    <w:rsid w:val="00A041AB"/>
    <w:rsid w:val="00A0423C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7C"/>
    <w:rsid w:val="00A25A82"/>
    <w:rsid w:val="00A27F09"/>
    <w:rsid w:val="00A35298"/>
    <w:rsid w:val="00A35A50"/>
    <w:rsid w:val="00A400A4"/>
    <w:rsid w:val="00A409C1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20E9"/>
    <w:rsid w:val="00A5302C"/>
    <w:rsid w:val="00A530F2"/>
    <w:rsid w:val="00A53600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02DC"/>
    <w:rsid w:val="00A71554"/>
    <w:rsid w:val="00A722DE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65A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1275"/>
    <w:rsid w:val="00AC2F75"/>
    <w:rsid w:val="00AC48B9"/>
    <w:rsid w:val="00AC6C46"/>
    <w:rsid w:val="00AC7216"/>
    <w:rsid w:val="00AC771F"/>
    <w:rsid w:val="00AC79D3"/>
    <w:rsid w:val="00AD0139"/>
    <w:rsid w:val="00AD0818"/>
    <w:rsid w:val="00AD11D4"/>
    <w:rsid w:val="00AD1960"/>
    <w:rsid w:val="00AD1C1B"/>
    <w:rsid w:val="00AD272E"/>
    <w:rsid w:val="00AD3721"/>
    <w:rsid w:val="00AD48B8"/>
    <w:rsid w:val="00AD4933"/>
    <w:rsid w:val="00AD6B39"/>
    <w:rsid w:val="00AD7586"/>
    <w:rsid w:val="00AD7818"/>
    <w:rsid w:val="00AE080C"/>
    <w:rsid w:val="00AE20B4"/>
    <w:rsid w:val="00AE3B4A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2CD"/>
    <w:rsid w:val="00B06843"/>
    <w:rsid w:val="00B112E5"/>
    <w:rsid w:val="00B14374"/>
    <w:rsid w:val="00B15F6D"/>
    <w:rsid w:val="00B162DF"/>
    <w:rsid w:val="00B1715E"/>
    <w:rsid w:val="00B20671"/>
    <w:rsid w:val="00B20B46"/>
    <w:rsid w:val="00B20ED1"/>
    <w:rsid w:val="00B2180B"/>
    <w:rsid w:val="00B22F1D"/>
    <w:rsid w:val="00B2408D"/>
    <w:rsid w:val="00B24D8D"/>
    <w:rsid w:val="00B26F71"/>
    <w:rsid w:val="00B303AF"/>
    <w:rsid w:val="00B325AA"/>
    <w:rsid w:val="00B326F9"/>
    <w:rsid w:val="00B32AED"/>
    <w:rsid w:val="00B3502B"/>
    <w:rsid w:val="00B3537E"/>
    <w:rsid w:val="00B36972"/>
    <w:rsid w:val="00B3765C"/>
    <w:rsid w:val="00B37760"/>
    <w:rsid w:val="00B37E91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6A52"/>
    <w:rsid w:val="00B4744B"/>
    <w:rsid w:val="00B53477"/>
    <w:rsid w:val="00B54730"/>
    <w:rsid w:val="00B54D85"/>
    <w:rsid w:val="00B60388"/>
    <w:rsid w:val="00B610F3"/>
    <w:rsid w:val="00B61C80"/>
    <w:rsid w:val="00B62149"/>
    <w:rsid w:val="00B627B3"/>
    <w:rsid w:val="00B67BBF"/>
    <w:rsid w:val="00B7024E"/>
    <w:rsid w:val="00B7092A"/>
    <w:rsid w:val="00B71B8B"/>
    <w:rsid w:val="00B721E9"/>
    <w:rsid w:val="00B72A54"/>
    <w:rsid w:val="00B737B4"/>
    <w:rsid w:val="00B73CC6"/>
    <w:rsid w:val="00B75EAE"/>
    <w:rsid w:val="00B766CA"/>
    <w:rsid w:val="00B773C1"/>
    <w:rsid w:val="00B819AC"/>
    <w:rsid w:val="00B821DD"/>
    <w:rsid w:val="00B8355E"/>
    <w:rsid w:val="00B83CFF"/>
    <w:rsid w:val="00B902FA"/>
    <w:rsid w:val="00B91060"/>
    <w:rsid w:val="00B91177"/>
    <w:rsid w:val="00B91F12"/>
    <w:rsid w:val="00B920CE"/>
    <w:rsid w:val="00B92159"/>
    <w:rsid w:val="00B92D4F"/>
    <w:rsid w:val="00B92E6B"/>
    <w:rsid w:val="00B9303D"/>
    <w:rsid w:val="00B938F5"/>
    <w:rsid w:val="00B94B78"/>
    <w:rsid w:val="00B94F2B"/>
    <w:rsid w:val="00B951FA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4E"/>
    <w:rsid w:val="00BB7CF0"/>
    <w:rsid w:val="00BB7E08"/>
    <w:rsid w:val="00BC0150"/>
    <w:rsid w:val="00BC33FC"/>
    <w:rsid w:val="00BC3441"/>
    <w:rsid w:val="00BC77A9"/>
    <w:rsid w:val="00BC7B05"/>
    <w:rsid w:val="00BD0A07"/>
    <w:rsid w:val="00BD1116"/>
    <w:rsid w:val="00BD1A0A"/>
    <w:rsid w:val="00BD1AA6"/>
    <w:rsid w:val="00BD47B6"/>
    <w:rsid w:val="00BD5693"/>
    <w:rsid w:val="00BD6E08"/>
    <w:rsid w:val="00BE018E"/>
    <w:rsid w:val="00BE0835"/>
    <w:rsid w:val="00BE267B"/>
    <w:rsid w:val="00BE550E"/>
    <w:rsid w:val="00BE559E"/>
    <w:rsid w:val="00BE5CC6"/>
    <w:rsid w:val="00BE76D7"/>
    <w:rsid w:val="00BF1493"/>
    <w:rsid w:val="00BF2B1F"/>
    <w:rsid w:val="00BF3A21"/>
    <w:rsid w:val="00BF3E59"/>
    <w:rsid w:val="00BF46FE"/>
    <w:rsid w:val="00BF532F"/>
    <w:rsid w:val="00BF619E"/>
    <w:rsid w:val="00BF70D6"/>
    <w:rsid w:val="00BF7E1D"/>
    <w:rsid w:val="00C00292"/>
    <w:rsid w:val="00C00C65"/>
    <w:rsid w:val="00C05047"/>
    <w:rsid w:val="00C06DBA"/>
    <w:rsid w:val="00C07333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48AF"/>
    <w:rsid w:val="00C254AD"/>
    <w:rsid w:val="00C26887"/>
    <w:rsid w:val="00C26BB0"/>
    <w:rsid w:val="00C2713D"/>
    <w:rsid w:val="00C273EB"/>
    <w:rsid w:val="00C30B5C"/>
    <w:rsid w:val="00C31DA2"/>
    <w:rsid w:val="00C325B4"/>
    <w:rsid w:val="00C354C3"/>
    <w:rsid w:val="00C3623E"/>
    <w:rsid w:val="00C36DBE"/>
    <w:rsid w:val="00C3792D"/>
    <w:rsid w:val="00C37CBC"/>
    <w:rsid w:val="00C40AB9"/>
    <w:rsid w:val="00C41914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53F8"/>
    <w:rsid w:val="00C56EB7"/>
    <w:rsid w:val="00C60169"/>
    <w:rsid w:val="00C6116A"/>
    <w:rsid w:val="00C62055"/>
    <w:rsid w:val="00C62592"/>
    <w:rsid w:val="00C64F0D"/>
    <w:rsid w:val="00C65C76"/>
    <w:rsid w:val="00C65C7C"/>
    <w:rsid w:val="00C65F1B"/>
    <w:rsid w:val="00C67F4E"/>
    <w:rsid w:val="00C70AB2"/>
    <w:rsid w:val="00C71A39"/>
    <w:rsid w:val="00C726D8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B70A2"/>
    <w:rsid w:val="00CC1C4B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D63A6"/>
    <w:rsid w:val="00CE5174"/>
    <w:rsid w:val="00CE5C58"/>
    <w:rsid w:val="00CF202C"/>
    <w:rsid w:val="00CF20E9"/>
    <w:rsid w:val="00CF22BA"/>
    <w:rsid w:val="00CF40E6"/>
    <w:rsid w:val="00CF5AAF"/>
    <w:rsid w:val="00CF7072"/>
    <w:rsid w:val="00D01711"/>
    <w:rsid w:val="00D020C6"/>
    <w:rsid w:val="00D0211F"/>
    <w:rsid w:val="00D03024"/>
    <w:rsid w:val="00D0426C"/>
    <w:rsid w:val="00D048C6"/>
    <w:rsid w:val="00D06ADE"/>
    <w:rsid w:val="00D11ABF"/>
    <w:rsid w:val="00D1346F"/>
    <w:rsid w:val="00D151AD"/>
    <w:rsid w:val="00D219EC"/>
    <w:rsid w:val="00D21AE1"/>
    <w:rsid w:val="00D22D76"/>
    <w:rsid w:val="00D232F6"/>
    <w:rsid w:val="00D242C2"/>
    <w:rsid w:val="00D24527"/>
    <w:rsid w:val="00D24BE2"/>
    <w:rsid w:val="00D25339"/>
    <w:rsid w:val="00D26002"/>
    <w:rsid w:val="00D2754B"/>
    <w:rsid w:val="00D327ED"/>
    <w:rsid w:val="00D32AB4"/>
    <w:rsid w:val="00D32F98"/>
    <w:rsid w:val="00D34B10"/>
    <w:rsid w:val="00D37E6D"/>
    <w:rsid w:val="00D400A2"/>
    <w:rsid w:val="00D400C2"/>
    <w:rsid w:val="00D40213"/>
    <w:rsid w:val="00D409FE"/>
    <w:rsid w:val="00D43992"/>
    <w:rsid w:val="00D4562F"/>
    <w:rsid w:val="00D45CFC"/>
    <w:rsid w:val="00D46D67"/>
    <w:rsid w:val="00D509B6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EF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BFE"/>
    <w:rsid w:val="00DA6F93"/>
    <w:rsid w:val="00DA7B3C"/>
    <w:rsid w:val="00DB032C"/>
    <w:rsid w:val="00DB158E"/>
    <w:rsid w:val="00DB1BF9"/>
    <w:rsid w:val="00DB1F26"/>
    <w:rsid w:val="00DB33B9"/>
    <w:rsid w:val="00DB6077"/>
    <w:rsid w:val="00DB62A5"/>
    <w:rsid w:val="00DB77DD"/>
    <w:rsid w:val="00DC2A34"/>
    <w:rsid w:val="00DC5D93"/>
    <w:rsid w:val="00DC5E11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CFA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0FD1"/>
    <w:rsid w:val="00E01BF6"/>
    <w:rsid w:val="00E023E4"/>
    <w:rsid w:val="00E0260D"/>
    <w:rsid w:val="00E02A56"/>
    <w:rsid w:val="00E02DAF"/>
    <w:rsid w:val="00E02E55"/>
    <w:rsid w:val="00E032B2"/>
    <w:rsid w:val="00E03FC5"/>
    <w:rsid w:val="00E053B7"/>
    <w:rsid w:val="00E053C9"/>
    <w:rsid w:val="00E069FB"/>
    <w:rsid w:val="00E07476"/>
    <w:rsid w:val="00E07772"/>
    <w:rsid w:val="00E10140"/>
    <w:rsid w:val="00E11205"/>
    <w:rsid w:val="00E11EB7"/>
    <w:rsid w:val="00E140F6"/>
    <w:rsid w:val="00E16D6C"/>
    <w:rsid w:val="00E16DAD"/>
    <w:rsid w:val="00E2034B"/>
    <w:rsid w:val="00E222E3"/>
    <w:rsid w:val="00E22445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2ED0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C21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5F4"/>
    <w:rsid w:val="00EC59A9"/>
    <w:rsid w:val="00ED0E51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25F0"/>
    <w:rsid w:val="00EF5078"/>
    <w:rsid w:val="00EF6A98"/>
    <w:rsid w:val="00EF76A9"/>
    <w:rsid w:val="00EF7A6A"/>
    <w:rsid w:val="00F0145D"/>
    <w:rsid w:val="00F02D9D"/>
    <w:rsid w:val="00F03036"/>
    <w:rsid w:val="00F05AF4"/>
    <w:rsid w:val="00F05CA7"/>
    <w:rsid w:val="00F11462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632"/>
    <w:rsid w:val="00F40741"/>
    <w:rsid w:val="00F408E8"/>
    <w:rsid w:val="00F41859"/>
    <w:rsid w:val="00F424A2"/>
    <w:rsid w:val="00F43EE5"/>
    <w:rsid w:val="00F44E0B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0BE0"/>
    <w:rsid w:val="00F91975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20A8"/>
    <w:rsid w:val="00FB32BA"/>
    <w:rsid w:val="00FB3844"/>
    <w:rsid w:val="00FB6508"/>
    <w:rsid w:val="00FC055E"/>
    <w:rsid w:val="00FC1AAC"/>
    <w:rsid w:val="00FC50F9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FA0"/>
    <w:rsid w:val="00FF31D4"/>
    <w:rsid w:val="00FF60F9"/>
    <w:rsid w:val="00FF65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F6B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  <w:lang w:eastAsia="x-none" w:val="x-none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F232E"/>
    <w:rPr>
      <w:rFonts w:cs="Times New Roman" w:hAnsi="Times New Roman" w:ascii="Times New Roman"/>
      <w:b w:val="false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F232E"/>
    <w:rPr>
      <w:b w:val="false"/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rsid w:val="007F6BFF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B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  <w:lang w:eastAsia="x-none" w:val="x-none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4F232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4F232E"/>
    <w:rPr>
      <w:b w:val="0"/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rsid w:val="007F6BFF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89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10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5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772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589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15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266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91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616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235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947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396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746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551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282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913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2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26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2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2908</izvorni_sadrzaj>
    <derivirana_varijabla naziv="DomainObject.Predmet.Broj_1">2908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St-2908/2016</izvorni_sadrzaj>
    <derivirana_varijabla naziv="DomainObject.Predmet.OznakaBroj_1">St-2908/2016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KOZARAC KARANAC</izvorni_sadrzaj>
    <derivirana_varijabla naziv="DomainObject.Predmet.ProtustrankaFormated_1">  POLJOPRIVREDNA ZADRUGA KOZARAC KARANAC</derivirana_varijabla>
  </DomainObject.Predmet.ProtustrankaFormated>
  <DomainObject.Predmet.ProtustrankaFormatedOIB>
    <izvorni_sadrzaj>  POLJOPRIVREDNA ZADRUGA KOZARAC KARANAC, OIB 53692280846</izvorni_sadrzaj>
    <derivirana_varijabla naziv="DomainObject.Predmet.ProtustrankaFormatedOIB_1">  POLJOPRIVREDNA ZADRUGA KOZARAC KARANAC, OIB 53692280846</derivirana_varijabla>
  </DomainObject.Predmet.ProtustrankaFormatedOIB>
  <DomainObject.Predmet.ProtustrankaFormatedWithAdress>
    <izvorni_sadrzaj> POLJOPRIVREDNA ZADRUGA KOZARAC KARANAC, Međimurska 9, 31326 Kozarac</izvorni_sadrzaj>
    <derivirana_varijabla naziv="DomainObject.Predmet.ProtustrankaFormatedWithAdress_1"> POLJOPRIVREDNA ZADRUGA KOZARAC KARANAC, Međimurska 9, 31326 Kozarac</derivirana_varijabla>
  </DomainObject.Predmet.ProtustrankaFormatedWithAdress>
  <DomainObject.Predmet.ProtustrankaFormatedWithAdressOIB>
    <izvorni_sadrzaj> POLJOPRIVREDNA ZADRUGA KOZARAC KARANAC, OIB 53692280846, Međimurska 9, 31326 Kozarac</izvorni_sadrzaj>
    <derivirana_varijabla naziv="DomainObject.Predmet.ProtustrankaFormatedWithAdressOIB_1"> POLJOPRIVREDNA ZADRUGA KOZARAC KARANAC, OIB 53692280846, Međimurska 9, 31326 Kozarac</derivirana_varijabla>
  </DomainObject.Predmet.ProtustrankaFormatedWithAdressOIB>
  <DomainObject.Predmet.ProtustrankaWithAdress>
    <izvorni_sadrzaj>POLJOPRIVREDNA ZADRUGA KOZARAC KARANAC Međimurska 9, 31326 Kozarac</izvorni_sadrzaj>
    <derivirana_varijabla naziv="DomainObject.Predmet.ProtustrankaWithAdress_1">POLJOPRIVREDNA ZADRUGA KOZARAC KARANAC Međimurska 9, 31326 Kozarac</derivirana_varijabla>
  </DomainObject.Predmet.ProtustrankaWithAdress>
  <DomainObject.Predmet.ProtustrankaWithAdressOIB>
    <izvorni_sadrzaj>POLJOPRIVREDNA ZADRUGA KOZARAC KARANAC, OIB 53692280846, Međimurska 9, 31326 Kozarac</izvorni_sadrzaj>
    <derivirana_varijabla naziv="DomainObject.Predmet.ProtustrankaWithAdressOIB_1">POLJOPRIVREDNA ZADRUGA KOZARAC KARANAC, OIB 53692280846, Međimurska 9, 31326 Kozarac</derivirana_varijabla>
  </DomainObject.Predmet.ProtustrankaWithAdressOIB>
  <DomainObject.Predmet.ProtustrankaNazivFormated>
    <izvorni_sadrzaj>POLJOPRIVREDNA ZADRUGA KOZARAC KARANAC</izvorni_sadrzaj>
    <derivirana_varijabla naziv="DomainObject.Predmet.ProtustrankaNazivFormated_1">POLJOPRIVREDNA ZADRUGA KOZARAC KARANAC</derivirana_varijabla>
  </DomainObject.Predmet.ProtustrankaNazivFormated>
  <DomainObject.Predmet.ProtustrankaNazivFormatedOIB>
    <izvorni_sadrzaj>POLJOPRIVREDNA ZADRUGA KOZARAC KARANAC, OIB 53692280846</izvorni_sadrzaj>
    <derivirana_varijabla naziv="DomainObject.Predmet.ProtustrankaNazivFormatedOIB_1">POLJOPRIVREDNA ZADRUGA KOZARAC KARANAC, OIB 53692280846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Osijeku GUO</izvorni_sadrzaj>
    <derivirana_varijabla naziv="DomainObject.Predmet.StrankaFormated_1">  REPUBLIKA HRVATSKA zastupanog po punomoćniku Županijsko državno odvjetništvo u Osijeku GUO</derivirana_varijabla>
  </DomainObject.Predmet.StrankaFormated>
  <DomainObject.Predmet.StrankaFormatedOIB>
    <izvorni_sadrzaj>  REPUBLIKA HRVATSKA, OIB 52634238587 zastupanog po punomoćniku Županijsko državno odvjetništvo u Osijeku GUO</izvorni_sadrzaj>
    <derivirana_varijabla naziv="DomainObject.Predmet.StrankaFormatedOIB_1">  REPUBLIKA HRVATSKA, OIB 52634238587 zastupanog po punomoćniku Županijsko državno odvjetništvo u Osijeku GUO</derivirana_varijabla>
  </DomainObject.Predmet.StrankaFormatedOIB>
  <DomainObject.Predmet.StrankaFormatedWithAdress>
    <izvorni_sadrzaj> REPUBLIKA HRVATSKA zastupanog po punomoćniku Županijsko državno odvjetništvo u Osijeku GUO</izvorni_sadrzaj>
    <derivirana_varijabla naziv="DomainObject.Predmet.StrankaFormatedWithAdress_1"> REPUBLIKA HRVATSKA zastupanog po punomoćniku Županijsko državno odvjetništvo u Osijeku GUO</derivirana_varijabla>
  </DomainObject.Predmet.StrankaFormatedWithAdress>
  <DomainObject.Predmet.StrankaFormatedWithAdressOIB>
    <izvorni_sadrzaj> REPUBLIKA HRVATSKA, OIB 52634238587 zastupanog po punomoćniku Županijsko državno odvjetništvo u Osijeku GUO</izvorni_sadrzaj>
    <derivirana_varijabla naziv="DomainObject.Predmet.StrankaFormatedWithAdressOIB_1"> REPUBLIKA HRVATSKA, OIB 52634238587 zastupanog po punomoćniku Županijsko državno odvjetništvo u Osijeku GUO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REPUBLIKA HRVATSKA zastupanog po punomoćniku Županijsko državno odvjetništvo u Osijeku GUO</item>
    </izvorni_sadrzaj>
    <derivirana_varijabla naziv="DomainObject.Predmet.StrankaListFormated_1">
      <item>REPUBLIKA HRVATSKA zastupanog po punomoćniku Županijsko državno odvjetništvo u Osijeku GUO</item>
    </derivirana_varijabla>
  </DomainObject.Predmet.StrankaListFormated>
  <DomainObject.Predmet.StrankaListFormatedOIB>
    <izvorni_sadrzaj>
      <item>REPUBLIKA HRVATSKA, OIB 52634238587 zastupanog po punomoćniku Županijsko državno odvjetništvo u Osijeku GUO</item>
    </izvorni_sadrzaj>
    <derivirana_varijabla naziv="DomainObject.Predmet.StrankaListFormatedOIB_1">
      <item>REPUBLIKA HRVATSKA, OIB 52634238587 zastupanog po punomoćniku Županijsko državno odvjetništvo u Osijeku GUO</item>
    </derivirana_varijabla>
  </DomainObject.Predmet.StrankaListFormatedOIB>
  <DomainObject.Predmet.StrankaListFormatedWithAdress>
    <izvorni_sadrzaj>
      <item>REPUBLIKA HRVATSKA zastupanog po punomoćniku Županijsko državno odvjetništvo u Osijeku GUO</item>
    </izvorni_sadrzaj>
    <derivirana_varijabla naziv="DomainObject.Predmet.StrankaListFormatedWithAdress_1">
      <item>REPUBLIKA HRVATSKA zastupanog po punomoćniku Županijsko državno odvjetništvo u Osijeku GUO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Osijeku GUO</item>
    </izvorni_sadrzaj>
    <derivirana_varijabla naziv="DomainObject.Predmet.StrankaListFormatedWithAdressOIB_1">
      <item>REPUBLIKA HRVATSKA, OIB 52634238587 zastupanog po punomoćniku Županijsko državno odvjetništvo u Osijeku GUO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POLJOPRIVREDNA ZADRUGA KOZARAC KARANAC</item>
    </izvorni_sadrzaj>
    <derivirana_varijabla naziv="DomainObject.Predmet.ProtuStrankaListFormated_1">
      <item>POLJOPRIVREDNA ZADRUGA KOZARAC KARANAC</item>
    </derivirana_varijabla>
  </DomainObject.Predmet.ProtuStrankaListFormated>
  <DomainObject.Predmet.ProtuStrankaListFormatedOIB>
    <izvorni_sadrzaj>
      <item>POLJOPRIVREDNA ZADRUGA KOZARAC KARANAC, OIB 53692280846</item>
    </izvorni_sadrzaj>
    <derivirana_varijabla naziv="DomainObject.Predmet.ProtuStrankaListFormatedOIB_1">
      <item>POLJOPRIVREDNA ZADRUGA KOZARAC KARANAC, OIB 53692280846</item>
    </derivirana_varijabla>
  </DomainObject.Predmet.ProtuStrankaListFormatedOIB>
  <DomainObject.Predmet.ProtuStrankaListFormatedWithAdress>
    <izvorni_sadrzaj>
      <item>POLJOPRIVREDNA ZADRUGA KOZARAC KARANAC, Međimurska 9, 31326 Kozarac</item>
    </izvorni_sadrzaj>
    <derivirana_varijabla naziv="DomainObject.Predmet.ProtuStrankaListFormatedWithAdress_1">
      <item>POLJOPRIVREDNA ZADRUGA KOZARAC KARANAC, Međimurska 9, 31326 Kozarac</item>
    </derivirana_varijabla>
  </DomainObject.Predmet.ProtuStrankaListFormatedWithAdress>
  <DomainObject.Predmet.ProtuStrankaListFormatedWithAdressOIB>
    <izvorni_sadrzaj>
      <item>POLJOPRIVREDNA ZADRUGA KOZARAC KARANAC, OIB 53692280846, Međimurska 9, 31326 Kozarac</item>
    </izvorni_sadrzaj>
    <derivirana_varijabla naziv="DomainObject.Predmet.ProtuStrankaListFormatedWithAdressOIB_1">
      <item>POLJOPRIVREDNA ZADRUGA KOZARAC KARANAC, OIB 53692280846, Međimurska 9, 31326 Kozarac</item>
    </derivirana_varijabla>
  </DomainObject.Predmet.ProtuStrankaListFormatedWithAdressOIB>
  <DomainObject.Predmet.ProtuStrankaListNazivFormated>
    <izvorni_sadrzaj>
      <item>POLJOPRIVREDNA ZADRUGA KOZARAC KARANAC</item>
    </izvorni_sadrzaj>
    <derivirana_varijabla naziv="DomainObject.Predmet.ProtuStrankaListNazivFormated_1">
      <item>POLJOPRIVREDNA ZADRUGA KOZARAC KARANAC</item>
    </derivirana_varijabla>
  </DomainObject.Predmet.ProtuStrankaListNazivFormated>
  <DomainObject.Predmet.ProtuStrankaListNazivFormatedOIB>
    <izvorni_sadrzaj>
      <item>POLJOPRIVREDNA ZADRUGA KOZARAC KARANAC, OIB 53692280846</item>
    </izvorni_sadrzaj>
    <derivirana_varijabla naziv="DomainObject.Predmet.ProtuStrankaListNazivFormatedOIB_1">
      <item>POLJOPRIVREDNA ZADRUGA KOZARAC KARANAC, OIB 53692280846</item>
    </derivirana_varijabla>
  </DomainObject.Predmet.ProtuStrankaListNazivFormatedOIB>
  <DomainObject.Predmet.OstaliListFormated>
    <izvorni_sadrzaj>
      <item>Županijsko državno odvjetništvo u Osijeku GUO punomoćnik sudionika u postupku REPUBLIKA HRVATSKA</item>
      <item>Zlatko Pinjuh</item>
      <item>Verica Tomić</item>
    </izvorni_sadrzaj>
    <derivirana_varijabla naziv="DomainObject.Predmet.OstaliListFormated_1">
      <item>Županijsko državno odvjetništvo u Osijeku GUO punomoćnik sudionika u postupku REPUBLIKA HRVATSKA</item>
      <item>Zlatko Pinjuh</item>
      <item>Verica Tomić</item>
    </derivirana_varijabla>
  </DomainObject.Predmet.OstaliListFormated>
  <DomainObject.Predmet.OstaliListFormatedOIB>
    <izvorni_sadrzaj>
      <item>Županijsko državno odvjetništvo u Osijeku GUO punomoćnik sudionika u postupku REPUBLIKA HRVATSKA</item>
      <item>Zlatko Pinjuh</item>
      <item>Verica Tomić</item>
    </izvorni_sadrzaj>
    <derivirana_varijabla naziv="DomainObject.Predmet.OstaliListFormatedOIB_1">
      <item>Županijsko državno odvjetništvo u Osijeku GUO punomoćnik sudionika u postupku REPUBLIKA HRVATSKA</item>
      <item>Zlatko Pinjuh</item>
      <item>Verica Tomić</item>
    </derivirana_varijabla>
  </DomainObject.Predmet.OstaliListFormatedOIB>
  <DomainObject.Predmet.OstaliListFormatedWithAdress>
    <izvorni_sadrzaj>
      <item>Županijsko državno odvjetništvo u Osijeku GUO, Kapucinska 21, 31000 Osijek punomoćnik sudionika u postupku REPUBLIKA HRVATSKA</item>
      <item>Zlatko Pinjuh</item>
      <item>Verica Tomić</item>
    </izvorni_sadrzaj>
    <derivirana_varijabla naziv="DomainObject.Predmet.OstaliListFormatedWithAdress_1">
      <item>Županijsko državno odvjetništvo u Osijeku GUO, Kapucinska 21, 31000 Osijek punomoćnik sudionika u postupku REPUBLIKA HRVATSKA</item>
      <item>Zlatko Pinjuh</item>
      <item>Verica Tomić</item>
    </derivirana_varijabla>
  </DomainObject.Predmet.OstaliListFormatedWithAdress>
  <DomainObject.Predmet.OstaliListFormatedWithAdressOIB>
    <izvorni_sadrzaj>
      <item>Županijsko državno odvjetništvo u Osijeku GUO, Kapucinska 21, 31000 Osijek punomoćnik sudionika u postupku REPUBLIKA HRVATSKA</item>
      <item>Zlatko Pinjuh</item>
      <item>Verica Tomić</item>
    </izvorni_sadrzaj>
    <derivirana_varijabla naziv="DomainObject.Predmet.OstaliListFormatedWithAdressOIB_1">
      <item>Županijsko državno odvjetništvo u Osijeku GUO, Kapucinska 21, 31000 Osijek punomoćnik sudionika u postupku REPUBLIKA HRVATSKA</item>
      <item>Zlatko Pinjuh</item>
      <item>Verica Tomić</item>
    </derivirana_varijabla>
  </DomainObject.Predmet.OstaliListFormatedWithAdressOIB>
  <DomainObject.Predmet.OstaliListNazivFormated>
    <izvorni_sadrzaj>
      <item>Županijsko državno odvjetništvo u Osijeku GUO</item>
      <item>Zlatko Pinjuh</item>
      <item>Verica Tomić</item>
    </izvorni_sadrzaj>
    <derivirana_varijabla naziv="DomainObject.Predmet.OstaliListNazivFormated_1">
      <item>Županijsko državno odvjetništvo u Osijeku GUO</item>
      <item>Zlatko Pinjuh</item>
      <item>Verica Tomić</item>
    </derivirana_varijabla>
  </DomainObject.Predmet.OstaliListNazivFormated>
  <DomainObject.Predmet.OstaliListNazivFormatedOIB>
    <izvorni_sadrzaj>
      <item>Županijsko državno odvjetništvo u Osijeku GUO</item>
      <item>Zlatko Pinjuh</item>
      <item>Verica Tomić</item>
    </izvorni_sadrzaj>
    <derivirana_varijabla naziv="DomainObject.Predmet.OstaliListNazivFormatedOIB_1">
      <item>Županijsko državno odvjetništvo u Osijeku GUO</item>
      <item>Zlatko Pinjuh</item>
      <item>Verica Tomić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POLJOPRIVREDNA ZADRUGA KOZARAC KARANAC</izvorni_sadrzaj>
    <derivirana_varijabla naziv="DomainObject.Predmet.ProtustrankaIDrugi_1">POLJOPRIVREDNA ZADRUGA KOZARAC KARANAC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POLJOPRIVREDNA ZADRUGA KOZARAC KARANAC, OIB 53692280846, Međimurska 9, 31326 Kozarac</izvorni_sadrzaj>
    <derivirana_varijabla naziv="DomainObject.Predmet.ProtustrankaIDrugiAdressOIB_1">POLJOPRIVREDNA ZADRUGA KOZARAC KARANAC, OIB 53692280846, Međimurska 9, 31326 Kozarac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KOZARAC KARANAC</item>
      <item>REPUBLIKA HRVATSKA</item>
      <item>Županijsko državno odvjetništvo u Osijeku GUO</item>
      <item>Zlatko Pinjuh</item>
      <item>Verica Tomić</item>
    </izvorni_sadrzaj>
    <derivirana_varijabla naziv="DomainObject.Predmet.SudioniciListNaziv_1">
      <item>POLJOPRIVREDNA ZADRUGA KOZARAC KARANAC</item>
      <item>REPUBLIKA HRVATSKA</item>
      <item>Županijsko državno odvjetništvo u Osijeku GUO</item>
      <item>Zlatko Pinjuh</item>
      <item>Verica Tomić</item>
    </derivirana_varijabla>
  </DomainObject.Predmet.SudioniciListNaziv>
  <DomainObject.Predmet.SudioniciListAdressOIB>
    <izvorni_sadrzaj>
      <item>POLJOPRIVREDNA ZADRUGA KOZARAC KARANAC, OIB 53692280846, Međimurska 9,31326 Kozarac</item>
      <item>REPUBLIKA HRVATSKA, OIB 52634238587</item>
      <item>Županijsko državno odvjetništvo u Osijeku GUO, Kapucinska 21,31000 Osijek</item>
      <item>Zlatko Pinjuh</item>
      <item>Verica Tomić</item>
    </izvorni_sadrzaj>
    <derivirana_varijabla naziv="DomainObject.Predmet.SudioniciListAdressOIB_1">
      <item>POLJOPRIVREDNA ZADRUGA KOZARAC KARANAC, OIB 53692280846, Međimurska 9,31326 Kozarac</item>
      <item>REPUBLIKA HRVATSKA, OIB 52634238587</item>
      <item>Županijsko državno odvjetništvo u Osijeku GUO, Kapucinska 21,31000 Osijek</item>
      <item>Zlatko Pinjuh</item>
      <item>Verica Tomić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53692280846</item>
      <item>, OIB 52634238587</item>
      <item>, OIB null</item>
      <item>, OIB null</item>
      <item>, OIB null</item>
    </izvorni_sadrzaj>
    <derivirana_varijabla naziv="DomainObject.Predmet.SudioniciListNazivOIB_1">
      <item>, OIB 53692280846</item>
      <item>, OIB 52634238587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ED8AEA-011A-4C4E-B26F-0D626C9C95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2140</properties:Characters>
  <properties:Lines>81</properties:Lines>
  <properties:Paragraphs>28</properties:Paragraphs>
  <properties:TotalTime>274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X-P-</vt:lpstr>
      <vt:lpstr>X-P-</vt:lpstr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2017-05-05T07:19:00Z</dcterms:created>
  <dc:creator>Baran Mirjana</dc:creator>
  <cp:lastModifiedBy>Danijela Špeletić</cp:lastModifiedBy>
  <cp:lastPrinted>2017-05-24T10:29:00Z</cp:lastPrinted>
  <dcterms:modified xmlns:xsi="http://www.w3.org/2001/XMLSchema-instance" xsi:type="dcterms:W3CDTF">2017-05-25T07:05:00Z</dcterms:modified>
  <cp:revision>88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