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f5c8" w14:paraId="088f5c8" w:rsidRDefault="008F0C95" w:rsidP="008F0C95" w:rsidR="008F0C95">
      <w:pPr>
        <w15:collapsed w:val="false"/>
      </w:pPr>
      <w:bookmarkStart w:name="_GoBack" w:id="0"/>
      <w:bookmarkEnd w:id="0"/>
    </w:p>
    <w:p w:rsidRDefault="00377BCD" w:rsidP="008F0C95" w:rsidR="00377BCD"/>
    <w:p w:rsidRDefault="00377BCD" w:rsidP="008F0C95" w:rsidR="00377BCD"/>
    <w:p w:rsidRDefault="00573CDB" w:rsidP="008F0C95" w:rsidR="00573CDB"/>
    <w:p w:rsidRDefault="00573CDB" w:rsidP="008F0C95" w:rsidR="00573CDB"/>
    <w:p w:rsidRDefault="00573CDB" w:rsidP="008F0C95" w:rsidR="00573CDB"/>
    <w:p w:rsidRDefault="00573CDB" w:rsidP="008F0C95" w:rsidR="00573CDB"/>
    <w:p w:rsidRDefault="00573CDB" w:rsidP="008F0C95" w:rsidR="00573CDB"/>
    <w:p w:rsidRDefault="00573CDB" w:rsidP="008F0C95" w:rsidR="00377BCD">
      <w:r>
        <w:t>REPUBLIKA HRVATSKA</w:t>
      </w:r>
    </w:p>
    <w:p w:rsidRDefault="004C3E46" w:rsidP="004C3E46" w:rsidR="00573CDB">
      <w:r>
        <w:t>TRGOVAČKI SUD U OSIJEKU</w:t>
      </w:r>
      <w:r>
        <w:br/>
        <w:t>STALNA SLUŽBA TRGOVAČKOG</w:t>
      </w:r>
    </w:p>
    <w:p w:rsidRDefault="004C3E46" w:rsidP="004C3E46" w:rsidR="004C3E46">
      <w:r>
        <w:t xml:space="preserve">SUDA </w:t>
      </w:r>
      <w:r w:rsidR="005B20A4">
        <w:t xml:space="preserve"> U SLAVONSKOM BRODU</w:t>
      </w:r>
      <w:r>
        <w:br/>
        <w:t xml:space="preserve">Trg pobjede 13.                                                                       </w:t>
      </w:r>
    </w:p>
    <w:p w:rsidRDefault="004C3E46" w:rsidP="004C3E46" w:rsidR="004C3E46" w:rsidRPr="00510AD3">
      <w:pPr>
        <w:rPr>
          <w:b/>
        </w:rPr>
      </w:pPr>
      <w:r>
        <w:t xml:space="preserve">350000 Slavonski Brod     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5B20A4">
        <w:rPr>
          <w:b/>
        </w:rPr>
        <w:t>1735</w:t>
      </w:r>
      <w:r w:rsidRPr="00510AD3">
        <w:rPr>
          <w:b/>
        </w:rPr>
        <w:t>/201</w:t>
      </w:r>
      <w:r w:rsidR="00573CDB">
        <w:rPr>
          <w:b/>
        </w:rPr>
        <w:t>5</w:t>
      </w:r>
      <w:r w:rsidRPr="00510AD3">
        <w:rPr>
          <w:b/>
        </w:rPr>
        <w:t>-</w:t>
      </w:r>
      <w:r w:rsidR="00573CDB">
        <w:rPr>
          <w:b/>
        </w:rPr>
        <w:t>7</w:t>
      </w:r>
    </w:p>
    <w:p w:rsidRDefault="004C3E46" w:rsidP="004C3E46" w:rsidR="004C3E46" w:rsidRPr="00510AD3">
      <w:pPr>
        <w:rPr>
          <w:b/>
        </w:rPr>
      </w:pPr>
    </w:p>
    <w:p w:rsidRDefault="004C3E46" w:rsidP="004C3E46" w:rsidR="004C3E46"/>
    <w:p w:rsidRDefault="004C3E46" w:rsidP="004C3E46" w:rsidR="004C3E46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4C3E46" w:rsidP="004C3E46" w:rsidR="004C3E46"/>
    <w:p w:rsidRDefault="004C3E46" w:rsidP="00573CDB" w:rsidR="004C3E46">
      <w:pPr>
        <w:ind w:firstLine="708"/>
      </w:pPr>
      <w:r>
        <w:t xml:space="preserve">TRGOVAČKI SUD U OSIJEKU STALNA SLUŽBA  TRGOVAČKOG SUDA </w:t>
      </w:r>
      <w:r w:rsidR="005B20A4">
        <w:t>U SLAVONSKOM BRODU</w:t>
      </w:r>
      <w:r>
        <w:t xml:space="preserve">  , po stečajnom sucu Davorinu Pavičić, u postupku otvaranja stečajnog postupka nad stečajnim dužnikom </w:t>
      </w:r>
      <w:r w:rsidR="005B20A4">
        <w:t xml:space="preserve">AGROEKONOMIJA d.o.o. OIB: 46050557817 sa sjedištem u Ive Lola Ribara 16, 35214 Staro </w:t>
      </w:r>
      <w:proofErr w:type="spellStart"/>
      <w:r w:rsidR="005B20A4">
        <w:t>Topolje</w:t>
      </w:r>
      <w:proofErr w:type="spellEnd"/>
      <w:r w:rsidR="00573CDB">
        <w:t>,</w:t>
      </w:r>
      <w:r>
        <w:t xml:space="preserve"> dana </w:t>
      </w:r>
      <w:r w:rsidR="00984007">
        <w:t>1. srpnja</w:t>
      </w:r>
      <w:r>
        <w:t xml:space="preserve"> 201</w:t>
      </w:r>
      <w:r w:rsidR="00573CDB">
        <w:t>6</w:t>
      </w:r>
      <w:r>
        <w:t>.g.</w:t>
      </w:r>
    </w:p>
    <w:p w:rsidRDefault="004C3E46" w:rsidP="004C3E46" w:rsidR="004C3E46"/>
    <w:p w:rsidRDefault="004C3E46" w:rsidP="004C3E46" w:rsidR="004C3E46">
      <w:pPr>
        <w:jc w:val="center"/>
      </w:pPr>
    </w:p>
    <w:p w:rsidRDefault="004C3E46" w:rsidP="004C3E46" w:rsidR="004C3E46">
      <w:pPr>
        <w:jc w:val="center"/>
      </w:pPr>
      <w:r>
        <w:t>r i j e š i o   j e</w:t>
      </w:r>
    </w:p>
    <w:p w:rsidRDefault="004C3E46" w:rsidP="004C3E46" w:rsidR="004C3E46">
      <w:pPr>
        <w:jc w:val="center"/>
      </w:pPr>
    </w:p>
    <w:p w:rsidRDefault="004C3E46" w:rsidP="004C3E46" w:rsidR="004C3E46"/>
    <w:p w:rsidRDefault="004C3E46" w:rsidP="004C3E46" w:rsidR="004C3E46">
      <w:r>
        <w:t xml:space="preserve">I     Otvara se stečajni postupak nad dužnikom </w:t>
      </w:r>
      <w:r w:rsidR="005B20A4">
        <w:t>AGROEKONOMIJA d.o.o.</w:t>
      </w:r>
      <w:r>
        <w:t>, OIB:</w:t>
      </w:r>
      <w:r w:rsidR="005B20A4">
        <w:t xml:space="preserve">46050557817, sa sjedištem u Ive Lola Ribara 16, 35214 Staro </w:t>
      </w:r>
      <w:proofErr w:type="spellStart"/>
      <w:r w:rsidR="005B20A4">
        <w:t>Topolje</w:t>
      </w:r>
      <w:proofErr w:type="spellEnd"/>
      <w:r w:rsidR="00573CDB">
        <w:t>.</w:t>
      </w:r>
    </w:p>
    <w:p w:rsidRDefault="004C3E46" w:rsidP="004C3E46" w:rsidR="004C3E46"/>
    <w:p w:rsidRDefault="004C3E46" w:rsidP="004C3E46" w:rsidR="00606DF1">
      <w:r>
        <w:t>II   Za stečajnog upravitelja imenuje se</w:t>
      </w:r>
      <w:r w:rsidR="006C69DF">
        <w:t xml:space="preserve"> </w:t>
      </w:r>
      <w:proofErr w:type="spellStart"/>
      <w:r w:rsidR="006C69DF">
        <w:t>Šimo</w:t>
      </w:r>
      <w:proofErr w:type="spellEnd"/>
      <w:r w:rsidR="006C69DF">
        <w:t xml:space="preserve"> Bošnjak</w:t>
      </w:r>
      <w:r w:rsidR="00D256AA">
        <w:t xml:space="preserve"> </w:t>
      </w:r>
      <w:r w:rsidR="006C69DF">
        <w:t>, Vukovarska cesta 56, Osijek</w:t>
      </w:r>
      <w:r w:rsidR="00606DF1">
        <w:t xml:space="preserve"> </w:t>
      </w:r>
    </w:p>
    <w:p w:rsidRDefault="006C69DF" w:rsidP="004C3E46" w:rsidR="004C3E46">
      <w:r>
        <w:t xml:space="preserve">   </w:t>
      </w:r>
      <w:r w:rsidR="00D256AA">
        <w:t xml:space="preserve"> OIB:</w:t>
      </w:r>
      <w:r>
        <w:t xml:space="preserve"> 38523531471.</w:t>
      </w:r>
      <w:r w:rsidR="00D256AA">
        <w:t xml:space="preserve"> </w:t>
      </w:r>
    </w:p>
    <w:p w:rsidRDefault="004C3E46" w:rsidP="004C3E46" w:rsidR="004C3E46"/>
    <w:p w:rsidRDefault="004C3E46" w:rsidP="004C3E46" w:rsidR="004C3E46">
      <w:r>
        <w:t xml:space="preserve">III Stečajni postupak je otvoren dana </w:t>
      </w:r>
      <w:r w:rsidR="00EC5C40">
        <w:t>1. srpnja</w:t>
      </w:r>
      <w:r>
        <w:t xml:space="preserve"> 201</w:t>
      </w:r>
      <w:r w:rsidR="00573CDB">
        <w:t>6</w:t>
      </w:r>
      <w:r>
        <w:t xml:space="preserve">.g. u </w:t>
      </w:r>
      <w:r w:rsidR="000B217E">
        <w:t>1</w:t>
      </w:r>
      <w:r w:rsidR="006C69DF">
        <w:t>1</w:t>
      </w:r>
      <w:r w:rsidR="000B217E">
        <w:t>,00</w:t>
      </w:r>
      <w:r>
        <w:t xml:space="preserve"> sati .</w:t>
      </w:r>
    </w:p>
    <w:p w:rsidRDefault="004C3E46" w:rsidP="004C3E46" w:rsidR="004C3E46"/>
    <w:p w:rsidRDefault="004C3E46" w:rsidP="004C3E46" w:rsidR="004C3E46">
      <w:r>
        <w:t>IV  Otvaranje stečajnog postupka upisati će se u sudski registar ovog suda.</w:t>
      </w:r>
    </w:p>
    <w:p w:rsidRDefault="009317E8" w:rsidP="004C3E46" w:rsidR="009317E8"/>
    <w:p w:rsidRDefault="009317E8" w:rsidP="004C3E46" w:rsidR="009317E8">
      <w:r>
        <w:t>V   Određuje se zabilježba otvaranja stečajnog postupka na slijedećim nekretninama:-</w:t>
      </w:r>
      <w:proofErr w:type="spellStart"/>
      <w:r>
        <w:t>zk.ul</w:t>
      </w:r>
      <w:proofErr w:type="spellEnd"/>
      <w:r>
        <w:t xml:space="preserve">. 378 </w:t>
      </w:r>
      <w:r w:rsidR="000C23DE">
        <w:t xml:space="preserve"> k.o. Novo </w:t>
      </w:r>
      <w:proofErr w:type="spellStart"/>
      <w:r w:rsidR="000C23DE">
        <w:t>Topolje</w:t>
      </w:r>
      <w:proofErr w:type="spellEnd"/>
    </w:p>
    <w:p w:rsidRDefault="009317E8" w:rsidP="004C3E46" w:rsidR="009317E8">
      <w:r>
        <w:t xml:space="preserve">kč.br. 143 Oranica </w:t>
      </w:r>
      <w:proofErr w:type="spellStart"/>
      <w:r>
        <w:t>Praulje</w:t>
      </w:r>
      <w:proofErr w:type="spellEnd"/>
      <w:r>
        <w:t xml:space="preserve"> sa 325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numPr>
          <w:ilvl w:val="0"/>
          <w:numId w:val="10"/>
        </w:numPr>
      </w:pPr>
      <w:r>
        <w:t xml:space="preserve">Vinograd </w:t>
      </w:r>
      <w:proofErr w:type="spellStart"/>
      <w:r>
        <w:t>Praulje</w:t>
      </w:r>
      <w:proofErr w:type="spellEnd"/>
      <w:r>
        <w:t xml:space="preserve"> sa 311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numPr>
          <w:ilvl w:val="0"/>
          <w:numId w:val="10"/>
        </w:numPr>
      </w:pPr>
      <w:r>
        <w:t xml:space="preserve">Vinograd </w:t>
      </w:r>
      <w:proofErr w:type="spellStart"/>
      <w:r>
        <w:t>Praulje</w:t>
      </w:r>
      <w:proofErr w:type="spellEnd"/>
      <w:r>
        <w:t xml:space="preserve"> sa 607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numPr>
          <w:ilvl w:val="0"/>
          <w:numId w:val="11"/>
        </w:numPr>
      </w:pPr>
      <w:r>
        <w:t xml:space="preserve"> Oranica </w:t>
      </w:r>
      <w:proofErr w:type="spellStart"/>
      <w:r>
        <w:t>Paulje</w:t>
      </w:r>
      <w:proofErr w:type="spellEnd"/>
      <w:r>
        <w:t xml:space="preserve"> sa 315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numPr>
          <w:ilvl w:val="0"/>
          <w:numId w:val="11"/>
        </w:numPr>
      </w:pPr>
      <w:r>
        <w:t xml:space="preserve"> Oranica </w:t>
      </w:r>
      <w:proofErr w:type="spellStart"/>
      <w:r>
        <w:t>Praulje</w:t>
      </w:r>
      <w:proofErr w:type="spellEnd"/>
      <w:r>
        <w:t xml:space="preserve"> jedno jutro,</w:t>
      </w:r>
    </w:p>
    <w:p w:rsidRDefault="009317E8" w:rsidP="009317E8" w:rsidR="009317E8">
      <w:pPr>
        <w:ind w:left="600"/>
      </w:pPr>
      <w:r>
        <w:t xml:space="preserve">207/1 Oranica </w:t>
      </w:r>
      <w:proofErr w:type="spellStart"/>
      <w:r>
        <w:t>Praulje</w:t>
      </w:r>
      <w:proofErr w:type="spellEnd"/>
      <w:r>
        <w:t xml:space="preserve"> jedno jutro i 184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207/6 Oranica </w:t>
      </w:r>
      <w:proofErr w:type="spellStart"/>
      <w:r>
        <w:t>Praulje</w:t>
      </w:r>
      <w:proofErr w:type="spellEnd"/>
      <w:r>
        <w:t xml:space="preserve"> sa 400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207/7 Vinograd </w:t>
      </w:r>
      <w:proofErr w:type="spellStart"/>
      <w:r>
        <w:t>Praulje</w:t>
      </w:r>
      <w:proofErr w:type="spellEnd"/>
      <w:r>
        <w:t xml:space="preserve"> sa 712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207/8 </w:t>
      </w:r>
      <w:proofErr w:type="spellStart"/>
      <w:r>
        <w:t>Vočnjak</w:t>
      </w:r>
      <w:proofErr w:type="spellEnd"/>
      <w:r>
        <w:t xml:space="preserve"> </w:t>
      </w:r>
      <w:proofErr w:type="spellStart"/>
      <w:r>
        <w:t>Praulje</w:t>
      </w:r>
      <w:proofErr w:type="spellEnd"/>
      <w:r>
        <w:t xml:space="preserve"> sa 394 </w:t>
      </w:r>
      <w:proofErr w:type="spellStart"/>
      <w:r>
        <w:t>čhv</w:t>
      </w:r>
      <w:proofErr w:type="spellEnd"/>
      <w:r>
        <w:t>,</w:t>
      </w:r>
    </w:p>
    <w:p w:rsidRDefault="00984007" w:rsidP="009317E8" w:rsidR="009317E8">
      <w:pPr>
        <w:numPr>
          <w:ilvl w:val="0"/>
          <w:numId w:val="12"/>
        </w:numPr>
      </w:pPr>
      <w:r>
        <w:t xml:space="preserve"> </w:t>
      </w:r>
      <w:r w:rsidR="009317E8">
        <w:t xml:space="preserve">Oranica </w:t>
      </w:r>
      <w:proofErr w:type="spellStart"/>
      <w:r w:rsidR="009317E8">
        <w:t>Praulje</w:t>
      </w:r>
      <w:proofErr w:type="spellEnd"/>
      <w:r w:rsidR="009317E8">
        <w:t xml:space="preserve"> sa jedno jutro i 125 </w:t>
      </w:r>
      <w:proofErr w:type="spellStart"/>
      <w:r w:rsidR="009317E8">
        <w:t>čhv</w:t>
      </w:r>
      <w:proofErr w:type="spellEnd"/>
      <w:r w:rsidR="009317E8">
        <w:t>,</w:t>
      </w:r>
    </w:p>
    <w:p w:rsidRDefault="009317E8" w:rsidP="009317E8" w:rsidR="009317E8">
      <w:pPr>
        <w:ind w:left="600"/>
      </w:pPr>
      <w:r>
        <w:lastRenderedPageBreak/>
        <w:t xml:space="preserve">209                  "               sa 800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210                  "               sa 189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212/1               "               sa 602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212/2               "               sa 602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216                  "               sa 206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217                  "               sa 206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218                  "               sa 266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219      Vinograd </w:t>
      </w:r>
      <w:proofErr w:type="spellStart"/>
      <w:r>
        <w:t>Praulje</w:t>
      </w:r>
      <w:proofErr w:type="spellEnd"/>
      <w:r>
        <w:t xml:space="preserve"> sa 244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220                  "                sa 577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221      Oranica </w:t>
      </w:r>
      <w:proofErr w:type="spellStart"/>
      <w:r>
        <w:t>Praulje</w:t>
      </w:r>
      <w:proofErr w:type="spellEnd"/>
      <w:r>
        <w:t xml:space="preserve">    sa 578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223/1   Vinograd </w:t>
      </w:r>
      <w:proofErr w:type="spellStart"/>
      <w:r>
        <w:t>Praulje</w:t>
      </w:r>
      <w:proofErr w:type="spellEnd"/>
      <w:r>
        <w:t xml:space="preserve">  sa 135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223/2                "               sa 135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224                   "               sa   86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225                   "               sa 440 </w:t>
      </w:r>
      <w:proofErr w:type="spellStart"/>
      <w:r>
        <w:t>čhv</w:t>
      </w:r>
      <w:proofErr w:type="spellEnd"/>
      <w:r>
        <w:t>,</w:t>
      </w:r>
    </w:p>
    <w:p w:rsidRDefault="009317E8" w:rsidP="009317E8" w:rsidR="009317E8">
      <w:pPr>
        <w:ind w:left="600"/>
      </w:pPr>
      <w:r>
        <w:t xml:space="preserve">226      Oranica </w:t>
      </w:r>
      <w:proofErr w:type="spellStart"/>
      <w:r>
        <w:t>Praulje</w:t>
      </w:r>
      <w:proofErr w:type="spellEnd"/>
      <w:r>
        <w:t xml:space="preserve">    sa 1200 </w:t>
      </w:r>
      <w:proofErr w:type="spellStart"/>
      <w:r>
        <w:t>čhv</w:t>
      </w:r>
      <w:proofErr w:type="spellEnd"/>
      <w:r>
        <w:t>,</w:t>
      </w:r>
    </w:p>
    <w:p w:rsidRDefault="009317E8" w:rsidP="009317E8" w:rsidR="000C23DE">
      <w:pPr>
        <w:ind w:left="600"/>
      </w:pPr>
      <w:r>
        <w:t xml:space="preserve">227    Vinograd i Oranica </w:t>
      </w:r>
      <w:proofErr w:type="spellStart"/>
      <w:r>
        <w:t>Praulje</w:t>
      </w:r>
      <w:proofErr w:type="spellEnd"/>
      <w:r>
        <w:t xml:space="preserve"> sa 2 jutra 1351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235/4  Vinograd </w:t>
      </w:r>
      <w:proofErr w:type="spellStart"/>
      <w:r>
        <w:t>Praulje</w:t>
      </w:r>
      <w:proofErr w:type="spellEnd"/>
      <w:r>
        <w:t xml:space="preserve"> sa 287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236/1  Livada </w:t>
      </w:r>
      <w:proofErr w:type="spellStart"/>
      <w:r>
        <w:t>Praulje</w:t>
      </w:r>
      <w:proofErr w:type="spellEnd"/>
      <w:r>
        <w:t xml:space="preserve">     sa 852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236/2  Vinograd </w:t>
      </w:r>
      <w:proofErr w:type="spellStart"/>
      <w:r>
        <w:t>Praulje</w:t>
      </w:r>
      <w:proofErr w:type="spellEnd"/>
      <w:r>
        <w:t xml:space="preserve"> sa 291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237      Oranica </w:t>
      </w:r>
      <w:proofErr w:type="spellStart"/>
      <w:r>
        <w:t>Praulje</w:t>
      </w:r>
      <w:proofErr w:type="spellEnd"/>
      <w:r>
        <w:t xml:space="preserve">   sa 637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238                "                sa 1068 </w:t>
      </w:r>
      <w:proofErr w:type="spellStart"/>
      <w:r>
        <w:t>čhv</w:t>
      </w:r>
      <w:proofErr w:type="spellEnd"/>
      <w:r>
        <w:t xml:space="preserve">, </w:t>
      </w:r>
    </w:p>
    <w:p w:rsidRDefault="000C23DE" w:rsidP="009317E8" w:rsidR="000C23DE">
      <w:pPr>
        <w:ind w:left="600"/>
      </w:pPr>
      <w:r>
        <w:t xml:space="preserve">242/1   Vinograd </w:t>
      </w:r>
      <w:proofErr w:type="spellStart"/>
      <w:r>
        <w:t>Praulje</w:t>
      </w:r>
      <w:proofErr w:type="spellEnd"/>
      <w:r>
        <w:t xml:space="preserve"> sa  258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242/2   Oranica </w:t>
      </w:r>
      <w:proofErr w:type="spellStart"/>
      <w:r>
        <w:t>Praulje</w:t>
      </w:r>
      <w:proofErr w:type="spellEnd"/>
      <w:r>
        <w:t xml:space="preserve">   sa 256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243   Oranica i vinograd </w:t>
      </w:r>
      <w:proofErr w:type="spellStart"/>
      <w:r>
        <w:t>Praulje</w:t>
      </w:r>
      <w:proofErr w:type="spellEnd"/>
      <w:r>
        <w:t xml:space="preserve"> sa 791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247   Kuća i dvorište </w:t>
      </w:r>
      <w:proofErr w:type="spellStart"/>
      <w:r>
        <w:t>Praulje</w:t>
      </w:r>
      <w:proofErr w:type="spellEnd"/>
      <w:r>
        <w:t xml:space="preserve"> sa 257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248      Vinograd </w:t>
      </w:r>
      <w:proofErr w:type="spellStart"/>
      <w:r>
        <w:t>Praulje</w:t>
      </w:r>
      <w:proofErr w:type="spellEnd"/>
      <w:r>
        <w:t xml:space="preserve"> sa 225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249  Oranica </w:t>
      </w:r>
      <w:proofErr w:type="spellStart"/>
      <w:r>
        <w:t>Praulje</w:t>
      </w:r>
      <w:proofErr w:type="spellEnd"/>
      <w:r>
        <w:t xml:space="preserve"> sa 730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251              "             sa 341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269  Vinograd Kozjak sa 464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271              "                sa 520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272  Vinograd i oranica Kozjak sa 430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274  </w:t>
      </w:r>
      <w:proofErr w:type="spellStart"/>
      <w:r>
        <w:t>Vočnjak</w:t>
      </w:r>
      <w:proofErr w:type="spellEnd"/>
      <w:r>
        <w:t xml:space="preserve"> Kozjak sa 292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275 Oranica Kozjak sa 640 </w:t>
      </w:r>
      <w:proofErr w:type="spellStart"/>
      <w:r>
        <w:t>čhv</w:t>
      </w:r>
      <w:proofErr w:type="spellEnd"/>
      <w:r>
        <w:t xml:space="preserve">, </w:t>
      </w:r>
    </w:p>
    <w:p w:rsidRDefault="000C23DE" w:rsidP="009317E8" w:rsidR="000C23DE">
      <w:pPr>
        <w:ind w:left="600"/>
      </w:pPr>
      <w:r>
        <w:t xml:space="preserve">285    </w:t>
      </w:r>
      <w:r w:rsidR="009317E8">
        <w:t xml:space="preserve">               </w:t>
      </w:r>
      <w:r>
        <w:t xml:space="preserve">"       sa 494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292 Vinograd Kozjak sa 178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296/2           "              sa 243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332/1           "              sa 224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</w:p>
    <w:p w:rsidRDefault="000C23DE" w:rsidP="009317E8" w:rsidR="000C23DE">
      <w:pPr>
        <w:ind w:left="600"/>
      </w:pPr>
      <w:proofErr w:type="spellStart"/>
      <w:r>
        <w:t>Zk.ul</w:t>
      </w:r>
      <w:proofErr w:type="spellEnd"/>
      <w:r>
        <w:t xml:space="preserve">. 484 k.o. Novo </w:t>
      </w:r>
      <w:proofErr w:type="spellStart"/>
      <w:r>
        <w:t>Topolje</w:t>
      </w:r>
      <w:proofErr w:type="spellEnd"/>
      <w:r>
        <w:t xml:space="preserve">  </w:t>
      </w:r>
    </w:p>
    <w:p w:rsidRDefault="000C23DE" w:rsidP="009317E8" w:rsidR="000C23DE">
      <w:pPr>
        <w:ind w:left="600"/>
      </w:pPr>
      <w:r>
        <w:t xml:space="preserve">Kč.br. 239 Oranica sa 652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           250 Vinograd i oranica </w:t>
      </w:r>
      <w:proofErr w:type="spellStart"/>
      <w:r>
        <w:t>Praulje</w:t>
      </w:r>
      <w:proofErr w:type="spellEnd"/>
      <w:r>
        <w:t xml:space="preserve"> sa 480 </w:t>
      </w:r>
      <w:proofErr w:type="spellStart"/>
      <w:r>
        <w:t>čhv</w:t>
      </w:r>
      <w:proofErr w:type="spellEnd"/>
      <w:r>
        <w:t xml:space="preserve">,  </w:t>
      </w:r>
    </w:p>
    <w:p w:rsidRDefault="000C23DE" w:rsidP="009317E8" w:rsidR="000C23DE">
      <w:pPr>
        <w:ind w:left="600"/>
      </w:pPr>
      <w:r>
        <w:t xml:space="preserve">           </w:t>
      </w:r>
    </w:p>
    <w:p w:rsidRDefault="000C23DE" w:rsidP="009317E8" w:rsidR="000C23DE">
      <w:pPr>
        <w:ind w:left="600"/>
      </w:pPr>
      <w:proofErr w:type="spellStart"/>
      <w:r>
        <w:t>Zk.ul</w:t>
      </w:r>
      <w:proofErr w:type="spellEnd"/>
      <w:r>
        <w:t xml:space="preserve">. 479 k.o. Novo </w:t>
      </w:r>
      <w:proofErr w:type="spellStart"/>
      <w:r>
        <w:t>Topolje</w:t>
      </w:r>
      <w:proofErr w:type="spellEnd"/>
    </w:p>
    <w:p w:rsidRDefault="000C23DE" w:rsidP="009317E8" w:rsidR="000C23DE">
      <w:pPr>
        <w:ind w:left="600"/>
      </w:pPr>
      <w:r>
        <w:t xml:space="preserve">Kč.br. 245 Vinograd </w:t>
      </w:r>
      <w:proofErr w:type="spellStart"/>
      <w:r>
        <w:t>Praulje</w:t>
      </w:r>
      <w:proofErr w:type="spellEnd"/>
      <w:r>
        <w:t xml:space="preserve"> sa 376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           253/2 Vinograd Kozjak sa 1454 </w:t>
      </w:r>
      <w:proofErr w:type="spellStart"/>
      <w:r>
        <w:t>čhv</w:t>
      </w:r>
      <w:proofErr w:type="spellEnd"/>
      <w:r>
        <w:t>,</w:t>
      </w:r>
    </w:p>
    <w:p w:rsidRDefault="000C23DE" w:rsidP="009317E8" w:rsidR="000C23DE">
      <w:pPr>
        <w:ind w:left="600"/>
      </w:pPr>
      <w:r>
        <w:t xml:space="preserve">           256                 "               sa 539 </w:t>
      </w:r>
      <w:proofErr w:type="spellStart"/>
      <w:r>
        <w:t>čhv</w:t>
      </w:r>
      <w:proofErr w:type="spellEnd"/>
      <w:r>
        <w:t>,</w:t>
      </w:r>
    </w:p>
    <w:p w:rsidRDefault="000C23DE" w:rsidP="009317E8" w:rsidR="00CF1799">
      <w:pPr>
        <w:ind w:left="600"/>
      </w:pPr>
      <w:r>
        <w:t xml:space="preserve">           </w:t>
      </w:r>
      <w:r w:rsidR="00CF1799">
        <w:t xml:space="preserve">257                 "              sa 868 </w:t>
      </w:r>
      <w:proofErr w:type="spellStart"/>
      <w:r w:rsidR="00CF1799">
        <w:t>čhv</w:t>
      </w:r>
      <w:proofErr w:type="spellEnd"/>
      <w:r w:rsidR="00CF1799">
        <w:t>,</w:t>
      </w:r>
    </w:p>
    <w:p w:rsidRDefault="00CF1799" w:rsidP="009317E8" w:rsidR="00CF1799">
      <w:pPr>
        <w:ind w:left="600"/>
      </w:pPr>
      <w:r>
        <w:t xml:space="preserve">           282                 "              sa 751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t xml:space="preserve">           286                 "               sa 528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t xml:space="preserve">         296/1 Vinograd Kozjak sa 242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lastRenderedPageBreak/>
        <w:t xml:space="preserve">         301/1              "              sa 232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t xml:space="preserve">         303                 "              sa 139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t xml:space="preserve">         306                 "              sa 466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t xml:space="preserve">         307                 "              sa 128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t xml:space="preserve">         308                 "              sa 155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t xml:space="preserve">         309 Oranica Kozjak      sa 113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t xml:space="preserve">         310           "                    sa 353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t xml:space="preserve">         312 Vinograd Kozjak    sa   60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t xml:space="preserve">         313/1 Oranica Kozjak sa 680 </w:t>
      </w:r>
      <w:proofErr w:type="spellStart"/>
      <w:r>
        <w:t>čhv</w:t>
      </w:r>
      <w:proofErr w:type="spellEnd"/>
      <w:r>
        <w:t>,</w:t>
      </w:r>
    </w:p>
    <w:p w:rsidRDefault="00CF1799" w:rsidP="009317E8" w:rsidR="00CF1799">
      <w:pPr>
        <w:ind w:left="600"/>
      </w:pPr>
      <w:r>
        <w:t xml:space="preserve">         314 Oranica  vinograd i pašnjak Kozjak sa 1291 </w:t>
      </w:r>
      <w:proofErr w:type="spellStart"/>
      <w:r>
        <w:t>čhv</w:t>
      </w:r>
      <w:proofErr w:type="spellEnd"/>
      <w:r>
        <w:t>,</w:t>
      </w:r>
    </w:p>
    <w:p w:rsidRDefault="00CF1799" w:rsidP="009317E8" w:rsidR="00BC3598">
      <w:pPr>
        <w:ind w:left="600"/>
      </w:pPr>
      <w:r>
        <w:t xml:space="preserve">         317 Vinograd Kozjak sa 680 </w:t>
      </w:r>
      <w:proofErr w:type="spellStart"/>
      <w:r>
        <w:t>čhv</w:t>
      </w:r>
      <w:proofErr w:type="spellEnd"/>
      <w:r>
        <w:t xml:space="preserve">,   </w:t>
      </w:r>
    </w:p>
    <w:p w:rsidRDefault="00BC3598" w:rsidP="009317E8" w:rsidR="00BC3598">
      <w:pPr>
        <w:ind w:left="600"/>
      </w:pPr>
      <w:r>
        <w:tab/>
        <w:t xml:space="preserve">       320 Oranica Kozjak sa 187 </w:t>
      </w:r>
      <w:proofErr w:type="spellStart"/>
      <w:r>
        <w:t>čhv</w:t>
      </w:r>
      <w:proofErr w:type="spellEnd"/>
    </w:p>
    <w:p w:rsidRDefault="00BC3598" w:rsidP="009317E8" w:rsidR="00BC3598">
      <w:pPr>
        <w:ind w:left="600"/>
      </w:pPr>
      <w:r>
        <w:tab/>
        <w:t xml:space="preserve">      </w:t>
      </w:r>
      <w:r w:rsidR="0010748B">
        <w:t xml:space="preserve"> </w:t>
      </w:r>
      <w:r>
        <w:t xml:space="preserve">321 Oranica Kozjak sa 966 </w:t>
      </w:r>
      <w:proofErr w:type="spellStart"/>
      <w:r>
        <w:t>čhv</w:t>
      </w:r>
      <w:proofErr w:type="spellEnd"/>
    </w:p>
    <w:p w:rsidRDefault="00BC3598" w:rsidP="009317E8" w:rsidR="00BC3598">
      <w:pPr>
        <w:ind w:left="600"/>
      </w:pPr>
      <w:r>
        <w:t xml:space="preserve">       </w:t>
      </w:r>
      <w:r w:rsidR="0010748B">
        <w:t xml:space="preserve">  </w:t>
      </w:r>
      <w:r>
        <w:t xml:space="preserve">323 Oranica Kozjak sa 180 </w:t>
      </w:r>
      <w:proofErr w:type="spellStart"/>
      <w:r>
        <w:t>čhv</w:t>
      </w:r>
      <w:proofErr w:type="spellEnd"/>
    </w:p>
    <w:p w:rsidRDefault="00BC3598" w:rsidP="009317E8" w:rsidR="00BC3598">
      <w:pPr>
        <w:ind w:left="600"/>
      </w:pPr>
      <w:r>
        <w:tab/>
        <w:t xml:space="preserve">     </w:t>
      </w:r>
      <w:r w:rsidR="0010748B">
        <w:t xml:space="preserve">  </w:t>
      </w:r>
      <w:r>
        <w:t xml:space="preserve">324/1 Oranica Kozjak sa 230 </w:t>
      </w:r>
      <w:proofErr w:type="spellStart"/>
      <w:r>
        <w:t>čhv</w:t>
      </w:r>
      <w:proofErr w:type="spellEnd"/>
      <w:r w:rsidR="00CF1799">
        <w:t xml:space="preserve"> </w:t>
      </w:r>
    </w:p>
    <w:p w:rsidRDefault="00BC3598" w:rsidP="009317E8" w:rsidR="00BC3598">
      <w:pPr>
        <w:ind w:left="600"/>
      </w:pPr>
      <w:r>
        <w:tab/>
        <w:t xml:space="preserve">     </w:t>
      </w:r>
      <w:r w:rsidR="0010748B">
        <w:t xml:space="preserve">  </w:t>
      </w:r>
      <w:r>
        <w:t>325 Voćnjak Kozjak sa 497čhv</w:t>
      </w:r>
    </w:p>
    <w:p w:rsidRDefault="00BC3598" w:rsidP="009317E8" w:rsidR="00BC3598">
      <w:pPr>
        <w:ind w:left="600"/>
      </w:pPr>
      <w:r>
        <w:tab/>
        <w:t xml:space="preserve">   </w:t>
      </w:r>
      <w:r w:rsidR="0010748B">
        <w:t xml:space="preserve">    </w:t>
      </w:r>
      <w:r>
        <w:t xml:space="preserve">328 Vinograd Kozjak sa 364 </w:t>
      </w:r>
      <w:proofErr w:type="spellStart"/>
      <w:r>
        <w:t>čhv</w:t>
      </w:r>
      <w:proofErr w:type="spellEnd"/>
    </w:p>
    <w:p w:rsidRDefault="00BC3598" w:rsidP="009317E8" w:rsidR="00BC3598">
      <w:pPr>
        <w:ind w:left="600"/>
      </w:pPr>
      <w:r>
        <w:tab/>
        <w:t xml:space="preserve">   </w:t>
      </w:r>
      <w:r w:rsidR="0010748B">
        <w:t xml:space="preserve">    </w:t>
      </w:r>
      <w:r>
        <w:t xml:space="preserve">336/2 Oranica Kozjak sa 235 </w:t>
      </w:r>
      <w:proofErr w:type="spellStart"/>
      <w:r>
        <w:t>čhv</w:t>
      </w:r>
      <w:proofErr w:type="spellEnd"/>
    </w:p>
    <w:p w:rsidRDefault="00BC3598" w:rsidP="009317E8" w:rsidR="00BC3598">
      <w:pPr>
        <w:ind w:left="600"/>
      </w:pPr>
      <w:r>
        <w:tab/>
        <w:t xml:space="preserve">   </w:t>
      </w:r>
      <w:r w:rsidR="0010748B">
        <w:t xml:space="preserve">    </w:t>
      </w:r>
      <w:r>
        <w:t xml:space="preserve">339 </w:t>
      </w:r>
      <w:r w:rsidR="0010748B">
        <w:t>V</w:t>
      </w:r>
      <w:r>
        <w:t xml:space="preserve">inograd Kozjak sa 200 </w:t>
      </w:r>
      <w:proofErr w:type="spellStart"/>
      <w:r>
        <w:t>čhv</w:t>
      </w:r>
      <w:proofErr w:type="spellEnd"/>
    </w:p>
    <w:p w:rsidRDefault="003B1795" w:rsidP="009317E8" w:rsidR="003B1795">
      <w:pPr>
        <w:ind w:left="600"/>
      </w:pPr>
      <w:r>
        <w:t xml:space="preserve">    </w:t>
      </w:r>
      <w:r w:rsidR="0010748B">
        <w:t xml:space="preserve">     </w:t>
      </w:r>
      <w:r>
        <w:t xml:space="preserve">355 Oranica </w:t>
      </w:r>
      <w:proofErr w:type="spellStart"/>
      <w:r>
        <w:t>Praulje</w:t>
      </w:r>
      <w:proofErr w:type="spellEnd"/>
      <w:r>
        <w:t xml:space="preserve"> sa 923 </w:t>
      </w:r>
      <w:proofErr w:type="spellStart"/>
      <w:r>
        <w:t>čhv</w:t>
      </w:r>
      <w:proofErr w:type="spellEnd"/>
    </w:p>
    <w:p w:rsidRDefault="003B1795" w:rsidP="009317E8" w:rsidR="003B1795">
      <w:pPr>
        <w:ind w:left="600"/>
      </w:pPr>
    </w:p>
    <w:p w:rsidRDefault="003B1795" w:rsidP="003B1795" w:rsidR="003B1795">
      <w:r>
        <w:t xml:space="preserve">Zk.ul.488 k.o. Novo </w:t>
      </w:r>
      <w:proofErr w:type="spellStart"/>
      <w:r>
        <w:t>Topolje</w:t>
      </w:r>
      <w:proofErr w:type="spellEnd"/>
      <w:r>
        <w:tab/>
      </w:r>
    </w:p>
    <w:p w:rsidRDefault="003B1795" w:rsidP="003B1795" w:rsidR="003B1795">
      <w:proofErr w:type="spellStart"/>
      <w:r>
        <w:t>Kčbr</w:t>
      </w:r>
      <w:proofErr w:type="spellEnd"/>
      <w:r>
        <w:t xml:space="preserve">. 515 kuća i dvorište sa oranicom u selu sa 975 </w:t>
      </w:r>
      <w:proofErr w:type="spellStart"/>
      <w:r>
        <w:t>čhv</w:t>
      </w:r>
      <w:proofErr w:type="spellEnd"/>
    </w:p>
    <w:p w:rsidRDefault="003B1795" w:rsidP="003B1795" w:rsidR="003B1795"/>
    <w:p w:rsidRDefault="003B1795" w:rsidP="003B1795" w:rsidR="003B1795">
      <w:proofErr w:type="spellStart"/>
      <w:r>
        <w:t>Zk.ul</w:t>
      </w:r>
      <w:proofErr w:type="spellEnd"/>
      <w:r>
        <w:t xml:space="preserve">. 506 k.o. Novo </w:t>
      </w:r>
      <w:proofErr w:type="spellStart"/>
      <w:r>
        <w:t>Topolje</w:t>
      </w:r>
      <w:proofErr w:type="spellEnd"/>
    </w:p>
    <w:p w:rsidRDefault="003B1795" w:rsidP="003B1795" w:rsidR="003B1795">
      <w:proofErr w:type="spellStart"/>
      <w:r>
        <w:t>Kčbr</w:t>
      </w:r>
      <w:proofErr w:type="spellEnd"/>
      <w:r>
        <w:t xml:space="preserve">. 229/1 vinograd </w:t>
      </w:r>
      <w:proofErr w:type="spellStart"/>
      <w:r>
        <w:t>Praulje</w:t>
      </w:r>
      <w:proofErr w:type="spellEnd"/>
      <w:r w:rsidR="006B3C30">
        <w:t xml:space="preserve"> sa 414 </w:t>
      </w:r>
      <w:proofErr w:type="spellStart"/>
      <w:r w:rsidR="006B3C30">
        <w:t>čhv</w:t>
      </w:r>
      <w:proofErr w:type="spellEnd"/>
    </w:p>
    <w:p w:rsidRDefault="006B3C30" w:rsidP="003B1795" w:rsidR="006B3C30"/>
    <w:p w:rsidRDefault="006B3C30" w:rsidP="003B1795" w:rsidR="006B3C30">
      <w:r>
        <w:t xml:space="preserve">Zk.ul.509 k.o. Novo </w:t>
      </w:r>
      <w:proofErr w:type="spellStart"/>
      <w:r>
        <w:t>Topolje</w:t>
      </w:r>
      <w:proofErr w:type="spellEnd"/>
    </w:p>
    <w:p w:rsidRDefault="006B3C30" w:rsidP="003B1795" w:rsidR="006B3C30">
      <w:proofErr w:type="spellStart"/>
      <w:r>
        <w:t>Kčbr</w:t>
      </w:r>
      <w:proofErr w:type="spellEnd"/>
      <w:r>
        <w:t xml:space="preserve">. 229/2 Vinograd u </w:t>
      </w:r>
      <w:proofErr w:type="spellStart"/>
      <w:r>
        <w:t>Prauljama</w:t>
      </w:r>
      <w:proofErr w:type="spellEnd"/>
      <w:r>
        <w:t xml:space="preserve">  sa 415 </w:t>
      </w:r>
      <w:proofErr w:type="spellStart"/>
      <w:r>
        <w:t>čhv</w:t>
      </w:r>
      <w:proofErr w:type="spellEnd"/>
    </w:p>
    <w:p w:rsidRDefault="006B3C30" w:rsidP="003B1795" w:rsidR="006B3C30"/>
    <w:p w:rsidRDefault="006B3C30" w:rsidP="003B1795" w:rsidR="006B3C30">
      <w:proofErr w:type="spellStart"/>
      <w:r>
        <w:t>Zk.ul</w:t>
      </w:r>
      <w:proofErr w:type="spellEnd"/>
      <w:r>
        <w:t xml:space="preserve">. 511 k.o. Novo </w:t>
      </w:r>
      <w:proofErr w:type="spellStart"/>
      <w:r>
        <w:t>Topolje</w:t>
      </w:r>
      <w:proofErr w:type="spellEnd"/>
      <w:r>
        <w:t xml:space="preserve"> </w:t>
      </w:r>
    </w:p>
    <w:p w:rsidRDefault="006B3C30" w:rsidP="003B1795" w:rsidR="006B3C30">
      <w:proofErr w:type="spellStart"/>
      <w:r>
        <w:t>Kčbr</w:t>
      </w:r>
      <w:proofErr w:type="spellEnd"/>
      <w:r>
        <w:t xml:space="preserve">. 231/1 Oranica </w:t>
      </w:r>
      <w:proofErr w:type="spellStart"/>
      <w:r>
        <w:t>Praulje</w:t>
      </w:r>
      <w:proofErr w:type="spellEnd"/>
      <w:r>
        <w:t xml:space="preserve"> sa 212 </w:t>
      </w:r>
      <w:proofErr w:type="spellStart"/>
      <w:r>
        <w:t>čhv</w:t>
      </w:r>
      <w:proofErr w:type="spellEnd"/>
    </w:p>
    <w:p w:rsidRDefault="006B3C30" w:rsidP="003B1795" w:rsidR="006B3C30">
      <w:proofErr w:type="spellStart"/>
      <w:r>
        <w:t>Kčbr</w:t>
      </w:r>
      <w:proofErr w:type="spellEnd"/>
      <w:r>
        <w:t xml:space="preserve">. 232/1 Oranica </w:t>
      </w:r>
      <w:proofErr w:type="spellStart"/>
      <w:r>
        <w:t>Praulje</w:t>
      </w:r>
      <w:proofErr w:type="spellEnd"/>
      <w:r>
        <w:t xml:space="preserve"> sa 596 </w:t>
      </w:r>
      <w:proofErr w:type="spellStart"/>
      <w:r>
        <w:t>čhv</w:t>
      </w:r>
      <w:proofErr w:type="spellEnd"/>
    </w:p>
    <w:p w:rsidRDefault="006B3C30" w:rsidP="003B1795" w:rsidR="006B3C30"/>
    <w:p w:rsidRDefault="006B3C30" w:rsidP="003B1795" w:rsidR="006B3C30">
      <w:proofErr w:type="spellStart"/>
      <w:r>
        <w:t>Zk.ul</w:t>
      </w:r>
      <w:proofErr w:type="spellEnd"/>
      <w:r>
        <w:t xml:space="preserve">. 444 k.o. Novo </w:t>
      </w:r>
      <w:proofErr w:type="spellStart"/>
      <w:r>
        <w:t>Topolje</w:t>
      </w:r>
      <w:proofErr w:type="spellEnd"/>
    </w:p>
    <w:p w:rsidRDefault="006B3C30" w:rsidP="003B1795" w:rsidR="006B3C30">
      <w:proofErr w:type="spellStart"/>
      <w:r>
        <w:t>Kčbr</w:t>
      </w:r>
      <w:proofErr w:type="spellEnd"/>
      <w:r>
        <w:t xml:space="preserve">. 231/2 Vinograd </w:t>
      </w:r>
      <w:proofErr w:type="spellStart"/>
      <w:r>
        <w:t>Praulje</w:t>
      </w:r>
      <w:proofErr w:type="spellEnd"/>
      <w:r>
        <w:t xml:space="preserve"> sa 218 </w:t>
      </w:r>
      <w:proofErr w:type="spellStart"/>
      <w:r>
        <w:t>čhv</w:t>
      </w:r>
      <w:proofErr w:type="spellEnd"/>
    </w:p>
    <w:p w:rsidRDefault="006B3C30" w:rsidP="003B1795" w:rsidR="006B3C30">
      <w:proofErr w:type="spellStart"/>
      <w:r>
        <w:t>Kčbr</w:t>
      </w:r>
      <w:proofErr w:type="spellEnd"/>
      <w:r>
        <w:t xml:space="preserve">. 232/2 Oranica </w:t>
      </w:r>
      <w:proofErr w:type="spellStart"/>
      <w:r>
        <w:t>Praulje</w:t>
      </w:r>
      <w:proofErr w:type="spellEnd"/>
      <w:r>
        <w:t xml:space="preserve"> sa 590 </w:t>
      </w:r>
      <w:proofErr w:type="spellStart"/>
      <w:r>
        <w:t>čhv</w:t>
      </w:r>
      <w:proofErr w:type="spellEnd"/>
    </w:p>
    <w:p w:rsidRDefault="006B3C30" w:rsidP="003B1795" w:rsidR="006B3C30"/>
    <w:p w:rsidRDefault="006B3C30" w:rsidP="003B1795" w:rsidR="006B3C30">
      <w:proofErr w:type="spellStart"/>
      <w:r>
        <w:t>Zk.ul</w:t>
      </w:r>
      <w:proofErr w:type="spellEnd"/>
      <w:r>
        <w:t xml:space="preserve"> 510 k.o. Novo </w:t>
      </w:r>
      <w:proofErr w:type="spellStart"/>
      <w:r>
        <w:t>Topolje</w:t>
      </w:r>
      <w:proofErr w:type="spellEnd"/>
    </w:p>
    <w:p w:rsidRDefault="006B3C30" w:rsidP="003B1795" w:rsidR="006B3C30">
      <w:proofErr w:type="spellStart"/>
      <w:r>
        <w:t>Kčbr</w:t>
      </w:r>
      <w:proofErr w:type="spellEnd"/>
      <w:r>
        <w:t xml:space="preserve">. 233/1 Oranica </w:t>
      </w:r>
      <w:proofErr w:type="spellStart"/>
      <w:r>
        <w:t>Praulje</w:t>
      </w:r>
      <w:proofErr w:type="spellEnd"/>
      <w:r>
        <w:t xml:space="preserve"> sa 582 </w:t>
      </w:r>
      <w:proofErr w:type="spellStart"/>
      <w:r>
        <w:t>čhv</w:t>
      </w:r>
      <w:proofErr w:type="spellEnd"/>
    </w:p>
    <w:p w:rsidRDefault="006B3C30" w:rsidP="003B1795" w:rsidR="006B3C30">
      <w:proofErr w:type="spellStart"/>
      <w:r>
        <w:t>Kčbr</w:t>
      </w:r>
      <w:proofErr w:type="spellEnd"/>
      <w:r>
        <w:t xml:space="preserve">. 233/3 Oranica </w:t>
      </w:r>
      <w:proofErr w:type="spellStart"/>
      <w:r>
        <w:t>Praulje</w:t>
      </w:r>
      <w:proofErr w:type="spellEnd"/>
      <w:r>
        <w:t xml:space="preserve"> sa 238 </w:t>
      </w:r>
      <w:proofErr w:type="spellStart"/>
      <w:r>
        <w:t>čhv</w:t>
      </w:r>
      <w:proofErr w:type="spellEnd"/>
    </w:p>
    <w:p w:rsidRDefault="006B3C30" w:rsidP="003B1795" w:rsidR="006B3C30"/>
    <w:p w:rsidRDefault="006B3C30" w:rsidP="003B1795" w:rsidR="006B3C30">
      <w:proofErr w:type="spellStart"/>
      <w:r>
        <w:t>Zk.ul</w:t>
      </w:r>
      <w:proofErr w:type="spellEnd"/>
      <w:r>
        <w:t xml:space="preserve">. 142 k.o. Novo </w:t>
      </w:r>
      <w:proofErr w:type="spellStart"/>
      <w:r>
        <w:t>Topolje</w:t>
      </w:r>
      <w:proofErr w:type="spellEnd"/>
    </w:p>
    <w:p w:rsidRDefault="006B3C30" w:rsidP="003B1795" w:rsidR="006B3C30">
      <w:proofErr w:type="spellStart"/>
      <w:r>
        <w:t>K</w:t>
      </w:r>
      <w:r w:rsidR="00E92933">
        <w:t>č</w:t>
      </w:r>
      <w:r>
        <w:t>br</w:t>
      </w:r>
      <w:proofErr w:type="spellEnd"/>
      <w:r>
        <w:t xml:space="preserve">. 290 Vinograd Kozjak sa 514 </w:t>
      </w:r>
      <w:proofErr w:type="spellStart"/>
      <w:r>
        <w:t>čhv</w:t>
      </w:r>
      <w:proofErr w:type="spellEnd"/>
    </w:p>
    <w:p w:rsidRDefault="006B3C30" w:rsidP="003B1795" w:rsidR="006B3C30"/>
    <w:p w:rsidRDefault="006B3C30" w:rsidP="003B1795" w:rsidR="006B3C30">
      <w:proofErr w:type="spellStart"/>
      <w:r>
        <w:t>Zk.ul</w:t>
      </w:r>
      <w:proofErr w:type="spellEnd"/>
      <w:r>
        <w:t xml:space="preserve">. 296 k.o. Novo </w:t>
      </w:r>
      <w:proofErr w:type="spellStart"/>
      <w:r>
        <w:t>Topolje</w:t>
      </w:r>
      <w:proofErr w:type="spellEnd"/>
      <w:r>
        <w:t xml:space="preserve"> </w:t>
      </w:r>
    </w:p>
    <w:p w:rsidRDefault="006B3C30" w:rsidP="003B1795" w:rsidR="006B3C30">
      <w:proofErr w:type="spellStart"/>
      <w:r>
        <w:t>Kčbr</w:t>
      </w:r>
      <w:proofErr w:type="spellEnd"/>
      <w:r>
        <w:t xml:space="preserve">. 331 Vinograd Kozjak sa 224 </w:t>
      </w:r>
      <w:proofErr w:type="spellStart"/>
      <w:r>
        <w:t>čhv</w:t>
      </w:r>
      <w:proofErr w:type="spellEnd"/>
    </w:p>
    <w:p w:rsidRDefault="006B3C30" w:rsidP="003B1795" w:rsidR="006B3C30"/>
    <w:p w:rsidRDefault="00E92933" w:rsidP="003B1795" w:rsidR="00E92933"/>
    <w:p w:rsidRDefault="006B3C30" w:rsidP="003B1795" w:rsidR="006B3C30">
      <w:proofErr w:type="spellStart"/>
      <w:r>
        <w:t>Zk.ul</w:t>
      </w:r>
      <w:proofErr w:type="spellEnd"/>
      <w:r>
        <w:t xml:space="preserve">. 110 k.o. Novo </w:t>
      </w:r>
      <w:proofErr w:type="spellStart"/>
      <w:r>
        <w:t>Topolje</w:t>
      </w:r>
      <w:proofErr w:type="spellEnd"/>
    </w:p>
    <w:p w:rsidRDefault="006B3C30" w:rsidP="003B1795" w:rsidR="006B3C30">
      <w:proofErr w:type="spellStart"/>
      <w:r>
        <w:lastRenderedPageBreak/>
        <w:t>Kčbr</w:t>
      </w:r>
      <w:proofErr w:type="spellEnd"/>
      <w:r>
        <w:t xml:space="preserve">. 319 Vinograd Kozjak sa 564 </w:t>
      </w:r>
      <w:proofErr w:type="spellStart"/>
      <w:r>
        <w:t>čhv</w:t>
      </w:r>
      <w:proofErr w:type="spellEnd"/>
    </w:p>
    <w:p w:rsidRDefault="00E92933" w:rsidP="003B1795" w:rsidR="00E92933"/>
    <w:p w:rsidRDefault="00E92933" w:rsidP="003B1795" w:rsidR="00E92933">
      <w:proofErr w:type="spellStart"/>
      <w:r>
        <w:t>Zk.ul</w:t>
      </w:r>
      <w:proofErr w:type="spellEnd"/>
      <w:r>
        <w:t xml:space="preserve">. 144 k.o. Novo </w:t>
      </w:r>
      <w:proofErr w:type="spellStart"/>
      <w:r>
        <w:t>Topolje</w:t>
      </w:r>
      <w:proofErr w:type="spellEnd"/>
    </w:p>
    <w:p w:rsidRDefault="00E92933" w:rsidP="003B1795" w:rsidR="00E92933">
      <w:proofErr w:type="spellStart"/>
      <w:r>
        <w:t>Kčbr</w:t>
      </w:r>
      <w:proofErr w:type="spellEnd"/>
      <w:r>
        <w:t xml:space="preserve">. </w:t>
      </w:r>
      <w:r w:rsidR="00BF4C73">
        <w:t xml:space="preserve">126/1 Vinograd </w:t>
      </w:r>
      <w:proofErr w:type="spellStart"/>
      <w:r w:rsidR="00BF4C73">
        <w:t>Praulje</w:t>
      </w:r>
      <w:proofErr w:type="spellEnd"/>
      <w:r w:rsidR="00BF4C73">
        <w:t xml:space="preserve"> </w:t>
      </w:r>
      <w:r w:rsidR="00391516">
        <w:t xml:space="preserve">1 jutro i 1311 </w:t>
      </w:r>
      <w:proofErr w:type="spellStart"/>
      <w:r w:rsidR="00391516"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 xml:space="preserve">. 129 Vinograd </w:t>
      </w:r>
      <w:proofErr w:type="spellStart"/>
      <w:r>
        <w:t>Praulje</w:t>
      </w:r>
      <w:proofErr w:type="spellEnd"/>
      <w:r>
        <w:t xml:space="preserve"> sa 1 jutro i 285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 xml:space="preserve">. 130 Vinograd </w:t>
      </w:r>
      <w:proofErr w:type="spellStart"/>
      <w:r>
        <w:t>Praulje</w:t>
      </w:r>
      <w:proofErr w:type="spellEnd"/>
      <w:r>
        <w:t xml:space="preserve"> sa 1040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 xml:space="preserve">. 132/1 Vinograd </w:t>
      </w:r>
      <w:proofErr w:type="spellStart"/>
      <w:r>
        <w:t>Praulje</w:t>
      </w:r>
      <w:proofErr w:type="spellEnd"/>
      <w:r>
        <w:t xml:space="preserve"> sa 458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 xml:space="preserve">. 132/4 Vinograd Luke sa 191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 xml:space="preserve">. 133 Vinograd </w:t>
      </w:r>
      <w:proofErr w:type="spellStart"/>
      <w:r>
        <w:t>Praulje</w:t>
      </w:r>
      <w:proofErr w:type="spellEnd"/>
      <w:r>
        <w:t xml:space="preserve"> sa 211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 xml:space="preserve">. 137 Vinograd </w:t>
      </w:r>
      <w:proofErr w:type="spellStart"/>
      <w:r>
        <w:t>Praulje</w:t>
      </w:r>
      <w:proofErr w:type="spellEnd"/>
      <w:r>
        <w:t xml:space="preserve"> sa 289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>.</w:t>
      </w:r>
      <w:r w:rsidR="0026264B">
        <w:t xml:space="preserve"> </w:t>
      </w:r>
      <w:r>
        <w:t xml:space="preserve">138 Vinograd </w:t>
      </w:r>
      <w:proofErr w:type="spellStart"/>
      <w:r>
        <w:t>Praulje</w:t>
      </w:r>
      <w:proofErr w:type="spellEnd"/>
      <w:r>
        <w:t xml:space="preserve"> sa 240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>.</w:t>
      </w:r>
      <w:r w:rsidR="0026264B">
        <w:t xml:space="preserve"> </w:t>
      </w:r>
      <w:r>
        <w:t xml:space="preserve">139/1 Vinograd </w:t>
      </w:r>
      <w:proofErr w:type="spellStart"/>
      <w:r>
        <w:t>Praulje</w:t>
      </w:r>
      <w:proofErr w:type="spellEnd"/>
      <w:r>
        <w:t xml:space="preserve"> sa 545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 xml:space="preserve">. 139/2 Vinograd </w:t>
      </w:r>
      <w:proofErr w:type="spellStart"/>
      <w:r>
        <w:t>Praulje</w:t>
      </w:r>
      <w:proofErr w:type="spellEnd"/>
      <w:r>
        <w:t xml:space="preserve"> sa 105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 xml:space="preserve">. 140/1 Vinograd </w:t>
      </w:r>
      <w:proofErr w:type="spellStart"/>
      <w:r>
        <w:t>Praulje</w:t>
      </w:r>
      <w:proofErr w:type="spellEnd"/>
      <w:r>
        <w:t xml:space="preserve"> sa 664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 xml:space="preserve">. 140/2 Vinograd </w:t>
      </w:r>
      <w:proofErr w:type="spellStart"/>
      <w:r>
        <w:t>Praulje</w:t>
      </w:r>
      <w:proofErr w:type="spellEnd"/>
      <w:r>
        <w:t xml:space="preserve"> sa 158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 xml:space="preserve">. 141 Vinograd </w:t>
      </w:r>
      <w:proofErr w:type="spellStart"/>
      <w:r>
        <w:t>Praulje</w:t>
      </w:r>
      <w:proofErr w:type="spellEnd"/>
      <w:r>
        <w:t xml:space="preserve"> sa  606 </w:t>
      </w:r>
      <w:proofErr w:type="spellStart"/>
      <w:r>
        <w:t>čhv</w:t>
      </w:r>
      <w:proofErr w:type="spellEnd"/>
    </w:p>
    <w:p w:rsidRDefault="00391516" w:rsidP="003B1795" w:rsidR="00391516">
      <w:proofErr w:type="spellStart"/>
      <w:r>
        <w:t>Kčbr</w:t>
      </w:r>
      <w:proofErr w:type="spellEnd"/>
      <w:r>
        <w:t xml:space="preserve">. 142 Vinograd </w:t>
      </w:r>
      <w:proofErr w:type="spellStart"/>
      <w:r>
        <w:t>Praulje</w:t>
      </w:r>
      <w:proofErr w:type="spellEnd"/>
      <w:r>
        <w:t xml:space="preserve"> sa 522 </w:t>
      </w:r>
      <w:proofErr w:type="spellStart"/>
      <w:r>
        <w:t>čhv</w:t>
      </w:r>
      <w:proofErr w:type="spellEnd"/>
    </w:p>
    <w:p w:rsidRDefault="00D0771E" w:rsidP="003B1795" w:rsidR="00391516">
      <w:proofErr w:type="spellStart"/>
      <w:r>
        <w:t>Kčbr</w:t>
      </w:r>
      <w:proofErr w:type="spellEnd"/>
      <w:r>
        <w:t xml:space="preserve">. 146 Vinograd </w:t>
      </w:r>
      <w:proofErr w:type="spellStart"/>
      <w:r>
        <w:t>Praulje</w:t>
      </w:r>
      <w:proofErr w:type="spellEnd"/>
      <w:r>
        <w:t xml:space="preserve"> sa 1550 </w:t>
      </w:r>
      <w:proofErr w:type="spellStart"/>
      <w:r>
        <w:t>čhv</w:t>
      </w:r>
      <w:proofErr w:type="spellEnd"/>
    </w:p>
    <w:p w:rsidRDefault="0026264B" w:rsidP="003B1795" w:rsidR="00D0771E">
      <w:proofErr w:type="spellStart"/>
      <w:r>
        <w:t>Kčbr</w:t>
      </w:r>
      <w:proofErr w:type="spellEnd"/>
      <w:r>
        <w:t xml:space="preserve">. 147 Vinograd </w:t>
      </w:r>
      <w:proofErr w:type="spellStart"/>
      <w:r>
        <w:t>Praulje</w:t>
      </w:r>
      <w:proofErr w:type="spellEnd"/>
      <w:r>
        <w:t xml:space="preserve"> sa 628 </w:t>
      </w:r>
      <w:proofErr w:type="spellStart"/>
      <w:r>
        <w:t>čhv</w:t>
      </w:r>
      <w:proofErr w:type="spellEnd"/>
    </w:p>
    <w:p w:rsidRDefault="0026264B" w:rsidP="003B1795" w:rsidR="0026264B">
      <w:proofErr w:type="spellStart"/>
      <w:r>
        <w:t>Kčbr</w:t>
      </w:r>
      <w:proofErr w:type="spellEnd"/>
      <w:r>
        <w:t xml:space="preserve">. 148 Vinograd </w:t>
      </w:r>
      <w:proofErr w:type="spellStart"/>
      <w:r>
        <w:t>Praulje</w:t>
      </w:r>
      <w:proofErr w:type="spellEnd"/>
      <w:r>
        <w:t xml:space="preserve"> sa 434 </w:t>
      </w:r>
      <w:proofErr w:type="spellStart"/>
      <w:r>
        <w:t>čhv</w:t>
      </w:r>
      <w:proofErr w:type="spellEnd"/>
    </w:p>
    <w:p w:rsidRDefault="0026264B" w:rsidP="003B1795" w:rsidR="0026264B">
      <w:proofErr w:type="spellStart"/>
      <w:r>
        <w:t>Kčbr</w:t>
      </w:r>
      <w:proofErr w:type="spellEnd"/>
      <w:r>
        <w:t xml:space="preserve">. 149 Vinograd </w:t>
      </w:r>
      <w:proofErr w:type="spellStart"/>
      <w:r>
        <w:t>Praulje</w:t>
      </w:r>
      <w:proofErr w:type="spellEnd"/>
      <w:r>
        <w:t xml:space="preserve"> sa 1518 </w:t>
      </w:r>
      <w:proofErr w:type="spellStart"/>
      <w:r>
        <w:t>čhv</w:t>
      </w:r>
      <w:proofErr w:type="spellEnd"/>
    </w:p>
    <w:p w:rsidRDefault="0026264B" w:rsidP="003B1795" w:rsidR="0026264B">
      <w:proofErr w:type="spellStart"/>
      <w:r>
        <w:t>Kčbr</w:t>
      </w:r>
      <w:proofErr w:type="spellEnd"/>
      <w:r>
        <w:t xml:space="preserve">. 150 Vinograd </w:t>
      </w:r>
      <w:proofErr w:type="spellStart"/>
      <w:r>
        <w:t>Praulje</w:t>
      </w:r>
      <w:proofErr w:type="spellEnd"/>
      <w:r>
        <w:t xml:space="preserve"> sa 1463 </w:t>
      </w:r>
      <w:proofErr w:type="spellStart"/>
      <w:r>
        <w:t>čhv</w:t>
      </w:r>
      <w:proofErr w:type="spellEnd"/>
    </w:p>
    <w:p w:rsidRDefault="0026264B" w:rsidP="003B1795" w:rsidR="0026264B">
      <w:proofErr w:type="spellStart"/>
      <w:r>
        <w:t>Kčbr</w:t>
      </w:r>
      <w:proofErr w:type="spellEnd"/>
      <w:r>
        <w:t xml:space="preserve">. 152/1 Vinograd </w:t>
      </w:r>
      <w:proofErr w:type="spellStart"/>
      <w:r>
        <w:t>Praulje</w:t>
      </w:r>
      <w:proofErr w:type="spellEnd"/>
      <w:r>
        <w:t xml:space="preserve"> sa 5534 m2</w:t>
      </w:r>
    </w:p>
    <w:p w:rsidRDefault="0026264B" w:rsidP="003B1795" w:rsidR="0026264B">
      <w:proofErr w:type="spellStart"/>
      <w:r>
        <w:t>Kčbr</w:t>
      </w:r>
      <w:proofErr w:type="spellEnd"/>
      <w:r>
        <w:t xml:space="preserve">. 152/2 Put </w:t>
      </w:r>
      <w:proofErr w:type="spellStart"/>
      <w:r>
        <w:t>Praulje</w:t>
      </w:r>
      <w:proofErr w:type="spellEnd"/>
      <w:r>
        <w:t xml:space="preserve"> sa 484 m2</w:t>
      </w:r>
    </w:p>
    <w:p w:rsidRDefault="0026264B" w:rsidP="003B1795" w:rsidR="0026264B">
      <w:proofErr w:type="spellStart"/>
      <w:r>
        <w:t>Kčbr</w:t>
      </w:r>
      <w:proofErr w:type="spellEnd"/>
      <w:r>
        <w:t xml:space="preserve">. 153/1 Vinograd </w:t>
      </w:r>
      <w:proofErr w:type="spellStart"/>
      <w:r>
        <w:t>Praulje</w:t>
      </w:r>
      <w:proofErr w:type="spellEnd"/>
      <w:r>
        <w:t xml:space="preserve"> sa 7311 m2</w:t>
      </w:r>
    </w:p>
    <w:p w:rsidRDefault="0026264B" w:rsidP="003B1795" w:rsidR="0026264B">
      <w:proofErr w:type="spellStart"/>
      <w:r>
        <w:t>Kčbr</w:t>
      </w:r>
      <w:proofErr w:type="spellEnd"/>
      <w:r>
        <w:t xml:space="preserve">. 153/2 Put </w:t>
      </w:r>
      <w:proofErr w:type="spellStart"/>
      <w:r>
        <w:t>Praulje</w:t>
      </w:r>
      <w:proofErr w:type="spellEnd"/>
      <w:r>
        <w:t xml:space="preserve"> sa 269</w:t>
      </w:r>
      <w:r w:rsidR="00DE4D50">
        <w:t xml:space="preserve"> </w:t>
      </w:r>
      <w:r>
        <w:t>m2</w:t>
      </w:r>
    </w:p>
    <w:p w:rsidRDefault="0026264B" w:rsidP="003B1795" w:rsidR="0026264B">
      <w:proofErr w:type="spellStart"/>
      <w:r>
        <w:t>Kčbr</w:t>
      </w:r>
      <w:proofErr w:type="spellEnd"/>
      <w:r>
        <w:t xml:space="preserve">. 154/1 Vinograd </w:t>
      </w:r>
      <w:proofErr w:type="spellStart"/>
      <w:r>
        <w:t>Praulje</w:t>
      </w:r>
      <w:proofErr w:type="spellEnd"/>
      <w:r>
        <w:t xml:space="preserve"> sa 636 </w:t>
      </w:r>
      <w:proofErr w:type="spellStart"/>
      <w:r>
        <w:t>čhv</w:t>
      </w:r>
      <w:proofErr w:type="spellEnd"/>
    </w:p>
    <w:p w:rsidRDefault="0026264B" w:rsidP="003B1795" w:rsidR="0026264B">
      <w:proofErr w:type="spellStart"/>
      <w:r>
        <w:t>Kčbr</w:t>
      </w:r>
      <w:proofErr w:type="spellEnd"/>
      <w:r>
        <w:t xml:space="preserve">. 155/1 Vinograd </w:t>
      </w:r>
      <w:proofErr w:type="spellStart"/>
      <w:r>
        <w:t>Praulje</w:t>
      </w:r>
      <w:proofErr w:type="spellEnd"/>
      <w:r>
        <w:t xml:space="preserve"> sa 19120</w:t>
      </w:r>
      <w:r w:rsidR="00DE4D50">
        <w:t xml:space="preserve"> </w:t>
      </w:r>
      <w:r>
        <w:t>m2</w:t>
      </w:r>
    </w:p>
    <w:p w:rsidRDefault="0026264B" w:rsidP="003B1795" w:rsidR="0026264B">
      <w:proofErr w:type="spellStart"/>
      <w:r>
        <w:t>Kčbr</w:t>
      </w:r>
      <w:proofErr w:type="spellEnd"/>
      <w:r>
        <w:t xml:space="preserve">. 155/2 Put </w:t>
      </w:r>
      <w:proofErr w:type="spellStart"/>
      <w:r>
        <w:t>Praulje</w:t>
      </w:r>
      <w:proofErr w:type="spellEnd"/>
      <w:r>
        <w:t xml:space="preserve"> sa 754</w:t>
      </w:r>
      <w:r w:rsidR="00DE4D50">
        <w:t xml:space="preserve"> </w:t>
      </w:r>
      <w:r>
        <w:t>m2</w:t>
      </w:r>
    </w:p>
    <w:p w:rsidRDefault="00AA4DB9" w:rsidP="003B1795" w:rsidR="0026264B">
      <w:proofErr w:type="spellStart"/>
      <w:r>
        <w:t>Kčbr</w:t>
      </w:r>
      <w:proofErr w:type="spellEnd"/>
      <w:r>
        <w:t xml:space="preserve">. 157/1 Vinograd </w:t>
      </w:r>
      <w:proofErr w:type="spellStart"/>
      <w:r>
        <w:t>Praulje</w:t>
      </w:r>
      <w:proofErr w:type="spellEnd"/>
      <w:r>
        <w:t xml:space="preserve"> sa 984 </w:t>
      </w:r>
      <w:proofErr w:type="spellStart"/>
      <w:r>
        <w:t>čhv</w:t>
      </w:r>
      <w:proofErr w:type="spellEnd"/>
    </w:p>
    <w:p w:rsidRDefault="00AA4DB9" w:rsidP="003B1795" w:rsidR="00AA4DB9">
      <w:proofErr w:type="spellStart"/>
      <w:r>
        <w:t>Kčbr</w:t>
      </w:r>
      <w:proofErr w:type="spellEnd"/>
      <w:r>
        <w:t xml:space="preserve">. 157/2 Vinograd </w:t>
      </w:r>
      <w:proofErr w:type="spellStart"/>
      <w:r>
        <w:t>Praulje</w:t>
      </w:r>
      <w:proofErr w:type="spellEnd"/>
      <w:r>
        <w:t xml:space="preserve"> sa 480 </w:t>
      </w:r>
      <w:proofErr w:type="spellStart"/>
      <w:r>
        <w:t>čhv</w:t>
      </w:r>
      <w:proofErr w:type="spellEnd"/>
    </w:p>
    <w:p w:rsidRDefault="00AA4DB9" w:rsidP="003B1795" w:rsidR="00AA4DB9">
      <w:proofErr w:type="spellStart"/>
      <w:r>
        <w:t>Kčbr</w:t>
      </w:r>
      <w:proofErr w:type="spellEnd"/>
      <w:r>
        <w:t xml:space="preserve">. 158Vinograd </w:t>
      </w:r>
      <w:proofErr w:type="spellStart"/>
      <w:r>
        <w:t>Praulje</w:t>
      </w:r>
      <w:proofErr w:type="spellEnd"/>
      <w:r>
        <w:t xml:space="preserve"> sa 1 jutro i 414 </w:t>
      </w:r>
      <w:proofErr w:type="spellStart"/>
      <w:r>
        <w:t>čhv</w:t>
      </w:r>
      <w:proofErr w:type="spellEnd"/>
    </w:p>
    <w:p w:rsidRDefault="00AA4DB9" w:rsidP="003B1795" w:rsidR="00AA4DB9">
      <w:proofErr w:type="spellStart"/>
      <w:r>
        <w:t>Kčbr</w:t>
      </w:r>
      <w:proofErr w:type="spellEnd"/>
      <w:r>
        <w:t xml:space="preserve">. 160 Vinograd </w:t>
      </w:r>
      <w:proofErr w:type="spellStart"/>
      <w:r>
        <w:t>Praulje</w:t>
      </w:r>
      <w:proofErr w:type="spellEnd"/>
      <w:r>
        <w:t xml:space="preserve"> sa 200</w:t>
      </w:r>
      <w:r w:rsidR="00DE4D50">
        <w:t xml:space="preserve"> </w:t>
      </w:r>
      <w:proofErr w:type="spellStart"/>
      <w:r>
        <w:t>čhv</w:t>
      </w:r>
      <w:proofErr w:type="spellEnd"/>
    </w:p>
    <w:p w:rsidRDefault="00AA4DB9" w:rsidP="003B1795" w:rsidR="00AA4DB9">
      <w:proofErr w:type="spellStart"/>
      <w:r>
        <w:t>Kčbr</w:t>
      </w:r>
      <w:proofErr w:type="spellEnd"/>
      <w:r>
        <w:t xml:space="preserve">. 161 Vinograd </w:t>
      </w:r>
      <w:proofErr w:type="spellStart"/>
      <w:r>
        <w:t>Praulje</w:t>
      </w:r>
      <w:proofErr w:type="spellEnd"/>
      <w:r>
        <w:t xml:space="preserve"> sa 2 jutra i 784 </w:t>
      </w:r>
      <w:proofErr w:type="spellStart"/>
      <w:r>
        <w:t>čhv</w:t>
      </w:r>
      <w:proofErr w:type="spellEnd"/>
    </w:p>
    <w:p w:rsidRDefault="00AA4DB9" w:rsidP="003B1795" w:rsidR="00AA4DB9">
      <w:proofErr w:type="spellStart"/>
      <w:r>
        <w:t>Kčbr</w:t>
      </w:r>
      <w:proofErr w:type="spellEnd"/>
      <w:r>
        <w:t xml:space="preserve">. 166 Vinograd </w:t>
      </w:r>
      <w:proofErr w:type="spellStart"/>
      <w:r>
        <w:t>Praulje</w:t>
      </w:r>
      <w:proofErr w:type="spellEnd"/>
      <w:r>
        <w:t xml:space="preserve"> sa 2 jutra i 978 </w:t>
      </w:r>
      <w:proofErr w:type="spellStart"/>
      <w:r>
        <w:t>čhv</w:t>
      </w:r>
      <w:proofErr w:type="spellEnd"/>
    </w:p>
    <w:p w:rsidRDefault="00AA4DB9" w:rsidP="003B1795" w:rsidR="00AA4DB9">
      <w:proofErr w:type="spellStart"/>
      <w:r>
        <w:t>Kčbr</w:t>
      </w:r>
      <w:proofErr w:type="spellEnd"/>
      <w:r>
        <w:t xml:space="preserve">. 167 Vinograd </w:t>
      </w:r>
      <w:proofErr w:type="spellStart"/>
      <w:r>
        <w:t>Praulje</w:t>
      </w:r>
      <w:proofErr w:type="spellEnd"/>
      <w:r>
        <w:t xml:space="preserve"> sa 311 </w:t>
      </w:r>
      <w:proofErr w:type="spellStart"/>
      <w:r>
        <w:t>čhv</w:t>
      </w:r>
      <w:proofErr w:type="spellEnd"/>
    </w:p>
    <w:p w:rsidRDefault="00AA4DB9" w:rsidP="003B1795" w:rsidR="00AA4DB9">
      <w:proofErr w:type="spellStart"/>
      <w:r>
        <w:t>Kčbr</w:t>
      </w:r>
      <w:proofErr w:type="spellEnd"/>
      <w:r>
        <w:t xml:space="preserve">. 168 Vinograd </w:t>
      </w:r>
      <w:proofErr w:type="spellStart"/>
      <w:r>
        <w:t>Praulje</w:t>
      </w:r>
      <w:proofErr w:type="spellEnd"/>
      <w:r>
        <w:t xml:space="preserve"> sa 625 </w:t>
      </w:r>
      <w:proofErr w:type="spellStart"/>
      <w:r>
        <w:t>čhv</w:t>
      </w:r>
      <w:proofErr w:type="spellEnd"/>
    </w:p>
    <w:p w:rsidRDefault="00AA4DB9" w:rsidP="003B1795" w:rsidR="00AA4DB9">
      <w:proofErr w:type="spellStart"/>
      <w:r>
        <w:t>Kčbr</w:t>
      </w:r>
      <w:proofErr w:type="spellEnd"/>
      <w:r>
        <w:t xml:space="preserve">. 169 Vinograd </w:t>
      </w:r>
      <w:proofErr w:type="spellStart"/>
      <w:r>
        <w:t>Praulje</w:t>
      </w:r>
      <w:proofErr w:type="spellEnd"/>
      <w:r>
        <w:t xml:space="preserve"> sa 980 </w:t>
      </w:r>
      <w:proofErr w:type="spellStart"/>
      <w:r>
        <w:t>čhv</w:t>
      </w:r>
      <w:proofErr w:type="spellEnd"/>
    </w:p>
    <w:p w:rsidRDefault="00AA4DB9" w:rsidP="003B1795" w:rsidR="00AA4DB9">
      <w:proofErr w:type="spellStart"/>
      <w:r>
        <w:t>Kčbr</w:t>
      </w:r>
      <w:proofErr w:type="spellEnd"/>
      <w:r>
        <w:t xml:space="preserve">. 170 Vinograd </w:t>
      </w:r>
      <w:proofErr w:type="spellStart"/>
      <w:r>
        <w:t>Praulje</w:t>
      </w:r>
      <w:proofErr w:type="spellEnd"/>
      <w:r>
        <w:t xml:space="preserve"> sa 882 </w:t>
      </w:r>
      <w:proofErr w:type="spellStart"/>
      <w:r>
        <w:t>čhv</w:t>
      </w:r>
      <w:proofErr w:type="spellEnd"/>
    </w:p>
    <w:p w:rsidRDefault="00AA4DB9" w:rsidP="003B1795" w:rsidR="00AA4DB9">
      <w:proofErr w:type="spellStart"/>
      <w:r>
        <w:t>Kčbr</w:t>
      </w:r>
      <w:proofErr w:type="spellEnd"/>
      <w:r>
        <w:t xml:space="preserve">. 171 Vinograd </w:t>
      </w:r>
      <w:proofErr w:type="spellStart"/>
      <w:r>
        <w:t>Praulje</w:t>
      </w:r>
      <w:proofErr w:type="spellEnd"/>
      <w:r>
        <w:t xml:space="preserve"> sa 652 </w:t>
      </w:r>
      <w:proofErr w:type="spellStart"/>
      <w:r>
        <w:t>čhv</w:t>
      </w:r>
      <w:proofErr w:type="spellEnd"/>
    </w:p>
    <w:p w:rsidRDefault="00AA4DB9" w:rsidP="003B1795" w:rsidR="00AA4DB9">
      <w:proofErr w:type="spellStart"/>
      <w:r>
        <w:t>Kčbr</w:t>
      </w:r>
      <w:proofErr w:type="spellEnd"/>
      <w:r>
        <w:t xml:space="preserve">. 172 Vinograd </w:t>
      </w:r>
      <w:proofErr w:type="spellStart"/>
      <w:r>
        <w:t>Praulje</w:t>
      </w:r>
      <w:proofErr w:type="spellEnd"/>
      <w:r>
        <w:t xml:space="preserve"> sa 1193 </w:t>
      </w:r>
      <w:proofErr w:type="spellStart"/>
      <w:r>
        <w:t>čhv</w:t>
      </w:r>
      <w:proofErr w:type="spellEnd"/>
    </w:p>
    <w:p w:rsidRDefault="009A3CE8" w:rsidP="003B1795" w:rsidR="00AA4DB9">
      <w:proofErr w:type="spellStart"/>
      <w:r>
        <w:t>Kčbr</w:t>
      </w:r>
      <w:proofErr w:type="spellEnd"/>
      <w:r>
        <w:t xml:space="preserve">. 173/1 Vinograd </w:t>
      </w:r>
      <w:proofErr w:type="spellStart"/>
      <w:r>
        <w:t>Praulje</w:t>
      </w:r>
      <w:proofErr w:type="spellEnd"/>
      <w:r>
        <w:t xml:space="preserve"> sa 946 </w:t>
      </w:r>
      <w:proofErr w:type="spellStart"/>
      <w:r>
        <w:t>čhv</w:t>
      </w:r>
      <w:proofErr w:type="spellEnd"/>
    </w:p>
    <w:p w:rsidRDefault="009A3CE8" w:rsidP="003B1795" w:rsidR="009A3CE8">
      <w:proofErr w:type="spellStart"/>
      <w:r>
        <w:t>Kčbr</w:t>
      </w:r>
      <w:proofErr w:type="spellEnd"/>
      <w:r>
        <w:t xml:space="preserve">. 173/2 Vinograd </w:t>
      </w:r>
      <w:proofErr w:type="spellStart"/>
      <w:r>
        <w:t>Praulje</w:t>
      </w:r>
      <w:proofErr w:type="spellEnd"/>
      <w:r>
        <w:t xml:space="preserve"> sa 1 jutro 294 </w:t>
      </w:r>
      <w:proofErr w:type="spellStart"/>
      <w:r>
        <w:t>čhv</w:t>
      </w:r>
      <w:proofErr w:type="spellEnd"/>
    </w:p>
    <w:p w:rsidRDefault="009A3CE8" w:rsidP="003B1795" w:rsidR="009A3CE8">
      <w:proofErr w:type="spellStart"/>
      <w:r>
        <w:t>Kčbr</w:t>
      </w:r>
      <w:proofErr w:type="spellEnd"/>
      <w:r>
        <w:t xml:space="preserve">. 173/3 Vinograd </w:t>
      </w:r>
      <w:proofErr w:type="spellStart"/>
      <w:r>
        <w:t>Praulje</w:t>
      </w:r>
      <w:proofErr w:type="spellEnd"/>
      <w:r>
        <w:t xml:space="preserve"> sa 1 jutro 771 </w:t>
      </w:r>
      <w:proofErr w:type="spellStart"/>
      <w:r>
        <w:t>čhv</w:t>
      </w:r>
      <w:proofErr w:type="spellEnd"/>
    </w:p>
    <w:p w:rsidRDefault="009A3CE8" w:rsidP="003B1795" w:rsidR="009A3CE8">
      <w:proofErr w:type="spellStart"/>
      <w:r>
        <w:t>Kčbr</w:t>
      </w:r>
      <w:proofErr w:type="spellEnd"/>
      <w:r>
        <w:t xml:space="preserve">. 173/4 Vinograd </w:t>
      </w:r>
      <w:proofErr w:type="spellStart"/>
      <w:r>
        <w:t>Praulje</w:t>
      </w:r>
      <w:proofErr w:type="spellEnd"/>
      <w:r>
        <w:t xml:space="preserve"> sa 947 </w:t>
      </w:r>
      <w:proofErr w:type="spellStart"/>
      <w:r>
        <w:t>čhv</w:t>
      </w:r>
      <w:proofErr w:type="spellEnd"/>
    </w:p>
    <w:p w:rsidRDefault="009A3CE8" w:rsidP="003B1795" w:rsidR="009A3CE8">
      <w:proofErr w:type="spellStart"/>
      <w:r>
        <w:t>Kčbr</w:t>
      </w:r>
      <w:proofErr w:type="spellEnd"/>
      <w:r>
        <w:t xml:space="preserve">. 174/1 Vinograd </w:t>
      </w:r>
      <w:proofErr w:type="spellStart"/>
      <w:r>
        <w:t>Praulje</w:t>
      </w:r>
      <w:proofErr w:type="spellEnd"/>
      <w:r>
        <w:t xml:space="preserve"> sa  2078</w:t>
      </w:r>
      <w:r w:rsidR="00DE4D50">
        <w:t xml:space="preserve"> </w:t>
      </w:r>
      <w:r>
        <w:t>m2</w:t>
      </w:r>
    </w:p>
    <w:p w:rsidRDefault="009A3CE8" w:rsidP="003B1795" w:rsidR="009A3CE8">
      <w:proofErr w:type="spellStart"/>
      <w:r>
        <w:t>Kčbr</w:t>
      </w:r>
      <w:proofErr w:type="spellEnd"/>
      <w:r>
        <w:t xml:space="preserve">. 174/2 Vinograd </w:t>
      </w:r>
      <w:proofErr w:type="spellStart"/>
      <w:r>
        <w:t>Praulje</w:t>
      </w:r>
      <w:proofErr w:type="spellEnd"/>
      <w:r>
        <w:t xml:space="preserve"> sa 312</w:t>
      </w:r>
      <w:r w:rsidR="00DE4D50">
        <w:t xml:space="preserve"> </w:t>
      </w:r>
      <w:r>
        <w:t>m2</w:t>
      </w:r>
    </w:p>
    <w:p w:rsidRDefault="009A3CE8" w:rsidP="003B1795" w:rsidR="009A3CE8">
      <w:proofErr w:type="spellStart"/>
      <w:r>
        <w:t>Kčbr</w:t>
      </w:r>
      <w:proofErr w:type="spellEnd"/>
      <w:r>
        <w:t xml:space="preserve">. 175 Vinograd </w:t>
      </w:r>
      <w:proofErr w:type="spellStart"/>
      <w:r>
        <w:t>Praulje</w:t>
      </w:r>
      <w:proofErr w:type="spellEnd"/>
      <w:r>
        <w:t xml:space="preserve"> sa 95</w:t>
      </w:r>
      <w:r w:rsidR="00DE4D50">
        <w:t xml:space="preserve"> </w:t>
      </w:r>
      <w:r>
        <w:t>m2</w:t>
      </w:r>
    </w:p>
    <w:p w:rsidRDefault="00DE4D50" w:rsidP="003B1795" w:rsidR="009A3CE8">
      <w:proofErr w:type="spellStart"/>
      <w:r>
        <w:t>Kčbr</w:t>
      </w:r>
      <w:proofErr w:type="spellEnd"/>
      <w:r>
        <w:t xml:space="preserve">. 176 Neplodno </w:t>
      </w:r>
      <w:proofErr w:type="spellStart"/>
      <w:r>
        <w:t>Praulje</w:t>
      </w:r>
      <w:proofErr w:type="spellEnd"/>
      <w:r>
        <w:t xml:space="preserve"> 86 m2</w:t>
      </w:r>
    </w:p>
    <w:p w:rsidRDefault="00DE4D50" w:rsidP="003B1795" w:rsidR="00DE4D50">
      <w:proofErr w:type="spellStart"/>
      <w:r>
        <w:t>Kčbr</w:t>
      </w:r>
      <w:proofErr w:type="spellEnd"/>
      <w:r>
        <w:t xml:space="preserve">. 177 Neplodno </w:t>
      </w:r>
      <w:proofErr w:type="spellStart"/>
      <w:r>
        <w:t>Praulje</w:t>
      </w:r>
      <w:proofErr w:type="spellEnd"/>
      <w:r>
        <w:t xml:space="preserve"> 48m2</w:t>
      </w:r>
    </w:p>
    <w:p w:rsidRDefault="00DE4D50" w:rsidP="003B1795" w:rsidR="00DE4D50">
      <w:proofErr w:type="spellStart"/>
      <w:r>
        <w:lastRenderedPageBreak/>
        <w:t>Kčbr</w:t>
      </w:r>
      <w:proofErr w:type="spellEnd"/>
      <w:r>
        <w:t xml:space="preserve">. 178 Vinograd </w:t>
      </w:r>
      <w:proofErr w:type="spellStart"/>
      <w:r>
        <w:t>Praulje</w:t>
      </w:r>
      <w:proofErr w:type="spellEnd"/>
      <w:r>
        <w:t xml:space="preserve"> sa 14772m2</w:t>
      </w:r>
    </w:p>
    <w:p w:rsidRDefault="00DE4D50" w:rsidP="003B1795" w:rsidR="00DE4D50">
      <w:proofErr w:type="spellStart"/>
      <w:r>
        <w:t>Kčbr</w:t>
      </w:r>
      <w:proofErr w:type="spellEnd"/>
      <w:r>
        <w:t xml:space="preserve">. 179/1 Vinograd </w:t>
      </w:r>
      <w:proofErr w:type="spellStart"/>
      <w:r>
        <w:t>Praulje</w:t>
      </w:r>
      <w:proofErr w:type="spellEnd"/>
      <w:r>
        <w:t xml:space="preserve"> sa 205m2</w:t>
      </w:r>
    </w:p>
    <w:p w:rsidRDefault="00DE4D50" w:rsidP="003B1795" w:rsidR="00DE4D50">
      <w:proofErr w:type="spellStart"/>
      <w:r>
        <w:t>Kčbr</w:t>
      </w:r>
      <w:proofErr w:type="spellEnd"/>
      <w:r>
        <w:t xml:space="preserve">. 179/2 Neplodno </w:t>
      </w:r>
      <w:proofErr w:type="spellStart"/>
      <w:r>
        <w:t>Praulje</w:t>
      </w:r>
      <w:proofErr w:type="spellEnd"/>
      <w:r>
        <w:t xml:space="preserve"> sa 89m2</w:t>
      </w:r>
    </w:p>
    <w:p w:rsidRDefault="00DE4D50" w:rsidP="003B1795" w:rsidR="00DE4D50">
      <w:proofErr w:type="spellStart"/>
      <w:r>
        <w:t>Kčbr</w:t>
      </w:r>
      <w:proofErr w:type="spellEnd"/>
      <w:r>
        <w:t xml:space="preserve">. 180 Vinograd </w:t>
      </w:r>
      <w:proofErr w:type="spellStart"/>
      <w:r>
        <w:t>Praulje</w:t>
      </w:r>
      <w:proofErr w:type="spellEnd"/>
      <w:r>
        <w:t xml:space="preserve"> sa 398 m2</w:t>
      </w:r>
    </w:p>
    <w:p w:rsidRDefault="00DE4D50" w:rsidP="003B1795" w:rsidR="00DE4D50">
      <w:proofErr w:type="spellStart"/>
      <w:r>
        <w:t>Kčbr</w:t>
      </w:r>
      <w:proofErr w:type="spellEnd"/>
      <w:r>
        <w:t xml:space="preserve">. 181 Vinograd </w:t>
      </w:r>
      <w:proofErr w:type="spellStart"/>
      <w:r>
        <w:t>Praulje</w:t>
      </w:r>
      <w:proofErr w:type="spellEnd"/>
      <w:r>
        <w:t xml:space="preserve"> sa 441 </w:t>
      </w:r>
      <w:proofErr w:type="spellStart"/>
      <w:r>
        <w:t>čhv</w:t>
      </w:r>
      <w:proofErr w:type="spellEnd"/>
    </w:p>
    <w:p w:rsidRDefault="00DE4D50" w:rsidP="003B1795" w:rsidR="00DE4D50">
      <w:proofErr w:type="spellStart"/>
      <w:r>
        <w:t>Kčbr</w:t>
      </w:r>
      <w:proofErr w:type="spellEnd"/>
      <w:r>
        <w:t xml:space="preserve">. 182 Vinograd </w:t>
      </w:r>
      <w:proofErr w:type="spellStart"/>
      <w:r>
        <w:t>Praulje</w:t>
      </w:r>
      <w:proofErr w:type="spellEnd"/>
      <w:r>
        <w:t xml:space="preserve"> sa 691 </w:t>
      </w:r>
      <w:proofErr w:type="spellStart"/>
      <w:r>
        <w:t>čhv</w:t>
      </w:r>
      <w:proofErr w:type="spellEnd"/>
    </w:p>
    <w:p w:rsidRDefault="00DE4D50" w:rsidP="003B1795" w:rsidR="00DE4D50">
      <w:proofErr w:type="spellStart"/>
      <w:r>
        <w:t>Kčbr</w:t>
      </w:r>
      <w:proofErr w:type="spellEnd"/>
      <w:r>
        <w:t xml:space="preserve">. 183/1 Vinograd </w:t>
      </w:r>
      <w:proofErr w:type="spellStart"/>
      <w:r>
        <w:t>Praulje</w:t>
      </w:r>
      <w:proofErr w:type="spellEnd"/>
      <w:r>
        <w:t xml:space="preserve"> sa 184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183/2 Vinograd </w:t>
      </w:r>
      <w:proofErr w:type="spellStart"/>
      <w:r>
        <w:t>Praulje</w:t>
      </w:r>
      <w:proofErr w:type="spellEnd"/>
      <w:r>
        <w:t xml:space="preserve"> sa 127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184/1 Vinograd </w:t>
      </w:r>
      <w:proofErr w:type="spellStart"/>
      <w:r>
        <w:t>Praulje</w:t>
      </w:r>
      <w:proofErr w:type="spellEnd"/>
      <w:r>
        <w:t xml:space="preserve"> sa 978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184/3 Vinograd </w:t>
      </w:r>
      <w:proofErr w:type="spellStart"/>
      <w:r>
        <w:t>Praulje</w:t>
      </w:r>
      <w:proofErr w:type="spellEnd"/>
      <w:r>
        <w:t xml:space="preserve"> sa 109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185/1 Vinograd </w:t>
      </w:r>
      <w:proofErr w:type="spellStart"/>
      <w:r>
        <w:t>Praulje</w:t>
      </w:r>
      <w:proofErr w:type="spellEnd"/>
      <w:r>
        <w:t xml:space="preserve"> sa 440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185/2 Vinograd </w:t>
      </w:r>
      <w:proofErr w:type="spellStart"/>
      <w:r>
        <w:t>Praulje</w:t>
      </w:r>
      <w:proofErr w:type="spellEnd"/>
      <w:r>
        <w:t xml:space="preserve"> sa 397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186/1 Vinograd </w:t>
      </w:r>
      <w:proofErr w:type="spellStart"/>
      <w:r>
        <w:t>Praulje</w:t>
      </w:r>
      <w:proofErr w:type="spellEnd"/>
      <w:r>
        <w:t xml:space="preserve"> sa 649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186/2 Vinograd </w:t>
      </w:r>
      <w:proofErr w:type="spellStart"/>
      <w:r>
        <w:t>Praulje</w:t>
      </w:r>
      <w:proofErr w:type="spellEnd"/>
      <w:r>
        <w:t xml:space="preserve"> sa 691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187 Vinograd </w:t>
      </w:r>
      <w:proofErr w:type="spellStart"/>
      <w:r>
        <w:t>Praulje</w:t>
      </w:r>
      <w:proofErr w:type="spellEnd"/>
      <w:r>
        <w:t xml:space="preserve"> sa 1 jutro 290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188 Vinograd </w:t>
      </w:r>
      <w:proofErr w:type="spellStart"/>
      <w:r>
        <w:t>Praulje</w:t>
      </w:r>
      <w:proofErr w:type="spellEnd"/>
      <w:r>
        <w:t xml:space="preserve"> sa 3 jutra 483čhv</w:t>
      </w:r>
    </w:p>
    <w:p w:rsidRDefault="0091093A" w:rsidP="003B1795" w:rsidR="0091093A">
      <w:proofErr w:type="spellStart"/>
      <w:r>
        <w:t>Kčbr</w:t>
      </w:r>
      <w:proofErr w:type="spellEnd"/>
      <w:r>
        <w:t xml:space="preserve">. 189/2 Vinograd </w:t>
      </w:r>
      <w:proofErr w:type="spellStart"/>
      <w:r>
        <w:t>Praulje</w:t>
      </w:r>
      <w:proofErr w:type="spellEnd"/>
      <w:r>
        <w:t xml:space="preserve"> sa 1 jutro 189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189/3 Vinograd </w:t>
      </w:r>
      <w:proofErr w:type="spellStart"/>
      <w:r>
        <w:t>Praulje</w:t>
      </w:r>
      <w:proofErr w:type="spellEnd"/>
      <w:r>
        <w:t xml:space="preserve"> sa 1 jutro 188čhv</w:t>
      </w:r>
    </w:p>
    <w:p w:rsidRDefault="0091093A" w:rsidP="003B1795" w:rsidR="0091093A">
      <w:proofErr w:type="spellStart"/>
      <w:r>
        <w:t>Kčbr</w:t>
      </w:r>
      <w:proofErr w:type="spellEnd"/>
      <w:r>
        <w:t xml:space="preserve">. 191/1 Vinograd </w:t>
      </w:r>
      <w:proofErr w:type="spellStart"/>
      <w:r>
        <w:t>Praulje</w:t>
      </w:r>
      <w:proofErr w:type="spellEnd"/>
      <w:r>
        <w:t xml:space="preserve"> sa 812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192 Vinograd </w:t>
      </w:r>
      <w:proofErr w:type="spellStart"/>
      <w:r>
        <w:t>Praulje</w:t>
      </w:r>
      <w:proofErr w:type="spellEnd"/>
      <w:r>
        <w:t xml:space="preserve"> sa 496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193 Vinograd </w:t>
      </w:r>
      <w:proofErr w:type="spellStart"/>
      <w:r>
        <w:t>Praulje</w:t>
      </w:r>
      <w:proofErr w:type="spellEnd"/>
      <w:r>
        <w:t xml:space="preserve"> sa 792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194 Vinograd </w:t>
      </w:r>
      <w:proofErr w:type="spellStart"/>
      <w:r>
        <w:t>Praulje</w:t>
      </w:r>
      <w:proofErr w:type="spellEnd"/>
      <w:r>
        <w:t xml:space="preserve"> sa 832 </w:t>
      </w:r>
      <w:proofErr w:type="spellStart"/>
      <w:r>
        <w:t>čhv</w:t>
      </w:r>
      <w:proofErr w:type="spellEnd"/>
    </w:p>
    <w:p w:rsidRDefault="0091093A" w:rsidP="003B1795" w:rsidR="0091093A">
      <w:proofErr w:type="spellStart"/>
      <w:r>
        <w:t>Kčbr</w:t>
      </w:r>
      <w:proofErr w:type="spellEnd"/>
      <w:r>
        <w:t xml:space="preserve">. 195/3 Vinograd </w:t>
      </w:r>
      <w:proofErr w:type="spellStart"/>
      <w:r>
        <w:t>Praulje</w:t>
      </w:r>
      <w:proofErr w:type="spellEnd"/>
      <w:r>
        <w:t xml:space="preserve"> sa 550 </w:t>
      </w:r>
      <w:proofErr w:type="spellStart"/>
      <w:r>
        <w:t>čhv</w:t>
      </w:r>
      <w:proofErr w:type="spellEnd"/>
    </w:p>
    <w:p w:rsidRDefault="00343A00" w:rsidP="003B1795" w:rsidR="0091093A">
      <w:proofErr w:type="spellStart"/>
      <w:r>
        <w:t>Kčbr</w:t>
      </w:r>
      <w:proofErr w:type="spellEnd"/>
      <w:r>
        <w:t xml:space="preserve">. 196 Vinograd </w:t>
      </w:r>
      <w:proofErr w:type="spellStart"/>
      <w:r>
        <w:t>Praulje</w:t>
      </w:r>
      <w:proofErr w:type="spellEnd"/>
      <w:r>
        <w:t xml:space="preserve"> sa 343 </w:t>
      </w:r>
      <w:proofErr w:type="spellStart"/>
      <w:r>
        <w:t>čhv</w:t>
      </w:r>
      <w:proofErr w:type="spellEnd"/>
    </w:p>
    <w:p w:rsidRDefault="00343A00" w:rsidP="003B1795" w:rsidR="00343A00">
      <w:proofErr w:type="spellStart"/>
      <w:r>
        <w:t>Kčbr</w:t>
      </w:r>
      <w:proofErr w:type="spellEnd"/>
      <w:r>
        <w:t xml:space="preserve">. 197 Vinograd </w:t>
      </w:r>
      <w:proofErr w:type="spellStart"/>
      <w:r>
        <w:t>Praulje</w:t>
      </w:r>
      <w:proofErr w:type="spellEnd"/>
      <w:r>
        <w:t xml:space="preserve"> sa 582 </w:t>
      </w:r>
      <w:proofErr w:type="spellStart"/>
      <w:r>
        <w:t>čhv</w:t>
      </w:r>
      <w:proofErr w:type="spellEnd"/>
    </w:p>
    <w:p w:rsidRDefault="00343A00" w:rsidP="003B1795" w:rsidR="00343A00">
      <w:proofErr w:type="spellStart"/>
      <w:r>
        <w:t>Kčbr</w:t>
      </w:r>
      <w:proofErr w:type="spellEnd"/>
      <w:r>
        <w:t xml:space="preserve">. 199 Vinograd </w:t>
      </w:r>
      <w:proofErr w:type="spellStart"/>
      <w:r>
        <w:t>Praulje</w:t>
      </w:r>
      <w:proofErr w:type="spellEnd"/>
      <w:r>
        <w:t xml:space="preserve"> sa 436 </w:t>
      </w:r>
      <w:proofErr w:type="spellStart"/>
      <w:r>
        <w:t>čhv</w:t>
      </w:r>
      <w:proofErr w:type="spellEnd"/>
    </w:p>
    <w:p w:rsidRDefault="00343A00" w:rsidP="003B1795" w:rsidR="00343A00">
      <w:proofErr w:type="spellStart"/>
      <w:r>
        <w:t>Kčbr</w:t>
      </w:r>
      <w:proofErr w:type="spellEnd"/>
      <w:r>
        <w:t xml:space="preserve">. 200 Vinograd </w:t>
      </w:r>
      <w:proofErr w:type="spellStart"/>
      <w:r>
        <w:t>Praulje</w:t>
      </w:r>
      <w:proofErr w:type="spellEnd"/>
      <w:r>
        <w:t xml:space="preserve"> sa 937 </w:t>
      </w:r>
      <w:proofErr w:type="spellStart"/>
      <w:r>
        <w:t>čhv</w:t>
      </w:r>
      <w:proofErr w:type="spellEnd"/>
    </w:p>
    <w:p w:rsidRDefault="00343A00" w:rsidP="003B1795" w:rsidR="00343A00">
      <w:proofErr w:type="spellStart"/>
      <w:r>
        <w:t>Kčbr</w:t>
      </w:r>
      <w:proofErr w:type="spellEnd"/>
      <w:r>
        <w:t xml:space="preserve">. 207/3 Oranica </w:t>
      </w:r>
      <w:proofErr w:type="spellStart"/>
      <w:r>
        <w:t>Praulje</w:t>
      </w:r>
      <w:proofErr w:type="spellEnd"/>
      <w:r>
        <w:t xml:space="preserve"> sa 400 </w:t>
      </w:r>
      <w:proofErr w:type="spellStart"/>
      <w:r>
        <w:t>čhv</w:t>
      </w:r>
      <w:proofErr w:type="spellEnd"/>
    </w:p>
    <w:p w:rsidRDefault="00343A00" w:rsidP="003B1795" w:rsidR="00343A00">
      <w:proofErr w:type="spellStart"/>
      <w:r>
        <w:t>Kčbr</w:t>
      </w:r>
      <w:proofErr w:type="spellEnd"/>
      <w:r>
        <w:t xml:space="preserve">. 213 Vinograd </w:t>
      </w:r>
      <w:proofErr w:type="spellStart"/>
      <w:r>
        <w:t>Praulje</w:t>
      </w:r>
      <w:proofErr w:type="spellEnd"/>
      <w:r>
        <w:t xml:space="preserve"> sa 1284 </w:t>
      </w:r>
      <w:proofErr w:type="spellStart"/>
      <w:r>
        <w:t>čhv</w:t>
      </w:r>
      <w:proofErr w:type="spellEnd"/>
    </w:p>
    <w:p w:rsidRDefault="00343A00" w:rsidP="003B1795" w:rsidR="00343A00">
      <w:proofErr w:type="spellStart"/>
      <w:r>
        <w:t>Kčbr</w:t>
      </w:r>
      <w:proofErr w:type="spellEnd"/>
      <w:r>
        <w:t xml:space="preserve">. 214 Vinograd </w:t>
      </w:r>
      <w:proofErr w:type="spellStart"/>
      <w:r>
        <w:t>Praulje</w:t>
      </w:r>
      <w:proofErr w:type="spellEnd"/>
      <w:r>
        <w:t xml:space="preserve"> sa 502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215 Vinograd </w:t>
      </w:r>
      <w:proofErr w:type="spellStart"/>
      <w:r>
        <w:t>Praulje</w:t>
      </w:r>
      <w:proofErr w:type="spellEnd"/>
      <w:r>
        <w:t xml:space="preserve"> sa  521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233/2 Vinograd </w:t>
      </w:r>
      <w:proofErr w:type="spellStart"/>
      <w:r>
        <w:t>Praulje</w:t>
      </w:r>
      <w:proofErr w:type="spellEnd"/>
      <w:r>
        <w:t xml:space="preserve"> sa 567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233/4 Vinograd </w:t>
      </w:r>
      <w:proofErr w:type="spellStart"/>
      <w:r>
        <w:t>Praulje</w:t>
      </w:r>
      <w:proofErr w:type="spellEnd"/>
      <w:r>
        <w:t xml:space="preserve"> sa 237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233/5 Vinograd </w:t>
      </w:r>
      <w:proofErr w:type="spellStart"/>
      <w:r>
        <w:t>Praulje</w:t>
      </w:r>
      <w:proofErr w:type="spellEnd"/>
      <w:r>
        <w:t xml:space="preserve"> sa 37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252 Vinograd </w:t>
      </w:r>
      <w:proofErr w:type="spellStart"/>
      <w:r>
        <w:t>Praulje</w:t>
      </w:r>
      <w:proofErr w:type="spellEnd"/>
      <w:r>
        <w:t xml:space="preserve"> sa 563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253/1 Vinograd </w:t>
      </w:r>
      <w:proofErr w:type="spellStart"/>
      <w:r>
        <w:t>Praulje</w:t>
      </w:r>
      <w:proofErr w:type="spellEnd"/>
      <w:r>
        <w:t xml:space="preserve"> sa 1588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258/2 Put Kozjak sa 28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260 Oranica Kozjak sa 246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261/1 Oranica Kozjak sa 218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261/2 Oranica Kozjak sa 277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264 Oranica Kozjak sa 403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267 Oranica Kozjak sa 352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278 Vinograd Kozjak sa 490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279 Oranica i Vinograd Kozjak sa 920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280 Kuća i dvorište Kozjak sa 180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281 Vinograd Kozjak sa 310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283 Vinograd Kozjak sa 445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289/2 Vinograd Kozjak sa 491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326 Oranica Kozjak sa 180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327 Oranica Kozjak sa 419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lastRenderedPageBreak/>
        <w:t>Kčbr</w:t>
      </w:r>
      <w:proofErr w:type="spellEnd"/>
      <w:r>
        <w:t xml:space="preserve">. 336/1 Oranica Kozjak sa 169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337 Kuća i dvorište u selu sa 104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338/1 Oranica selo sa 876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345 Kuća i dvorište </w:t>
      </w:r>
      <w:proofErr w:type="spellStart"/>
      <w:r>
        <w:t>Praulje</w:t>
      </w:r>
      <w:proofErr w:type="spellEnd"/>
      <w:r>
        <w:t xml:space="preserve"> sa 150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346 Voćnjak </w:t>
      </w:r>
      <w:proofErr w:type="spellStart"/>
      <w:r>
        <w:t>Praulje</w:t>
      </w:r>
      <w:proofErr w:type="spellEnd"/>
      <w:r>
        <w:t xml:space="preserve"> sa 600 </w:t>
      </w:r>
      <w:proofErr w:type="spellStart"/>
      <w:r>
        <w:t>čhv</w:t>
      </w:r>
      <w:proofErr w:type="spellEnd"/>
    </w:p>
    <w:p w:rsidRDefault="00AC5246" w:rsidP="003B1795" w:rsidR="00AC5246">
      <w:proofErr w:type="spellStart"/>
      <w:r>
        <w:t>Kčbr</w:t>
      </w:r>
      <w:proofErr w:type="spellEnd"/>
      <w:r>
        <w:t xml:space="preserve">. 571 Kuća i dvorište sa oranicom u selu sa 1393 </w:t>
      </w:r>
      <w:proofErr w:type="spellStart"/>
      <w:r>
        <w:t>čhv</w:t>
      </w:r>
      <w:proofErr w:type="spellEnd"/>
    </w:p>
    <w:p w:rsidRDefault="00984007" w:rsidP="003B1795" w:rsidR="00984007"/>
    <w:p w:rsidRDefault="00984007" w:rsidP="003B1795" w:rsidR="00984007">
      <w:proofErr w:type="spellStart"/>
      <w:r>
        <w:t>Zk</w:t>
      </w:r>
      <w:proofErr w:type="spellEnd"/>
      <w:r>
        <w:t xml:space="preserve">. Ul. 113 k.o. Novo </w:t>
      </w:r>
      <w:proofErr w:type="spellStart"/>
      <w:r>
        <w:t>Topolje</w:t>
      </w:r>
      <w:proofErr w:type="spellEnd"/>
    </w:p>
    <w:p w:rsidRDefault="00984007" w:rsidP="003B1795" w:rsidR="00984007"/>
    <w:p w:rsidRDefault="00984007" w:rsidP="003B1795" w:rsidR="00984007">
      <w:r>
        <w:t xml:space="preserve">kč.br. 259 Vinograd Kozjak sa 120 </w:t>
      </w:r>
      <w:proofErr w:type="spellStart"/>
      <w:r>
        <w:t>čhv</w:t>
      </w:r>
      <w:proofErr w:type="spellEnd"/>
      <w:r>
        <w:t>,</w:t>
      </w:r>
    </w:p>
    <w:p w:rsidRDefault="00984007" w:rsidP="003B1795" w:rsidR="00984007">
      <w:r>
        <w:t xml:space="preserve">           294            "                sa 269 </w:t>
      </w:r>
      <w:proofErr w:type="spellStart"/>
      <w:r>
        <w:t>čhv</w:t>
      </w:r>
      <w:proofErr w:type="spellEnd"/>
      <w:r>
        <w:t>,</w:t>
      </w:r>
    </w:p>
    <w:p w:rsidRDefault="00984007" w:rsidP="003B1795" w:rsidR="00984007">
      <w:r>
        <w:t xml:space="preserve">           333            "                sa 170 </w:t>
      </w:r>
      <w:proofErr w:type="spellStart"/>
      <w:r>
        <w:t>čhv</w:t>
      </w:r>
      <w:proofErr w:type="spellEnd"/>
      <w:r>
        <w:t>,</w:t>
      </w:r>
    </w:p>
    <w:p w:rsidRDefault="00984007" w:rsidP="003B1795" w:rsidR="00984007">
      <w:r>
        <w:t xml:space="preserve">           334 Oranica Kozjak    sa 196 </w:t>
      </w:r>
      <w:proofErr w:type="spellStart"/>
      <w:r>
        <w:t>čhv</w:t>
      </w:r>
      <w:proofErr w:type="spellEnd"/>
      <w:r>
        <w:t>,</w:t>
      </w:r>
    </w:p>
    <w:p w:rsidRDefault="00984007" w:rsidP="003B1795" w:rsidR="00984007"/>
    <w:p w:rsidRDefault="00984007" w:rsidP="003B1795" w:rsidR="00984007">
      <w:proofErr w:type="spellStart"/>
      <w:r>
        <w:t>z.k</w:t>
      </w:r>
      <w:proofErr w:type="spellEnd"/>
      <w:r>
        <w:t xml:space="preserve">. ul. 508 k.o. Novo </w:t>
      </w:r>
      <w:proofErr w:type="spellStart"/>
      <w:r>
        <w:t>Topolje</w:t>
      </w:r>
      <w:proofErr w:type="spellEnd"/>
    </w:p>
    <w:p w:rsidRDefault="00984007" w:rsidP="003B1795" w:rsidR="00984007"/>
    <w:p w:rsidRDefault="00984007" w:rsidP="003B1795" w:rsidR="00984007">
      <w:r>
        <w:t xml:space="preserve">kč.br. 230/1 Oranica </w:t>
      </w:r>
      <w:proofErr w:type="spellStart"/>
      <w:r>
        <w:t>Praulje</w:t>
      </w:r>
      <w:proofErr w:type="spellEnd"/>
      <w:r>
        <w:t xml:space="preserve"> sa 800 </w:t>
      </w:r>
      <w:proofErr w:type="spellStart"/>
      <w:r>
        <w:t>čhv</w:t>
      </w:r>
      <w:proofErr w:type="spellEnd"/>
      <w:r>
        <w:t>,</w:t>
      </w:r>
    </w:p>
    <w:p w:rsidRDefault="00984007" w:rsidP="003B1795" w:rsidR="00984007"/>
    <w:p w:rsidRDefault="00984007" w:rsidP="003B1795" w:rsidR="00984007">
      <w:proofErr w:type="spellStart"/>
      <w:r>
        <w:t>z.k</w:t>
      </w:r>
      <w:proofErr w:type="spellEnd"/>
      <w:r>
        <w:t xml:space="preserve">. ul. 499 k.o. Novo </w:t>
      </w:r>
      <w:proofErr w:type="spellStart"/>
      <w:r>
        <w:t>Topolje</w:t>
      </w:r>
      <w:proofErr w:type="spellEnd"/>
    </w:p>
    <w:p w:rsidRDefault="00984007" w:rsidP="003B1795" w:rsidR="00984007"/>
    <w:p w:rsidRDefault="00984007" w:rsidP="003B1795" w:rsidR="00984007">
      <w:r>
        <w:t xml:space="preserve">čk.br. 242/3 Oranica </w:t>
      </w:r>
      <w:proofErr w:type="spellStart"/>
      <w:r>
        <w:t>Praulje</w:t>
      </w:r>
      <w:proofErr w:type="spellEnd"/>
      <w:r>
        <w:t xml:space="preserve"> sa 896 </w:t>
      </w:r>
      <w:proofErr w:type="spellStart"/>
      <w:r>
        <w:t>čhv</w:t>
      </w:r>
      <w:proofErr w:type="spellEnd"/>
      <w:r>
        <w:t>,</w:t>
      </w:r>
    </w:p>
    <w:p w:rsidRDefault="00984007" w:rsidP="003B1795" w:rsidR="00984007"/>
    <w:p w:rsidRDefault="00984007" w:rsidP="003B1795" w:rsidR="00984007">
      <w:proofErr w:type="spellStart"/>
      <w:r>
        <w:t>zk.ul</w:t>
      </w:r>
      <w:proofErr w:type="spellEnd"/>
      <w:r>
        <w:t xml:space="preserve">. 192 k.o. Novo </w:t>
      </w:r>
      <w:proofErr w:type="spellStart"/>
      <w:r>
        <w:t>Topolje</w:t>
      </w:r>
      <w:proofErr w:type="spellEnd"/>
    </w:p>
    <w:p w:rsidRDefault="00984007" w:rsidP="003B1795" w:rsidR="00984007"/>
    <w:p w:rsidRDefault="00984007" w:rsidP="003B1795" w:rsidR="00984007">
      <w:r>
        <w:t xml:space="preserve">kč.br. 262/1 Oranica Kozjak sa 965 </w:t>
      </w:r>
      <w:proofErr w:type="spellStart"/>
      <w:r>
        <w:t>čhv</w:t>
      </w:r>
      <w:proofErr w:type="spellEnd"/>
      <w:r>
        <w:t>,</w:t>
      </w:r>
    </w:p>
    <w:p w:rsidRDefault="00984007" w:rsidP="003B1795" w:rsidR="00984007"/>
    <w:p w:rsidRDefault="00984007" w:rsidP="003B1795" w:rsidR="00984007">
      <w:proofErr w:type="spellStart"/>
      <w:r>
        <w:t>zk.ul</w:t>
      </w:r>
      <w:proofErr w:type="spellEnd"/>
      <w:r>
        <w:t xml:space="preserve">. 498 k.o. Novo </w:t>
      </w:r>
      <w:proofErr w:type="spellStart"/>
      <w:r>
        <w:t>Topolje</w:t>
      </w:r>
      <w:proofErr w:type="spellEnd"/>
    </w:p>
    <w:p w:rsidRDefault="00984007" w:rsidP="003B1795" w:rsidR="00984007"/>
    <w:p w:rsidRDefault="00984007" w:rsidP="003B1795" w:rsidR="00984007">
      <w:r>
        <w:t xml:space="preserve">kč.br. 262/2 Oranica Kozjak sa 1235 </w:t>
      </w:r>
      <w:proofErr w:type="spellStart"/>
      <w:r>
        <w:t>čhv</w:t>
      </w:r>
      <w:proofErr w:type="spellEnd"/>
      <w:r>
        <w:t>,</w:t>
      </w:r>
    </w:p>
    <w:p w:rsidRDefault="00984007" w:rsidP="003B1795" w:rsidR="00984007">
      <w:r>
        <w:t xml:space="preserve">          263  Kuća i dvorište Kozjak sa 340 </w:t>
      </w:r>
      <w:proofErr w:type="spellStart"/>
      <w:r>
        <w:t>čhv</w:t>
      </w:r>
      <w:proofErr w:type="spellEnd"/>
      <w:r>
        <w:t>,</w:t>
      </w:r>
    </w:p>
    <w:p w:rsidRDefault="00984007" w:rsidP="003B1795" w:rsidR="00984007"/>
    <w:p w:rsidRDefault="00984007" w:rsidP="003B1795" w:rsidR="00984007">
      <w:proofErr w:type="spellStart"/>
      <w:r>
        <w:t>Zk.ul</w:t>
      </w:r>
      <w:proofErr w:type="spellEnd"/>
      <w:r>
        <w:t xml:space="preserve">. 515 k.o. Novo </w:t>
      </w:r>
      <w:proofErr w:type="spellStart"/>
      <w:r>
        <w:t>Topolje</w:t>
      </w:r>
      <w:proofErr w:type="spellEnd"/>
    </w:p>
    <w:p w:rsidRDefault="00984007" w:rsidP="003B1795" w:rsidR="00984007">
      <w:r>
        <w:t xml:space="preserve">Kč.br. 234 Vinograd </w:t>
      </w:r>
      <w:proofErr w:type="spellStart"/>
      <w:r>
        <w:t>Praulje</w:t>
      </w:r>
      <w:proofErr w:type="spellEnd"/>
      <w:r>
        <w:t xml:space="preserve"> sa 727 </w:t>
      </w:r>
      <w:proofErr w:type="spellStart"/>
      <w:r>
        <w:t>čhv</w:t>
      </w:r>
      <w:proofErr w:type="spellEnd"/>
      <w:r>
        <w:t>,</w:t>
      </w:r>
    </w:p>
    <w:p w:rsidRDefault="00984007" w:rsidP="003B1795" w:rsidR="00984007"/>
    <w:p w:rsidRDefault="00984007" w:rsidP="003B1795" w:rsidR="00984007">
      <w:proofErr w:type="spellStart"/>
      <w:r>
        <w:t>Zk.ul</w:t>
      </w:r>
      <w:proofErr w:type="spellEnd"/>
      <w:r>
        <w:t xml:space="preserve">. 550 k.o. Novo </w:t>
      </w:r>
      <w:proofErr w:type="spellStart"/>
      <w:r>
        <w:t>Topolje</w:t>
      </w:r>
      <w:proofErr w:type="spellEnd"/>
    </w:p>
    <w:p w:rsidRDefault="00984007" w:rsidP="003B1795" w:rsidR="00984007">
      <w:r>
        <w:t xml:space="preserve">Kč.br. 276 </w:t>
      </w:r>
      <w:proofErr w:type="spellStart"/>
      <w:r>
        <w:t>Vočnjak</w:t>
      </w:r>
      <w:proofErr w:type="spellEnd"/>
      <w:r>
        <w:t xml:space="preserve"> Kozjak sa 617 </w:t>
      </w:r>
      <w:proofErr w:type="spellStart"/>
      <w:r>
        <w:t>čhv</w:t>
      </w:r>
      <w:proofErr w:type="spellEnd"/>
      <w:r>
        <w:t>,</w:t>
      </w:r>
    </w:p>
    <w:p w:rsidRDefault="00984007" w:rsidP="003B1795" w:rsidR="00984007"/>
    <w:p w:rsidRDefault="00984007" w:rsidP="003B1795" w:rsidR="00984007">
      <w:proofErr w:type="spellStart"/>
      <w:r>
        <w:t>Zk.ul</w:t>
      </w:r>
      <w:proofErr w:type="spellEnd"/>
      <w:r>
        <w:t xml:space="preserve">. 107 k.o. Novo </w:t>
      </w:r>
      <w:proofErr w:type="spellStart"/>
      <w:r>
        <w:t>Topolje</w:t>
      </w:r>
      <w:proofErr w:type="spellEnd"/>
    </w:p>
    <w:p w:rsidRDefault="00984007" w:rsidP="003B1795" w:rsidR="00984007">
      <w:r>
        <w:t xml:space="preserve">Kč.br. 201 Oranica </w:t>
      </w:r>
      <w:proofErr w:type="spellStart"/>
      <w:r>
        <w:t>Praulje</w:t>
      </w:r>
      <w:proofErr w:type="spellEnd"/>
      <w:r>
        <w:t xml:space="preserve"> sa 985 </w:t>
      </w:r>
      <w:proofErr w:type="spellStart"/>
      <w:r>
        <w:t>čhv</w:t>
      </w:r>
      <w:proofErr w:type="spellEnd"/>
      <w:r>
        <w:t>,</w:t>
      </w:r>
    </w:p>
    <w:p w:rsidRDefault="00984007" w:rsidP="003B1795" w:rsidR="00984007">
      <w:r>
        <w:t xml:space="preserve">           202 </w:t>
      </w:r>
      <w:proofErr w:type="spellStart"/>
      <w:r>
        <w:t>Vočnjak</w:t>
      </w:r>
      <w:proofErr w:type="spellEnd"/>
      <w:r>
        <w:t xml:space="preserve"> </w:t>
      </w:r>
      <w:proofErr w:type="spellStart"/>
      <w:r>
        <w:t>Praulje</w:t>
      </w:r>
      <w:proofErr w:type="spellEnd"/>
      <w:r>
        <w:t xml:space="preserve"> sa 222 </w:t>
      </w:r>
      <w:proofErr w:type="spellStart"/>
      <w:r>
        <w:t>čhv</w:t>
      </w:r>
      <w:proofErr w:type="spellEnd"/>
      <w:r>
        <w:t xml:space="preserve">  </w:t>
      </w:r>
    </w:p>
    <w:p w:rsidRDefault="00984007" w:rsidP="003B1795" w:rsidR="00984007">
      <w:r>
        <w:t xml:space="preserve">           203 </w:t>
      </w:r>
      <w:proofErr w:type="spellStart"/>
      <w:r>
        <w:t>Kuča</w:t>
      </w:r>
      <w:proofErr w:type="spellEnd"/>
      <w:r>
        <w:t xml:space="preserve"> i dvorište u selu sa 60 </w:t>
      </w:r>
      <w:proofErr w:type="spellStart"/>
      <w:r>
        <w:t>čhv</w:t>
      </w:r>
      <w:proofErr w:type="spellEnd"/>
      <w:r>
        <w:t>,</w:t>
      </w:r>
    </w:p>
    <w:p w:rsidRDefault="00984007" w:rsidP="003B1795" w:rsidR="00984007">
      <w:r>
        <w:t xml:space="preserve">           204/2 Oranica </w:t>
      </w:r>
      <w:proofErr w:type="spellStart"/>
      <w:r>
        <w:t>Praulje</w:t>
      </w:r>
      <w:proofErr w:type="spellEnd"/>
      <w:r>
        <w:t xml:space="preserve"> sa 452 </w:t>
      </w:r>
      <w:proofErr w:type="spellStart"/>
      <w:r>
        <w:t>čhv</w:t>
      </w:r>
      <w:proofErr w:type="spellEnd"/>
      <w:r>
        <w:t>,</w:t>
      </w:r>
    </w:p>
    <w:p w:rsidRDefault="00984007" w:rsidP="003B1795" w:rsidR="00EC5C40">
      <w:r>
        <w:t xml:space="preserve">           211     Oranica </w:t>
      </w:r>
      <w:proofErr w:type="spellStart"/>
      <w:r>
        <w:t>Praulje</w:t>
      </w:r>
      <w:proofErr w:type="spellEnd"/>
      <w:r>
        <w:t xml:space="preserve"> sa 560 </w:t>
      </w:r>
      <w:proofErr w:type="spellStart"/>
      <w:r>
        <w:t>čhv</w:t>
      </w:r>
      <w:proofErr w:type="spellEnd"/>
      <w:r>
        <w:t xml:space="preserve">, </w:t>
      </w:r>
    </w:p>
    <w:p w:rsidRDefault="00EC5C40" w:rsidP="003B1795" w:rsidR="00984007">
      <w:r>
        <w:t>a provedba se povjerava zemljišno-knjižnom odjelu Općinskog suda u Slavonskom Brodu.</w:t>
      </w:r>
      <w:r w:rsidR="00984007">
        <w:t xml:space="preserve">      </w:t>
      </w:r>
    </w:p>
    <w:p w:rsidRDefault="00984007" w:rsidP="003B1795" w:rsidR="00984007"/>
    <w:p w:rsidRDefault="00984007" w:rsidP="003B1795" w:rsidR="00984007">
      <w:r>
        <w:t xml:space="preserve">       </w:t>
      </w:r>
    </w:p>
    <w:p w:rsidRDefault="00391516" w:rsidP="003B1795" w:rsidR="00391516"/>
    <w:p w:rsidRDefault="006B3C30" w:rsidP="003B1795" w:rsidR="006B3C30"/>
    <w:p w:rsidRDefault="006B3C30" w:rsidP="003B1795" w:rsidR="006B3C30"/>
    <w:p w:rsidRDefault="006B3C30" w:rsidP="003B1795" w:rsidR="006B3C30"/>
    <w:p w:rsidRDefault="003B1795" w:rsidP="003B1795" w:rsidR="009317E8">
      <w:r>
        <w:t xml:space="preserve">            </w:t>
      </w:r>
      <w:r w:rsidR="00CF1799">
        <w:t xml:space="preserve">                                   </w:t>
      </w:r>
      <w:r w:rsidR="000C23DE">
        <w:t xml:space="preserve">           </w:t>
      </w:r>
      <w:r w:rsidR="009317E8">
        <w:t xml:space="preserve">   </w:t>
      </w:r>
    </w:p>
    <w:p w:rsidRDefault="009317E8" w:rsidP="009317E8" w:rsidR="009317E8">
      <w:pPr>
        <w:ind w:left="600"/>
      </w:pPr>
    </w:p>
    <w:p w:rsidRDefault="009317E8" w:rsidP="009317E8" w:rsidR="009317E8">
      <w:pPr>
        <w:ind w:left="600"/>
      </w:pPr>
      <w:r>
        <w:t xml:space="preserve">                         </w:t>
      </w:r>
      <w:r>
        <w:tab/>
      </w:r>
    </w:p>
    <w:p w:rsidRDefault="004C3E46" w:rsidP="004C3E46" w:rsidR="004C3E46"/>
    <w:p w:rsidRDefault="004C3E46" w:rsidP="004C3E46" w:rsidR="0023225D">
      <w:r>
        <w:t>V</w:t>
      </w:r>
      <w:r w:rsidR="00EC5C40">
        <w:t>I</w:t>
      </w:r>
      <w:r>
        <w:t xml:space="preserve">   Pozivaju se vjerovnici </w:t>
      </w:r>
      <w:r w:rsidR="0023225D">
        <w:t xml:space="preserve">da stečajnom upravitelju u </w:t>
      </w:r>
      <w:r>
        <w:t xml:space="preserve"> roku od </w:t>
      </w:r>
      <w:r w:rsidR="0023225D">
        <w:t>6</w:t>
      </w:r>
      <w:r>
        <w:t xml:space="preserve">0 dana od </w:t>
      </w:r>
      <w:r w:rsidR="0023225D">
        <w:t>dana objave ovog rješenja</w:t>
      </w:r>
      <w:r w:rsidR="002A3CA4">
        <w:t xml:space="preserve"> na mrežnoj stranici E-oglasne ploče sudova,</w:t>
      </w:r>
      <w:r w:rsidR="0023225D">
        <w:t xml:space="preserve"> u skladu sa pravilima ovoga Zakona o prijavi tražbina prijave svoje tražbine</w:t>
      </w:r>
      <w:r w:rsidR="002A3CA4">
        <w:t xml:space="preserve"> (propisani obrasci)</w:t>
      </w:r>
      <w:r w:rsidR="0023225D">
        <w:t>.</w:t>
      </w:r>
    </w:p>
    <w:p w:rsidRDefault="0023225D" w:rsidP="004C3E46" w:rsidR="0023225D"/>
    <w:p w:rsidRDefault="0023225D" w:rsidP="004C3E46" w:rsidR="0023225D">
      <w:r>
        <w:t>VI</w:t>
      </w:r>
      <w:r w:rsidR="00EC5C40">
        <w:t>I</w:t>
      </w:r>
      <w:r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stečajnom upravitelju u roku od 60 dana od dana objave ovoga rješenja podneskom obavijeste o svojim pravima.</w:t>
      </w:r>
    </w:p>
    <w:p w:rsidRDefault="00936AE5" w:rsidP="004C3E46" w:rsidR="00936AE5"/>
    <w:p w:rsidRDefault="0023225D" w:rsidP="004C3E46" w:rsidR="00936AE5">
      <w:r>
        <w:t>VII</w:t>
      </w:r>
      <w:r w:rsidR="00EC5C40">
        <w:t>I</w:t>
      </w:r>
      <w:r>
        <w:t xml:space="preserve"> Pozivaju se dužnikovi dužnici da svoje obveze bez odgode ispunjavaju stečajnom upravitelju za stečajnog dužnika.</w:t>
      </w:r>
    </w:p>
    <w:p w:rsidRDefault="00AA6ED4" w:rsidP="004C3E46" w:rsidR="00AA6ED4"/>
    <w:p w:rsidRDefault="00EC5C40" w:rsidP="004C3E46" w:rsidR="004C3E46">
      <w:r>
        <w:t>IX</w:t>
      </w:r>
      <w:r w:rsidR="004C3E46">
        <w:t xml:space="preserve"> Prijavi je potrebno priložiti potvrdu o uplaćenoj pristojbi koja iznosi 2% od vrijednosti tražbine, ali ne više od 500,00 kn,  a uplaćuje se na račun državnog proračuna broj : </w:t>
      </w:r>
      <w:r w:rsidR="0023225D">
        <w:t xml:space="preserve">HR12 </w:t>
      </w:r>
      <w:r w:rsidR="004C3E46">
        <w:t>1001</w:t>
      </w:r>
      <w:r w:rsidR="0023225D">
        <w:t xml:space="preserve"> </w:t>
      </w:r>
      <w:r w:rsidR="004C3E46">
        <w:t>005</w:t>
      </w:r>
      <w:r w:rsidR="0023225D">
        <w:t xml:space="preserve">1 </w:t>
      </w:r>
      <w:r w:rsidR="004C3E46">
        <w:t>8630</w:t>
      </w:r>
      <w:r w:rsidR="0023225D">
        <w:t xml:space="preserve"> </w:t>
      </w:r>
      <w:r w:rsidR="004C3E46">
        <w:t>0016</w:t>
      </w:r>
      <w:r w:rsidR="0023225D">
        <w:t xml:space="preserve"> </w:t>
      </w:r>
      <w:r w:rsidR="004C3E46">
        <w:t>0 model</w:t>
      </w:r>
      <w:r w:rsidR="0023225D">
        <w:t xml:space="preserve"> HR</w:t>
      </w:r>
      <w:r w:rsidR="004C3E46">
        <w:t>64 pozivom na broj 5045-3531-</w:t>
      </w:r>
      <w:r w:rsidR="005B20A4">
        <w:t>1735</w:t>
      </w:r>
      <w:r w:rsidR="00573CDB">
        <w:t>-2015.</w:t>
      </w:r>
    </w:p>
    <w:p w:rsidRDefault="004C3E46" w:rsidP="004C3E46" w:rsidR="004C3E46"/>
    <w:p w:rsidRDefault="004C3E46" w:rsidP="004C3E46" w:rsidR="004C3E46"/>
    <w:p w:rsidRDefault="00AA6ED4" w:rsidP="004C3E46" w:rsidR="004C3E46">
      <w:r>
        <w:t>X</w:t>
      </w:r>
      <w:r w:rsidR="004C3E46">
        <w:t xml:space="preserve"> Ročište vjerovnika na kojem se ispituju prijavljene tražbine ( ispitno ročište) određuje se za dan</w:t>
      </w:r>
    </w:p>
    <w:p w:rsidRDefault="006C69DF" w:rsidP="004C3E46" w:rsidR="004C3E46">
      <w:pPr>
        <w:jc w:val="center"/>
      </w:pPr>
      <w:r>
        <w:t>15. rujna</w:t>
      </w:r>
      <w:r w:rsidR="004C3E46">
        <w:t xml:space="preserve"> 201</w:t>
      </w:r>
      <w:r w:rsidR="0023225D">
        <w:t>6</w:t>
      </w:r>
      <w:r w:rsidR="004C3E46">
        <w:t>.g. u</w:t>
      </w:r>
      <w:r w:rsidR="00AA6ED4">
        <w:t xml:space="preserve"> </w:t>
      </w:r>
      <w:r w:rsidR="00D256AA">
        <w:t>09,00</w:t>
      </w:r>
      <w:r w:rsidR="00AA6ED4">
        <w:t xml:space="preserve">  </w:t>
      </w:r>
      <w:r w:rsidR="004C3E46">
        <w:t xml:space="preserve"> sati</w:t>
      </w:r>
    </w:p>
    <w:p w:rsidRDefault="004C3E46" w:rsidP="004C3E46" w:rsidR="004C3E46">
      <w:pPr>
        <w:jc w:val="center"/>
      </w:pPr>
    </w:p>
    <w:p w:rsidRDefault="004C3E46" w:rsidP="004C3E46" w:rsidR="004C3E46">
      <w:pPr>
        <w:pStyle w:val="Odlomakpopisa1"/>
        <w:ind w:left="900"/>
      </w:pPr>
      <w:r>
        <w:t xml:space="preserve">u prostorijama Trgovačkog suda Osijek Stalna služba u Slavonskom Brodu, Trg pobjede 13, </w:t>
      </w:r>
    </w:p>
    <w:p w:rsidRDefault="004C3E46" w:rsidP="004C3E46" w:rsidR="004C3E46">
      <w:pPr>
        <w:ind w:left="540"/>
        <w:jc w:val="center"/>
      </w:pPr>
      <w:r>
        <w:t>soba 77/III kat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r>
        <w:t>X</w:t>
      </w:r>
      <w:r w:rsidR="00EC5C40">
        <w:t>I</w:t>
      </w:r>
      <w:r>
        <w:t xml:space="preserve">  Ročište vjerovnika na kojem će se na temelju izvješća stečajnog upravitelja odlučivati o daljnjem tijeku stečajnog postupka ( izvještajno ročište) održati će se istog dana i na istom mjestu u </w:t>
      </w:r>
      <w:r w:rsidR="00D256AA">
        <w:t>11,00</w:t>
      </w:r>
      <w:r>
        <w:t xml:space="preserve"> sati.</w:t>
      </w: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</w:p>
    <w:p w:rsidRDefault="004C3E46" w:rsidP="0023225D" w:rsidR="004C3E46">
      <w:pPr>
        <w:ind w:left="540"/>
        <w:jc w:val="center"/>
      </w:pPr>
      <w:r>
        <w:t>O b r a z l o ž e n j e</w:t>
      </w:r>
    </w:p>
    <w:p w:rsidRDefault="00F45853" w:rsidP="006209DD" w:rsidR="00F45853">
      <w:pPr>
        <w:ind w:left="540"/>
        <w:jc w:val="both"/>
      </w:pPr>
    </w:p>
    <w:p w:rsidRDefault="00F45853" w:rsidP="006209DD" w:rsidR="005B20A4">
      <w:pPr>
        <w:ind w:firstLine="540"/>
        <w:jc w:val="both"/>
      </w:pPr>
      <w:r>
        <w:t>Prijedlog za otvaranje stečajnog postupka podnijela je</w:t>
      </w:r>
      <w:r w:rsidR="005B20A4">
        <w:t xml:space="preserve"> FINA RC Osijek, Podružnica Slavonski Brod</w:t>
      </w:r>
      <w:r>
        <w:t>. U prijedlogu navodi da</w:t>
      </w:r>
      <w:r w:rsidR="00AC0048">
        <w:t xml:space="preserve"> u očevidniku redoslijeda osnova za plaćanje dužnik ima evidentirane neizvršene osnove za plaćanje u neprekidnom razdoblju od 120 dana, u ukupnom iznosu 697.548,10 kn te da ima 4 zaposlene osobe.</w:t>
      </w:r>
    </w:p>
    <w:p w:rsidRDefault="00AC0048" w:rsidP="006209DD" w:rsidR="00AC0048">
      <w:pPr>
        <w:ind w:firstLine="540"/>
        <w:jc w:val="both"/>
      </w:pPr>
      <w:r>
        <w:t xml:space="preserve">Na zakazanom ročištu dana 30. </w:t>
      </w:r>
      <w:r w:rsidR="00FF5DF3">
        <w:t>l</w:t>
      </w:r>
      <w:r>
        <w:t xml:space="preserve">ipnja 2016.g. radi utvrđivanja uvjeta za otvaranje stečajnog postupka dužnik je putem punomoćnika predao </w:t>
      </w:r>
      <w:proofErr w:type="spellStart"/>
      <w:r>
        <w:t>prokazni</w:t>
      </w:r>
      <w:proofErr w:type="spellEnd"/>
      <w:r>
        <w:t xml:space="preserve"> popis imovine, izvatke iz </w:t>
      </w:r>
      <w:proofErr w:type="spellStart"/>
      <w:r>
        <w:t>zk</w:t>
      </w:r>
      <w:proofErr w:type="spellEnd"/>
      <w:r>
        <w:t xml:space="preserve"> knjiga i bilancu stanja na dan 31.12.2015.g., račun dobiti i gubitka kao i bilancu na dan 31.12.2014.g. te bilancu na dan 31.12.2013.g., te račun dobiti </w:t>
      </w:r>
      <w:r w:rsidR="00FF5DF3">
        <w:t xml:space="preserve">i </w:t>
      </w:r>
      <w:r>
        <w:t xml:space="preserve">gubitka za 2013. </w:t>
      </w:r>
      <w:r w:rsidR="00FF5DF3">
        <w:t>i</w:t>
      </w:r>
      <w:r>
        <w:t xml:space="preserve"> 2014.g. kao i pismo namjere od G.M.T. </w:t>
      </w:r>
      <w:proofErr w:type="spellStart"/>
      <w:r>
        <w:t>Limited</w:t>
      </w:r>
      <w:proofErr w:type="spellEnd"/>
      <w:r>
        <w:t xml:space="preserve"> iz Brazila, te je punomoćnik predložio vještačenje po građevinskom i poljoprivrednom vještaku na vrijednost objekata i zemljišta jer da je imovina daleko veća od postojećeg duga, a s obzirom na pismo namjere</w:t>
      </w:r>
      <w:r w:rsidR="00FF5DF3">
        <w:t>,</w:t>
      </w:r>
      <w:r>
        <w:t xml:space="preserve"> te očekujući urod od grožđa u rujnu</w:t>
      </w:r>
      <w:r w:rsidR="00FF5DF3">
        <w:t>,</w:t>
      </w:r>
      <w:r>
        <w:t xml:space="preserve"> da će biti realiziran i prodan čime bi se namirila sva potraživanja.</w:t>
      </w:r>
    </w:p>
    <w:p w:rsidRDefault="00FF5DF3" w:rsidP="006209DD" w:rsidR="005B20A4">
      <w:pPr>
        <w:ind w:firstLine="540"/>
        <w:jc w:val="both"/>
      </w:pPr>
      <w:r>
        <w:lastRenderedPageBreak/>
        <w:t>Iz</w:t>
      </w:r>
      <w:r w:rsidR="001500EE">
        <w:t xml:space="preserve"> priloženih isprava proizlazi da je dužnik nesposoban za plaćanje jer u očevidniku redosl</w:t>
      </w:r>
      <w:r w:rsidR="004C2F74">
        <w:t>i</w:t>
      </w:r>
      <w:r w:rsidR="001500EE">
        <w:t xml:space="preserve">jeda osnova za plaćanje koji se vodi kod FIN-e ima evidentiranih neizvršenih osnova za plaćanje u neprekidnom razdoblju do 120 dana u ukupnom iznosu od 697.548,10 kn, </w:t>
      </w:r>
      <w:r w:rsidR="004C2F74">
        <w:t>č</w:t>
      </w:r>
      <w:r w:rsidR="001500EE">
        <w:t>ime je ispunjen stečajni razlog iz čl. 6.st.2. Stečajnog zakona.</w:t>
      </w:r>
    </w:p>
    <w:p w:rsidRDefault="001500EE" w:rsidP="006209DD" w:rsidR="004C2F74">
      <w:pPr>
        <w:ind w:firstLine="540"/>
        <w:jc w:val="both"/>
      </w:pPr>
      <w:r>
        <w:t xml:space="preserve">Što se tiče nekretnina iste su sve </w:t>
      </w:r>
      <w:proofErr w:type="spellStart"/>
      <w:r>
        <w:t>opterečene</w:t>
      </w:r>
      <w:proofErr w:type="spellEnd"/>
      <w:r>
        <w:t xml:space="preserve"> založnim pravima u visokom iznosu</w:t>
      </w:r>
      <w:r w:rsidR="004C2F74">
        <w:t>, a iz bilanci proizlazi da je dužnik poslovao u jednom periodu sa gubitkom.</w:t>
      </w:r>
    </w:p>
    <w:p w:rsidRDefault="004C2F74" w:rsidP="006209DD" w:rsidR="004C2F74">
      <w:pPr>
        <w:ind w:firstLine="540"/>
        <w:jc w:val="both"/>
      </w:pPr>
      <w:r>
        <w:t>Sud nije prihvatio prijedlog za vještačenjem imovine dužnika jer je ispunjen stečajni razlog kako je gore navedeno</w:t>
      </w:r>
      <w:r w:rsidR="00EC5C40">
        <w:t>,</w:t>
      </w:r>
      <w:r>
        <w:t xml:space="preserve"> te je stoga odlučeno kao u izreci.</w:t>
      </w:r>
    </w:p>
    <w:p w:rsidRDefault="004C2F74" w:rsidP="006209DD" w:rsidR="005B20A4">
      <w:pPr>
        <w:ind w:firstLine="540"/>
        <w:jc w:val="both"/>
      </w:pPr>
      <w:r>
        <w:t>Pismo namjere nije potpisano a i ono ne predstavlja javnu ispravu o pristupanju dugu.</w:t>
      </w:r>
    </w:p>
    <w:p w:rsidRDefault="00E03DF7" w:rsidP="0038145E" w:rsidR="00E03DF7">
      <w:pPr>
        <w:ind w:firstLine="540"/>
        <w:jc w:val="both"/>
      </w:pPr>
    </w:p>
    <w:p w:rsidRDefault="00BF0CAE" w:rsidP="0038145E" w:rsidR="00F45853">
      <w:pPr>
        <w:ind w:firstLine="540"/>
        <w:jc w:val="both"/>
      </w:pPr>
      <w:r>
        <w:t xml:space="preserve"> Pod točkom II </w:t>
      </w:r>
      <w:r w:rsidR="00F905F8">
        <w:t xml:space="preserve">odlučeno je temeljem </w:t>
      </w:r>
      <w:r w:rsidR="00D63159">
        <w:t xml:space="preserve">čl. </w:t>
      </w:r>
      <w:smartTag w:element="metricconverter" w:uri="urn:schemas-microsoft-com:office:smarttags">
        <w:smartTagPr>
          <w:attr w:val="85. st" w:name="ProductID"/>
        </w:smartTagPr>
        <w:r w:rsidR="00D63159">
          <w:t>85. st</w:t>
        </w:r>
      </w:smartTag>
      <w:r w:rsidR="00D63159">
        <w:t xml:space="preserve">. 1. </w:t>
      </w:r>
      <w:r w:rsidR="00EA400A">
        <w:t xml:space="preserve">Ispitno izvještajno ročište zakazano je prema čl. </w:t>
      </w:r>
      <w:smartTag w:element="metricconverter" w:uri="urn:schemas-microsoft-com:office:smarttags">
        <w:smartTagPr>
          <w:attr w:val="130. st" w:name="ProductID"/>
        </w:smartTagPr>
        <w:r w:rsidR="00EA400A">
          <w:t>130. st</w:t>
        </w:r>
      </w:smartTag>
      <w:r w:rsidR="00EA400A">
        <w:t>. 4. Stečajnog zakona</w:t>
      </w:r>
      <w:r w:rsidR="00993A13">
        <w:t>, a poziv dužnicima sukladno čl. 129. Stečajnog zakona</w:t>
      </w:r>
      <w:r w:rsidR="00F45853">
        <w:t>.</w:t>
      </w: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</w:p>
    <w:p w:rsidRDefault="004C3E46" w:rsidP="00EC5C40" w:rsidR="004C3E46">
      <w:pPr>
        <w:ind w:left="540"/>
      </w:pPr>
      <w:r>
        <w:t xml:space="preserve">U Slavonskom Brodu, </w:t>
      </w:r>
      <w:r w:rsidR="00FF5DF3">
        <w:t>1. srpnja</w:t>
      </w:r>
      <w:r>
        <w:t xml:space="preserve"> 201</w:t>
      </w:r>
      <w:r w:rsidR="0023225D">
        <w:t>6</w:t>
      </w:r>
      <w:r>
        <w:t>.</w:t>
      </w:r>
      <w:r w:rsidR="00D256AA">
        <w:t>g.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  <w:jc w:val="center"/>
      </w:pPr>
      <w:r>
        <w:t xml:space="preserve">                                                                                             Stečajni sudac: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  <w:jc w:val="center"/>
      </w:pPr>
      <w:r>
        <w:t xml:space="preserve">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  <w:r>
        <w:br/>
        <w:t>NAPUTAK O PRAVNOM LIJEKU</w:t>
      </w: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  <w:r>
        <w:t>Protiv ovog rješenja dopuštena je žalba u</w:t>
      </w:r>
    </w:p>
    <w:p w:rsidRDefault="004C3E46" w:rsidP="004C3E46" w:rsidR="004C3E46">
      <w:pPr>
        <w:ind w:left="540"/>
      </w:pPr>
      <w:r>
        <w:t xml:space="preserve">roku od 8 dana. Rok počinje teći </w:t>
      </w:r>
    </w:p>
    <w:p w:rsidRDefault="004C3E46" w:rsidP="004C3E46" w:rsidR="004C3E46">
      <w:pPr>
        <w:ind w:left="540"/>
      </w:pPr>
      <w:r>
        <w:t>nakon proteka 8 dana od dana objave</w:t>
      </w:r>
    </w:p>
    <w:p w:rsidRDefault="002B4DD1" w:rsidP="004C3E46" w:rsidR="004C3E46">
      <w:pPr>
        <w:ind w:left="540"/>
      </w:pPr>
      <w:r>
        <w:t>E-oglasna ploča</w:t>
      </w:r>
      <w:r w:rsidR="004C3E46">
        <w:t>.</w:t>
      </w:r>
    </w:p>
    <w:p w:rsidRDefault="004C3E46" w:rsidP="004C3E46" w:rsidR="004C3E46">
      <w:pPr>
        <w:ind w:left="540"/>
      </w:pPr>
      <w:r>
        <w:t>Žalba se upućuje Trgovačkom sudu Osijek</w:t>
      </w:r>
    </w:p>
    <w:p w:rsidRDefault="004C3E46" w:rsidP="004C3E46" w:rsidR="004C3E46">
      <w:pPr>
        <w:ind w:left="540"/>
      </w:pPr>
      <w:r>
        <w:t>Stalna služba Slavonski Brod u 3 primjerka ,</w:t>
      </w:r>
    </w:p>
    <w:p w:rsidRDefault="004C3E46" w:rsidP="004C3E46" w:rsidR="004C3E46">
      <w:pPr>
        <w:ind w:left="540"/>
      </w:pPr>
      <w:r>
        <w:t>a o žalbi odlučuje VTS RH Zagreb.</w:t>
      </w:r>
    </w:p>
    <w:p w:rsidRDefault="004C3E46" w:rsidP="004C3E46" w:rsidR="004C3E46">
      <w:pPr>
        <w:jc w:val="center"/>
      </w:pPr>
    </w:p>
    <w:p w:rsidRDefault="004C3E46" w:rsidP="004C3E46" w:rsidR="004C3E46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5B20A4" w:rsidP="004C3E46" w:rsidR="005B20A4">
      <w:pPr>
        <w:jc w:val="center"/>
      </w:pPr>
    </w:p>
    <w:p w:rsidRDefault="005B20A4" w:rsidP="004C3E46" w:rsidR="005B20A4">
      <w:pPr>
        <w:jc w:val="center"/>
      </w:pPr>
    </w:p>
    <w:p w:rsidRDefault="005B20A4" w:rsidP="004C3E46" w:rsidR="005B20A4">
      <w:pPr>
        <w:jc w:val="center"/>
      </w:pPr>
    </w:p>
    <w:p w:rsidRDefault="005B20A4" w:rsidP="004C3E46" w:rsidR="005B20A4">
      <w:pPr>
        <w:jc w:val="center"/>
      </w:pPr>
    </w:p>
    <w:p w:rsidRDefault="007A793B" w:rsidP="004C3E46" w:rsidR="007A793B">
      <w:pPr>
        <w:jc w:val="center"/>
      </w:pPr>
    </w:p>
    <w:p w:rsidRDefault="004C3E46" w:rsidP="004C3E46" w:rsidR="004C3E46">
      <w:r>
        <w:t>Dna/</w:t>
      </w:r>
    </w:p>
    <w:p w:rsidRDefault="004C3E46" w:rsidP="004C3E46" w:rsidR="004C3E46">
      <w:r>
        <w:t>Rješenje dostaviti:</w:t>
      </w:r>
    </w:p>
    <w:p w:rsidRDefault="00FF5DF3" w:rsidP="007A793B" w:rsidR="007A793B">
      <w:pPr>
        <w:numPr>
          <w:ilvl w:val="0"/>
          <w:numId w:val="8"/>
        </w:numPr>
      </w:pPr>
      <w:r>
        <w:t>D</w:t>
      </w:r>
      <w:r w:rsidR="007A793B">
        <w:t>užniku</w:t>
      </w:r>
      <w:r>
        <w:t>- po punomoćniku</w:t>
      </w:r>
      <w:r w:rsidR="007A793B">
        <w:t>,</w:t>
      </w:r>
    </w:p>
    <w:p w:rsidRDefault="005E416B" w:rsidP="007A793B" w:rsidR="005E416B">
      <w:pPr>
        <w:numPr>
          <w:ilvl w:val="0"/>
          <w:numId w:val="8"/>
        </w:numPr>
      </w:pPr>
      <w:r>
        <w:t>stečajnom upravitelju</w:t>
      </w:r>
    </w:p>
    <w:p w:rsidRDefault="005B20A4" w:rsidP="007A793B" w:rsidR="007A793B">
      <w:pPr>
        <w:numPr>
          <w:ilvl w:val="0"/>
          <w:numId w:val="8"/>
        </w:numPr>
      </w:pPr>
      <w:r>
        <w:t>e- og</w:t>
      </w:r>
      <w:r w:rsidR="00447B07">
        <w:t>l</w:t>
      </w:r>
      <w:r>
        <w:t>asna ploča suda</w:t>
      </w:r>
      <w:r w:rsidR="00106F26">
        <w:t>,</w:t>
      </w:r>
    </w:p>
    <w:p w:rsidRDefault="00106F26" w:rsidP="007A793B" w:rsidR="00106F26">
      <w:pPr>
        <w:numPr>
          <w:ilvl w:val="0"/>
          <w:numId w:val="8"/>
        </w:numPr>
      </w:pPr>
      <w:r>
        <w:t>poreznoj upravi</w:t>
      </w:r>
    </w:p>
    <w:p w:rsidRDefault="00106F26" w:rsidP="007A793B" w:rsidR="00106F26">
      <w:pPr>
        <w:numPr>
          <w:ilvl w:val="0"/>
          <w:numId w:val="8"/>
        </w:numPr>
      </w:pPr>
      <w:r>
        <w:t>predlagatelju</w:t>
      </w:r>
    </w:p>
    <w:p w:rsidRDefault="00106F26" w:rsidP="007A793B" w:rsidR="00106F26">
      <w:pPr>
        <w:numPr>
          <w:ilvl w:val="0"/>
          <w:numId w:val="8"/>
        </w:numPr>
      </w:pPr>
      <w:r>
        <w:t>bankama</w:t>
      </w:r>
    </w:p>
    <w:p w:rsidRDefault="00106F26" w:rsidP="007A793B" w:rsidR="00106F26">
      <w:pPr>
        <w:numPr>
          <w:ilvl w:val="0"/>
          <w:numId w:val="8"/>
        </w:numPr>
      </w:pPr>
      <w:r>
        <w:t>ŽDO</w:t>
      </w:r>
    </w:p>
    <w:p w:rsidRDefault="007A793B" w:rsidP="007A793B" w:rsidR="007A793B">
      <w:pPr>
        <w:numPr>
          <w:ilvl w:val="0"/>
          <w:numId w:val="8"/>
        </w:numPr>
      </w:pPr>
      <w:r>
        <w:t>registru suda-odmah- u e obliku</w:t>
      </w:r>
    </w:p>
    <w:p w:rsidRDefault="00EC5C40" w:rsidP="007A793B" w:rsidR="00EC5C40">
      <w:pPr>
        <w:numPr>
          <w:ilvl w:val="0"/>
          <w:numId w:val="8"/>
        </w:numPr>
      </w:pPr>
      <w:proofErr w:type="spellStart"/>
      <w:r>
        <w:t>zk</w:t>
      </w:r>
      <w:proofErr w:type="spellEnd"/>
      <w:r>
        <w:t xml:space="preserve"> odjel Općinskog suda </w:t>
      </w:r>
      <w:proofErr w:type="spellStart"/>
      <w:r>
        <w:t>Sl.Brod</w:t>
      </w:r>
      <w:proofErr w:type="spellEnd"/>
      <w:r>
        <w:t xml:space="preserve"> uz dopis- </w:t>
      </w:r>
    </w:p>
    <w:p w:rsidRDefault="0023225D" w:rsidP="004C3E46" w:rsidR="0023225D"/>
    <w:p w:rsidRDefault="0023225D" w:rsidP="004C3E46" w:rsidR="0023225D"/>
    <w:p w:rsidRDefault="004C3E46" w:rsidP="004C3E46" w:rsidR="004C3E46"/>
    <w:p w:rsidRDefault="00FF5DF3" w:rsidP="004C3E46" w:rsidR="004C3E46">
      <w:r>
        <w:t>1.7.</w:t>
      </w:r>
      <w:r w:rsidR="004C3E46">
        <w:t>201</w:t>
      </w:r>
      <w:r w:rsidR="0023225D">
        <w:t>6</w:t>
      </w:r>
      <w:r w:rsidR="004C3E46">
        <w:t xml:space="preserve">.               S u d a c </w:t>
      </w:r>
    </w:p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>
      <w:pPr>
        <w:jc w:val="center"/>
      </w:pPr>
    </w:p>
    <w:p w:rsidRDefault="008879EF" w:rsidP="001874FA" w:rsidR="008879EF" w:rsidRPr="001874FA"/>
    <w:sectPr w:rsidR="008879EF" w:rsidRPr="001874F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3002F"/>
    <w:multiLevelType w:val="hybridMultilevel"/>
    <w:tmpl w:val="4478234C"/>
    <w:lvl w:tplc="84041080" w:ilvl="0">
      <w:start w:val="1"/>
      <w:numFmt w:val="decimal"/>
      <w:lvlText w:val="%1."/>
      <w:lvlJc w:val="left"/>
      <w:pPr>
        <w:tabs>
          <w:tab w:pos="1293" w:val="num"/>
        </w:tabs>
        <w:ind w:hanging="585" w:left="12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197EDD"/>
    <w:multiLevelType w:val="hybridMultilevel"/>
    <w:tmpl w:val="F6F253CC"/>
    <w:lvl w:tplc="050C03BE" w:ilvl="0">
      <w:start w:val="144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0E992A51"/>
    <w:multiLevelType w:val="hybridMultilevel"/>
    <w:tmpl w:val="960818E6"/>
    <w:lvl w:tplc="AF44668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204A1B"/>
    <w:multiLevelType w:val="hybridMultilevel"/>
    <w:tmpl w:val="97B0BB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0854297"/>
    <w:multiLevelType w:val="hybridMultilevel"/>
    <w:tmpl w:val="60F06B34"/>
    <w:lvl w:tplc="80B4E58A" w:ilvl="0">
      <w:start w:val="208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7">
    <w:nsid w:val="63E632CD"/>
    <w:multiLevelType w:val="hybridMultilevel"/>
    <w:tmpl w:val="23DCF5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65C293E"/>
    <w:multiLevelType w:val="hybridMultilevel"/>
    <w:tmpl w:val="3E4A1B4C"/>
    <w:lvl w:tplc="457AEDF4" w:ilvl="0">
      <w:start w:val="205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4043AB"/>
    <w:multiLevelType w:val="hybridMultilevel"/>
    <w:tmpl w:val="C2027E12"/>
    <w:lvl w:tplc="6B5C2206" w:ilvl="0">
      <w:start w:val="3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5"/>
  </w:num>
  <w:num w:numId="9">
    <w:abstractNumId w:val="11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83235"/>
    <w:rsid w:val="00085641"/>
    <w:rsid w:val="000B217E"/>
    <w:rsid w:val="000C23DE"/>
    <w:rsid w:val="00106F26"/>
    <w:rsid w:val="0010748B"/>
    <w:rsid w:val="001124F2"/>
    <w:rsid w:val="001500EE"/>
    <w:rsid w:val="001874FA"/>
    <w:rsid w:val="001F5CCB"/>
    <w:rsid w:val="002207E6"/>
    <w:rsid w:val="0023225D"/>
    <w:rsid w:val="00253F8B"/>
    <w:rsid w:val="00257F2A"/>
    <w:rsid w:val="0026264B"/>
    <w:rsid w:val="002A2AC9"/>
    <w:rsid w:val="002A3CA4"/>
    <w:rsid w:val="002B4DD1"/>
    <w:rsid w:val="002B5916"/>
    <w:rsid w:val="00343A00"/>
    <w:rsid w:val="0034435B"/>
    <w:rsid w:val="00355400"/>
    <w:rsid w:val="00377BCD"/>
    <w:rsid w:val="0038145E"/>
    <w:rsid w:val="00391516"/>
    <w:rsid w:val="003B1795"/>
    <w:rsid w:val="003C18D1"/>
    <w:rsid w:val="003F63E8"/>
    <w:rsid w:val="00405AC3"/>
    <w:rsid w:val="004225B3"/>
    <w:rsid w:val="00437DCD"/>
    <w:rsid w:val="00447B07"/>
    <w:rsid w:val="004C2F74"/>
    <w:rsid w:val="004C3E46"/>
    <w:rsid w:val="00573CDB"/>
    <w:rsid w:val="0057763A"/>
    <w:rsid w:val="005B20A4"/>
    <w:rsid w:val="005E416B"/>
    <w:rsid w:val="00606B9E"/>
    <w:rsid w:val="00606DF1"/>
    <w:rsid w:val="00612767"/>
    <w:rsid w:val="006209DD"/>
    <w:rsid w:val="006355FA"/>
    <w:rsid w:val="00660575"/>
    <w:rsid w:val="006A7927"/>
    <w:rsid w:val="006B3C30"/>
    <w:rsid w:val="006C418D"/>
    <w:rsid w:val="006C69DF"/>
    <w:rsid w:val="006C6EBB"/>
    <w:rsid w:val="006F3AC5"/>
    <w:rsid w:val="006F4D23"/>
    <w:rsid w:val="00790364"/>
    <w:rsid w:val="00790DC3"/>
    <w:rsid w:val="0079726E"/>
    <w:rsid w:val="007A372D"/>
    <w:rsid w:val="007A793B"/>
    <w:rsid w:val="007E2DE2"/>
    <w:rsid w:val="00855BBC"/>
    <w:rsid w:val="008879EF"/>
    <w:rsid w:val="008A2759"/>
    <w:rsid w:val="008A587F"/>
    <w:rsid w:val="008F0C95"/>
    <w:rsid w:val="009016D6"/>
    <w:rsid w:val="0091093A"/>
    <w:rsid w:val="009317E8"/>
    <w:rsid w:val="00936AE5"/>
    <w:rsid w:val="009610E8"/>
    <w:rsid w:val="0098052C"/>
    <w:rsid w:val="00984007"/>
    <w:rsid w:val="00993A13"/>
    <w:rsid w:val="009A3CE8"/>
    <w:rsid w:val="009C0C92"/>
    <w:rsid w:val="00A045E8"/>
    <w:rsid w:val="00A200FE"/>
    <w:rsid w:val="00A85027"/>
    <w:rsid w:val="00AA4DB9"/>
    <w:rsid w:val="00AA6ED4"/>
    <w:rsid w:val="00AB60F5"/>
    <w:rsid w:val="00AC0048"/>
    <w:rsid w:val="00AC081E"/>
    <w:rsid w:val="00AC373F"/>
    <w:rsid w:val="00AC5246"/>
    <w:rsid w:val="00AF09D2"/>
    <w:rsid w:val="00B06201"/>
    <w:rsid w:val="00B4687F"/>
    <w:rsid w:val="00BC2AF3"/>
    <w:rsid w:val="00BC3598"/>
    <w:rsid w:val="00BF0CAE"/>
    <w:rsid w:val="00BF4C73"/>
    <w:rsid w:val="00C93420"/>
    <w:rsid w:val="00CE1F69"/>
    <w:rsid w:val="00CE3A9C"/>
    <w:rsid w:val="00CF1799"/>
    <w:rsid w:val="00D0771E"/>
    <w:rsid w:val="00D16609"/>
    <w:rsid w:val="00D256AA"/>
    <w:rsid w:val="00D55678"/>
    <w:rsid w:val="00D63159"/>
    <w:rsid w:val="00D76172"/>
    <w:rsid w:val="00D814D8"/>
    <w:rsid w:val="00DC7704"/>
    <w:rsid w:val="00DD0A99"/>
    <w:rsid w:val="00DE4D50"/>
    <w:rsid w:val="00E03DF7"/>
    <w:rsid w:val="00E24EF2"/>
    <w:rsid w:val="00E3637D"/>
    <w:rsid w:val="00E92164"/>
    <w:rsid w:val="00E92933"/>
    <w:rsid w:val="00EA0E25"/>
    <w:rsid w:val="00EA400A"/>
    <w:rsid w:val="00EC5C40"/>
    <w:rsid w:val="00ED6D5E"/>
    <w:rsid w:val="00F45853"/>
    <w:rsid w:val="00F57C56"/>
    <w:rsid w:val="00F75E30"/>
    <w:rsid w:val="00F8074A"/>
    <w:rsid w:val="00F905F8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C95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7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C95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7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 i usluge u poljoprivredi i turizmu</izvorni_sadrzaj>
    <derivirana_varijabla naziv="DomainObject.Predmet.ProtustrankaFormated_1">  AGROEKONOMIJA društvo s ograničenom odgovornošću za proizvodnju i usluge u poljoprivredi i turizmu</derivirana_varijabla>
  </DomainObject.Predmet.ProtustrankaFormated>
  <DomainObject.Predmet.ProtustrankaFormatedOIB>
    <izvorni_sadrzaj>  AGROEKONOMIJA društvo s ograničenom odgovornošću za proizvodnju i usluge u poljoprivredi i turizmu, OIB 46050557817</izvorni_sadrzaj>
    <derivirana_varijabla naziv="DomainObject.Predmet.ProtustrankaFormatedOIB_1">  AGROEKONOMIJA društvo s ograničenom odgovornošću za proizvodnju i usluge u poljoprivredi i turizmu, OIB 46050557817</derivirana_varijabla>
  </DomainObject.Predmet.ProtustrankaFormatedOIB>
  <DomainObject.Predmet.ProtustrankaFormatedWithAdress>
    <izvorni_sadrzaj> AGROEKONOMIJA društvo s ograničenom odgovornošću za proizvodnju i usluge u poljoprivredi i turizmu, Ive Lole Ribara 16, 35214 Staro Topolje</izvorni_sadrzaj>
    <derivirana_varijabla naziv="DomainObject.Predmet.ProtustrankaFormatedWithAdress_1"> AGROEKONOMIJA društvo s ograničenom odgovornošću za proizvodnju i usluge u poljoprivredi i turizmu,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turizmu, OIB 46050557817, Ive Lole Ribara 16, 35214 Staro Topolje</izvorni_sadrzaj>
    <derivirana_varijabla naziv="DomainObject.Predmet.ProtustrankaFormatedWithAdressOIB_1"> AGROEKONOMIJA društvo s ograničenom odgovornošću za proizvodnju i usluge u poljoprivredi i turizmu,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Ive Lole Ribara 16, 35214 Staro Topolje</izvorni_sadrzaj>
    <derivirana_varijabla naziv="DomainObject.Predmet.ProtustrankaWithAdress_1">AGROEKONOMIJA društvo s ograničenom odgovornošću za proizvodnju i usluge u poljoprivredi i turizmu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turizmu, OIB 46050557817, Ive Lole Ribara 16, 35214 Staro Topolje</izvorni_sadrzaj>
    <derivirana_varijabla naziv="DomainObject.Predmet.ProtustrankaWithAdressOIB_1">AGROEKONOMIJA društvo s ograničenom odgovornošću za proizvodnju i usluge u poljoprivredi i turizmu,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</izvorni_sadrzaj>
    <derivirana_varijabla naziv="DomainObject.Predmet.ProtustrankaNazivFormated_1">AGROEKONOMIJA društvo s ograničenom odgovornošću za proizvodnju i usluge u poljoprivredi i turizmu</derivirana_varijabla>
  </DomainObject.Predmet.ProtustrankaNazivFormated>
  <DomainObject.Predmet.ProtustrankaNazivFormatedOIB>
    <izvorni_sadrzaj>AGROEKONOMIJA društvo s ograničenom odgovornošću za proizvodnju i usluge u poljoprivredi i turizmu, OIB 46050557817</izvorni_sadrzaj>
    <derivirana_varijabla naziv="DomainObject.Predmet.ProtustrankaNazivFormatedOIB_1">AGROEKONOMIJA društvo s ograničenom odgovornošću za proizvodnju i usluge u poljoprivredi i turizmu,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</item>
    </izvorni_sadrzaj>
    <derivirana_varijabla naziv="DomainObject.Predmet.ProtuStrankaListFormated_1">
      <item>AGROEKONOMIJA društvo s ograničenom odgovornošću za proizvodnju i usluge u poljoprivredi i turizmu</item>
    </derivirana_varijabla>
  </DomainObject.Predmet.ProtuStrankaListFormated>
  <DomainObject.Predmet.ProtuStrankaListFormatedOIB>
    <izvorni_sadrzaj>
      <item>AGROEKONOMIJA društvo s ograničenom odgovornošću za proizvodnju i usluge u poljoprivredi i turizmu, OIB 46050557817</item>
    </izvorni_sadrzaj>
    <derivirana_varijabla naziv="DomainObject.Predmet.ProtuStrankaListFormatedOIB_1">
      <item>AGROEKONOMIJA društvo s ograničenom odgovornošću za proizvodnju i usluge u poljoprivredi i turizmu,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</item>
    </izvorni_sadrzaj>
    <derivirana_varijabla naziv="DomainObject.Predmet.ProtuStrankaListNazivFormated_1">
      <item>AGROEKONOMIJA društvo s ograničenom odgovornošću za proizvodnju i usluge u poljoprivredi i turizmu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turizmu, OIB 46050557817</item>
    </izvorni_sadrzaj>
    <derivirana_varijabla naziv="DomainObject.Predmet.ProtuStrankaListNazivFormatedOIB_1">
      <item>AGROEKONOMIJA društvo s ograničenom odgovornošću za proizvodnju i usluge u poljoprivredi i turizmu, OIB 46050557817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</izvorni_sadrzaj>
    <derivirana_varijabla naziv="DomainObject.Predmet.ProtustrankaIDrugi_1">AGROEKONOMIJA društvo s ograničenom odgovornošću za proizvodnju i usluge u poljoprivredi i turizmu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turizmu, OIB 46050557817, Ive Lole Ribara 16, 35214 Staro Topolje</izvorni_sadrzaj>
    <derivirana_varijabla naziv="DomainObject.Predmet.ProtustrankaIDrugiAdressOIB_1">AGROEKONOMIJA društvo s ograničenom odgovornošću za proizvodnju i usluge u poljoprivredi i turizmu,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</item>
    </izvorni_sadrzaj>
    <derivirana_varijabla naziv="DomainObject.Predmet.SudioniciListNaziv_1">
      <item>FINANCIJSKA AGENCIJA RC OSIJEK</item>
      <item>AGROEKONOMIJA društvo s ograničenom odgovornošću za proizvodnju i usluge u poljoprivredi i turizmu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</izvorni_sadrzaj>
    <derivirana_varijabla naziv="DomainObject.Predmet.SudioniciListNazivOIB_1">
      <item>, OIB 85821130368</item>
      <item>, OIB 46050557817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9</properties:Pages>
  <properties:Words>2274</properties:Words>
  <properties:Characters>10449</properties:Characters>
  <properties:Lines>438</properties:Lines>
  <properties:Paragraphs>281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2016-07-01T07:25:00Z</dcterms:created>
  <dc:creator>bconka</dc:creator>
  <cp:lastModifiedBy>wsadmin</cp:lastModifiedBy>
  <cp:lastPrinted>2016-07-01T08:29:00Z</cp:lastPrinted>
  <dcterms:modified xmlns:xsi="http://www.w3.org/2001/XMLSchema-instance" xsi:type="dcterms:W3CDTF">2016-07-01T08:39:00Z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