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8788" w14:paraId="2ef8788" w:rsidRDefault="002D1A70" w:rsidR="00D51E5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r w:rsidR="00093FA6">
        <w:rPr>
          <w:b/>
        </w:rPr>
        <w:t>St</w:t>
      </w:r>
      <w:r w:rsidR="0053374B" w:rsidRPr="00353FF7">
        <w:rPr>
          <w:b/>
        </w:rPr>
        <w:t>-</w:t>
      </w:r>
      <w:r w:rsidR="00966AA5">
        <w:rPr>
          <w:b/>
        </w:rPr>
        <w:t>2</w:t>
      </w:r>
      <w:r w:rsidR="001D4DE4">
        <w:rPr>
          <w:b/>
        </w:rPr>
        <w:t>063</w:t>
      </w:r>
      <w:r w:rsidR="00CB11E1">
        <w:rPr>
          <w:b/>
        </w:rPr>
        <w:t>/</w:t>
      </w:r>
      <w:r w:rsidR="0071093C">
        <w:rPr>
          <w:b/>
        </w:rPr>
        <w:t>20</w:t>
      </w:r>
      <w:r w:rsidR="00A821B4">
        <w:rPr>
          <w:b/>
        </w:rPr>
        <w:t>1</w:t>
      </w:r>
      <w:r w:rsidR="001D4DE4">
        <w:rPr>
          <w:b/>
        </w:rPr>
        <w:t>6</w:t>
      </w:r>
    </w:p>
    <w:p w:rsidRDefault="00AC547E" w:rsidR="00AC547E"/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Nini Radiću 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A821B4">
        <w:t>predstečajne</w:t>
      </w:r>
      <w:proofErr w:type="spellEnd"/>
      <w:r w:rsidR="00A821B4">
        <w:t xml:space="preserve"> nagodbe </w:t>
      </w:r>
      <w:r w:rsidR="0071093C">
        <w:t xml:space="preserve"> , povodom prijedloga predlagatelja, </w:t>
      </w:r>
      <w:r w:rsidR="001D4DE4">
        <w:t xml:space="preserve">Autoprijevoznički obrt </w:t>
      </w:r>
      <w:proofErr w:type="spellStart"/>
      <w:r w:rsidR="001D4DE4">
        <w:t>Anni</w:t>
      </w:r>
      <w:proofErr w:type="spellEnd"/>
      <w:r w:rsidR="001D4DE4">
        <w:t xml:space="preserve"> Beton </w:t>
      </w:r>
      <w:proofErr w:type="spellStart"/>
      <w:r w:rsidR="001D4DE4">
        <w:t>vl</w:t>
      </w:r>
      <w:proofErr w:type="spellEnd"/>
      <w:r w:rsidR="001D4DE4">
        <w:t xml:space="preserve">. Lovro </w:t>
      </w:r>
      <w:proofErr w:type="spellStart"/>
      <w:r w:rsidR="001D4DE4">
        <w:t>Darojković</w:t>
      </w:r>
      <w:proofErr w:type="spellEnd"/>
      <w:r w:rsidR="001D4DE4">
        <w:t>, OIB:72204021311, Erdutska ulica 9, Dugo Selo,</w:t>
      </w:r>
      <w:r w:rsidR="00966AA5">
        <w:t xml:space="preserve"> </w:t>
      </w:r>
      <w:r>
        <w:t xml:space="preserve"> </w:t>
      </w:r>
      <w:r w:rsidR="001D4DE4">
        <w:t>31</w:t>
      </w:r>
      <w:r w:rsidR="00E67524">
        <w:t xml:space="preserve">. </w:t>
      </w:r>
      <w:r w:rsidR="001D4DE4">
        <w:t>svibnja</w:t>
      </w:r>
      <w:r w:rsidR="00E67524">
        <w:t xml:space="preserve"> </w:t>
      </w:r>
      <w:r>
        <w:t xml:space="preserve"> 201</w:t>
      </w:r>
      <w:r w:rsidR="005C1111">
        <w:t>6</w:t>
      </w:r>
      <w:r>
        <w:t>. godine,</w:t>
      </w: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0512A3">
        <w:t xml:space="preserve">Zakazuje se ročište radi </w:t>
      </w:r>
      <w:r w:rsidR="00C42B0E">
        <w:t xml:space="preserve">odluke o </w:t>
      </w:r>
      <w:r w:rsidR="0012364E">
        <w:t>prijedlog</w:t>
      </w:r>
      <w:r w:rsidR="00C42B0E">
        <w:t>u</w:t>
      </w:r>
      <w:r w:rsidR="0012364E">
        <w:t xml:space="preserve"> za </w:t>
      </w:r>
      <w:r w:rsidR="00002535">
        <w:t xml:space="preserve">sklapanje </w:t>
      </w:r>
      <w:proofErr w:type="spellStart"/>
      <w:r w:rsidR="00002535">
        <w:t>predstečajne</w:t>
      </w:r>
      <w:proofErr w:type="spellEnd"/>
      <w:r w:rsidR="00002535">
        <w:t xml:space="preserve"> nagodbe</w:t>
      </w:r>
      <w:r w:rsidR="00335E34">
        <w:t xml:space="preserve"> na </w:t>
      </w:r>
      <w:r w:rsidR="00002535">
        <w:t xml:space="preserve"> </w:t>
      </w:r>
      <w:r w:rsidR="00335E34">
        <w:t xml:space="preserve">temelju pravomoćnog i izvršnog rješenja Financijske agencije, Regionalni centar Zagreb, Nagodbeno vijeće: </w:t>
      </w:r>
      <w:r w:rsidR="003B58C0">
        <w:t>ZG</w:t>
      </w:r>
      <w:r w:rsidR="00B35170">
        <w:t>0</w:t>
      </w:r>
      <w:r w:rsidR="001D4DE4">
        <w:t>7</w:t>
      </w:r>
      <w:r w:rsidR="00335E34">
        <w:t xml:space="preserve">, Zagreb, </w:t>
      </w:r>
      <w:r w:rsidR="001D4DE4">
        <w:t>Ulica grada Vukovara 70</w:t>
      </w:r>
      <w:r w:rsidR="00335E34">
        <w:t>,  Klasa:</w:t>
      </w:r>
      <w:r w:rsidR="00335E34" w:rsidRPr="00605453">
        <w:t>UP-I/110/07/1</w:t>
      </w:r>
      <w:r w:rsidR="001D4DE4">
        <w:t>5</w:t>
      </w:r>
      <w:r w:rsidR="00335E34" w:rsidRPr="00605453">
        <w:t>-01/</w:t>
      </w:r>
      <w:r w:rsidR="001D4DE4">
        <w:t>8377</w:t>
      </w:r>
      <w:r w:rsidR="00335E34">
        <w:t xml:space="preserve"> Ur.br.: 04-06-1</w:t>
      </w:r>
      <w:r w:rsidR="001D4DE4">
        <w:t>6</w:t>
      </w:r>
      <w:r w:rsidR="00335E34">
        <w:t>-</w:t>
      </w:r>
      <w:r w:rsidR="001D4DE4">
        <w:t>8377</w:t>
      </w:r>
      <w:r w:rsidR="00335E34">
        <w:t>-</w:t>
      </w:r>
      <w:r w:rsidR="001D4DE4">
        <w:t>59</w:t>
      </w:r>
      <w:r w:rsidR="00335E34">
        <w:t xml:space="preserve"> od </w:t>
      </w:r>
      <w:r w:rsidR="001D4DE4">
        <w:t>04</w:t>
      </w:r>
      <w:r w:rsidR="00335E34" w:rsidRPr="00605453">
        <w:t>.</w:t>
      </w:r>
      <w:r w:rsidR="00335E34">
        <w:t xml:space="preserve"> </w:t>
      </w:r>
      <w:r w:rsidR="001D4DE4">
        <w:t>veljače</w:t>
      </w:r>
      <w:r w:rsidR="00335E34">
        <w:t xml:space="preserve"> </w:t>
      </w:r>
      <w:r w:rsidR="00335E34" w:rsidRPr="00605453">
        <w:t>201</w:t>
      </w:r>
      <w:r w:rsidR="001D4DE4">
        <w:t>6</w:t>
      </w:r>
      <w:r w:rsidR="00335E34">
        <w:t>. g.,</w:t>
      </w:r>
      <w:r w:rsidR="00966AA5">
        <w:t xml:space="preserve"> </w:t>
      </w:r>
      <w:r w:rsidR="005C1111">
        <w:t>z</w:t>
      </w:r>
      <w:r w:rsidR="00CB2F19">
        <w:t>a predloženog dužnika</w:t>
      </w:r>
      <w:r w:rsidR="00335E34">
        <w:t>,</w:t>
      </w:r>
      <w:r w:rsidR="00943367" w:rsidRPr="00943367">
        <w:t xml:space="preserve"> </w:t>
      </w:r>
      <w:r w:rsidR="001D4DE4" w:rsidRPr="00CB2F19">
        <w:rPr>
          <w:b/>
        </w:rPr>
        <w:t xml:space="preserve">Autoprijevoznički obrt </w:t>
      </w:r>
      <w:proofErr w:type="spellStart"/>
      <w:r w:rsidR="001D4DE4" w:rsidRPr="00CB2F19">
        <w:rPr>
          <w:b/>
        </w:rPr>
        <w:t>Anni</w:t>
      </w:r>
      <w:proofErr w:type="spellEnd"/>
      <w:r w:rsidR="001D4DE4" w:rsidRPr="00CB2F19">
        <w:rPr>
          <w:b/>
        </w:rPr>
        <w:t xml:space="preserve"> Beton </w:t>
      </w:r>
      <w:proofErr w:type="spellStart"/>
      <w:r w:rsidR="001D4DE4" w:rsidRPr="00CB2F19">
        <w:rPr>
          <w:b/>
        </w:rPr>
        <w:t>vl</w:t>
      </w:r>
      <w:proofErr w:type="spellEnd"/>
      <w:r w:rsidR="001D4DE4" w:rsidRPr="00CB2F19">
        <w:rPr>
          <w:b/>
        </w:rPr>
        <w:t xml:space="preserve">. Lovro </w:t>
      </w:r>
      <w:proofErr w:type="spellStart"/>
      <w:r w:rsidR="001D4DE4" w:rsidRPr="00CB2F19">
        <w:rPr>
          <w:b/>
        </w:rPr>
        <w:t>Darojković</w:t>
      </w:r>
      <w:proofErr w:type="spellEnd"/>
      <w:r w:rsidR="001D4DE4" w:rsidRPr="00CB2F19">
        <w:rPr>
          <w:b/>
        </w:rPr>
        <w:t>,</w:t>
      </w:r>
      <w:r w:rsidR="001D4DE4">
        <w:t xml:space="preserve"> OIB:722040213</w:t>
      </w:r>
      <w:r w:rsidR="00CB2F19">
        <w:t>11, Erdutska ulica 9, Dugo Selo</w:t>
      </w:r>
      <w:r w:rsidR="0027045C">
        <w:t>,</w:t>
      </w:r>
      <w:r w:rsidR="00C42B0E">
        <w:t xml:space="preserve"> </w:t>
      </w:r>
      <w:r w:rsidR="001D4DE4" w:rsidRPr="001D4DE4">
        <w:rPr>
          <w:b/>
        </w:rPr>
        <w:t>21</w:t>
      </w:r>
      <w:r w:rsidR="003B7B8F" w:rsidRPr="00E67524">
        <w:rPr>
          <w:b/>
        </w:rPr>
        <w:t>.</w:t>
      </w:r>
      <w:r w:rsidR="003B7B8F" w:rsidRPr="00401109">
        <w:rPr>
          <w:b/>
        </w:rPr>
        <w:t xml:space="preserve"> </w:t>
      </w:r>
      <w:r w:rsidR="001D4DE4">
        <w:rPr>
          <w:b/>
        </w:rPr>
        <w:t>lipnja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5C1111">
        <w:rPr>
          <w:b/>
        </w:rPr>
        <w:t>6</w:t>
      </w:r>
      <w:r w:rsidR="0038722F">
        <w:rPr>
          <w:b/>
        </w:rPr>
        <w:t xml:space="preserve">. godine u </w:t>
      </w:r>
      <w:r w:rsidR="00966AA5">
        <w:rPr>
          <w:b/>
        </w:rPr>
        <w:t>09</w:t>
      </w:r>
      <w:r w:rsidR="009F3AEB" w:rsidRPr="00401109">
        <w:rPr>
          <w:b/>
        </w:rPr>
        <w:t>,</w:t>
      </w:r>
      <w:r w:rsidR="00BF34F5">
        <w:rPr>
          <w:b/>
        </w:rPr>
        <w:t>0</w:t>
      </w:r>
      <w:r w:rsidR="0012364E">
        <w:rPr>
          <w:b/>
        </w:rPr>
        <w:t>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</w:t>
      </w:r>
      <w:r w:rsidR="001D4DE4">
        <w:rPr>
          <w:b/>
        </w:rPr>
        <w:t>soba</w:t>
      </w:r>
      <w:r w:rsidR="009F3AEB" w:rsidRPr="006678E0">
        <w:rPr>
          <w:b/>
        </w:rPr>
        <w:t xml:space="preserve"> </w:t>
      </w:r>
      <w:r w:rsidR="001D4DE4">
        <w:rPr>
          <w:b/>
        </w:rPr>
        <w:t>84</w:t>
      </w:r>
      <w:r w:rsidR="00BF34F5">
        <w:rPr>
          <w:b/>
        </w:rPr>
        <w:t xml:space="preserve"> 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</w:t>
      </w:r>
      <w:smartTag w:element="metricconverter" w:uri="urn:schemas-microsoft-com:office:smarttags">
        <w:smartTagPr>
          <w:attr w:val="66. st" w:name="ProductID"/>
        </w:smartTagPr>
        <w:r w:rsidR="0038197B">
          <w:t>66. st</w:t>
        </w:r>
      </w:smartTag>
      <w:r w:rsidR="0038197B">
        <w:t xml:space="preserve">. </w:t>
      </w:r>
      <w:r w:rsidR="004D7502">
        <w:t>1</w:t>
      </w:r>
      <w:r w:rsidR="0038197B">
        <w:t xml:space="preserve">. Zakona o financijskom poslovanju i </w:t>
      </w:r>
      <w:proofErr w:type="spellStart"/>
      <w:r w:rsidR="0038197B">
        <w:t>predstečajno</w:t>
      </w:r>
      <w:r w:rsidR="004D7502">
        <w:t>j</w:t>
      </w:r>
      <w:proofErr w:type="spellEnd"/>
      <w:r w:rsidR="004D7502">
        <w:t xml:space="preserve"> nagodbi ( NN 108/12, 144/12</w:t>
      </w:r>
      <w:r w:rsidR="00E54906">
        <w:t>, 112/13</w:t>
      </w:r>
      <w:r w:rsidR="004D7502">
        <w:t xml:space="preserve"> u daljnjem tekstu ZFPPN ) dužnik je podnio sudu prijedlog za sklapanje </w:t>
      </w:r>
      <w:proofErr w:type="spellStart"/>
      <w:r w:rsidR="004D7502">
        <w:t>predstečajne</w:t>
      </w:r>
      <w:proofErr w:type="spellEnd"/>
      <w:r w:rsidR="004D7502">
        <w:t xml:space="preserve"> nagodbe. Uz prijedlog je dostavio priloge određene člankom </w:t>
      </w:r>
      <w:smartTag w:element="metricconverter" w:uri="urn:schemas-microsoft-com:office:smarttags">
        <w:smartTagPr>
          <w:attr w:val="66. st" w:name="ProductID"/>
        </w:smartTagPr>
        <w:r w:rsidR="004D7502">
          <w:t>66. st</w:t>
        </w:r>
      </w:smartTag>
      <w:r w:rsidR="004D7502">
        <w:t>. 3. ZFPPN</w:t>
      </w:r>
      <w:r w:rsidR="007C5893">
        <w:t xml:space="preserve">. Ovaj prvostupanjski sud je temeljem dostavljenih isprava utvrdio da su ispunjene pretpostavke za određivanje ročišta radi sklapanja </w:t>
      </w:r>
      <w:proofErr w:type="spellStart"/>
      <w:r w:rsidR="007C5893">
        <w:t>predstečajne</w:t>
      </w:r>
      <w:proofErr w:type="spellEnd"/>
      <w:r w:rsidR="007C5893">
        <w:t xml:space="preserve">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2D1A70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1D4DE4">
        <w:t>31</w:t>
      </w:r>
      <w:r w:rsidR="00EA6F31">
        <w:t xml:space="preserve">. </w:t>
      </w:r>
      <w:r w:rsidR="001D4DE4">
        <w:t>svibnja</w:t>
      </w:r>
      <w:r w:rsidR="00EA6F31">
        <w:t xml:space="preserve"> 20</w:t>
      </w:r>
      <w:r w:rsidR="007C5893">
        <w:t>1</w:t>
      </w:r>
      <w:r w:rsidR="005C1111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 w:rsidR="00CB2F19">
        <w:t xml:space="preserve">             </w:t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D51E55">
        <w:tab/>
        <w:t xml:space="preserve">    </w:t>
      </w:r>
      <w:r w:rsidR="00CB2F19">
        <w:t xml:space="preserve">             </w:t>
      </w:r>
      <w:r w:rsidR="00D51E55">
        <w:t xml:space="preserve">  </w:t>
      </w:r>
      <w:r>
        <w:t>Nino Radić</w:t>
      </w:r>
      <w:r w:rsidR="00891516">
        <w:t xml:space="preserve">  </w:t>
      </w:r>
      <w:r w:rsidR="00C3539E">
        <w:t xml:space="preserve"> </w:t>
      </w:r>
      <w:r w:rsidR="000A5903">
        <w:t xml:space="preserve"> </w:t>
      </w:r>
      <w:r w:rsidR="00871B26">
        <w:t>v.r.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871B26" w:rsidP="00DD2EEB" w:rsidR="00871B26"/>
    <w:p w:rsidRDefault="00871B26" w:rsidR="00871B26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871B26" w:rsidR="00871B2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Tatjana Slaviček </w:t>
      </w:r>
    </w:p>
    <w:p w:rsidRDefault="00871B26" w:rsidP="00DD2EEB" w:rsidR="00871B26"/>
    <w:sectPr w:rsidR="00871B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351A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3FA6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4DE4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0C5A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1A70"/>
    <w:rsid w:val="002D29E0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CF6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14AF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1B26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34F5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2F19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38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7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7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7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7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7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7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7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7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St-2063/2016-3</izvorni_sadrzaj>
    <derivirana_varijabla naziv="DomainObject.Oznaka_1">St-2063/2016-3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St-2063/2016</izvorni_sadrzaj>
    <derivirana_varijabla naziv="DomainObject.Predmet.OznakaBroj_1">St-2063/2016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Lovro Darojković</izvorni_sadrzaj>
    <derivirana_varijabla naziv="DomainObject.Predmet.ProtustrankaFormated_1">  Lovro Darojković</derivirana_varijabla>
  </DomainObject.Predmet.ProtustrankaFormated>
  <DomainObject.Predmet.ProtustrankaFormatedOIB>
    <izvorni_sadrzaj>  Lovro Darojković, OIB 72204021311</izvorni_sadrzaj>
    <derivirana_varijabla naziv="DomainObject.Predmet.ProtustrankaFormatedOIB_1">  Lovro Darojković, OIB 72204021311</derivirana_varijabla>
  </DomainObject.Predmet.ProtustrankaFormatedOIB>
  <DomainObject.Predmet.ProtustrankaFormatedWithAdress>
    <izvorni_sadrzaj> Lovro Darojković, Erdutska Ulica 9, 10370 Dugo Selo</izvorni_sadrzaj>
    <derivirana_varijabla naziv="DomainObject.Predmet.ProtustrankaFormatedWithAdress_1"> Lovro Darojković, Erdutska Ulica 9, 10370 Dugo Selo</derivirana_varijabla>
  </DomainObject.Predmet.ProtustrankaFormatedWithAdress>
  <DomainObject.Predmet.ProtustrankaFormatedWithAdressOIB>
    <izvorni_sadrzaj> Lovro Darojković, OIB 72204021311, Erdutska Ulica 9, 10370 Dugo Selo</izvorni_sadrzaj>
    <derivirana_varijabla naziv="DomainObject.Predmet.ProtustrankaFormatedWithAdressOIB_1"> Lovro Darojković, OIB 72204021311, Erdutska Ulica 9, 10370 Dugo Selo</derivirana_varijabla>
  </DomainObject.Predmet.ProtustrankaFormatedWithAdressOIB>
  <DomainObject.Predmet.ProtustrankaWithAdress>
    <izvorni_sadrzaj>Lovro Darojković Erdutska Ulica 9, 10370 Dugo Selo</izvorni_sadrzaj>
    <derivirana_varijabla naziv="DomainObject.Predmet.ProtustrankaWithAdress_1">Lovro Darojković Erdutska Ulica 9, 10370 Dugo Selo</derivirana_varijabla>
  </DomainObject.Predmet.ProtustrankaWithAdress>
  <DomainObject.Predmet.ProtustrankaWithAdressOIB>
    <izvorni_sadrzaj>Lovro Darojković, OIB 72204021311, Erdutska Ulica 9, 10370 Dugo Selo</izvorni_sadrzaj>
    <derivirana_varijabla naziv="DomainObject.Predmet.ProtustrankaWithAdressOIB_1">Lovro Darojković, OIB 72204021311, Erdutska Ulica 9, 10370 Dugo Selo</derivirana_varijabla>
  </DomainObject.Predmet.ProtustrankaWithAdressOIB>
  <DomainObject.Predmet.ProtustrankaNazivFormated>
    <izvorni_sadrzaj>Lovro Darojković</izvorni_sadrzaj>
    <derivirana_varijabla naziv="DomainObject.Predmet.ProtustrankaNazivFormated_1">Lovro Darojković</derivirana_varijabla>
  </DomainObject.Predmet.ProtustrankaNazivFormated>
  <DomainObject.Predmet.ProtustrankaNazivFormatedOIB>
    <izvorni_sadrzaj>Lovro Darojković, OIB 72204021311</izvorni_sadrzaj>
    <derivirana_varijabla naziv="DomainObject.Predmet.ProtustrankaNazivFormatedOIB_1">Lovro Darojković, OIB 72204021311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Lovro Darojković</izvorni_sadrzaj>
    <derivirana_varijabla naziv="DomainObject.Predmet.StrankaFormated_1">  Lovro Darojković</derivirana_varijabla>
  </DomainObject.Predmet.StrankaFormated>
  <DomainObject.Predmet.StrankaFormatedOIB>
    <izvorni_sadrzaj>  Lovro Darojković, OIB 72204021311</izvorni_sadrzaj>
    <derivirana_varijabla naziv="DomainObject.Predmet.StrankaFormatedOIB_1">  Lovro Darojković, OIB 72204021311</derivirana_varijabla>
  </DomainObject.Predmet.StrankaFormatedOIB>
  <DomainObject.Predmet.StrankaFormatedWithAdress>
    <izvorni_sadrzaj> Lovro Darojković, Erdutska Ulica 9, 10370 Dugo Selo</izvorni_sadrzaj>
    <derivirana_varijabla naziv="DomainObject.Predmet.StrankaFormatedWithAdress_1"> Lovro Darojković, Erdutska Ulica 9, 10370 Dugo Selo</derivirana_varijabla>
  </DomainObject.Predmet.StrankaFormatedWithAdress>
  <DomainObject.Predmet.StrankaFormatedWithAdressOIB>
    <izvorni_sadrzaj> Lovro Darojković, OIB 72204021311, Erdutska Ulica 9, 10370 Dugo Selo</izvorni_sadrzaj>
    <derivirana_varijabla naziv="DomainObject.Predmet.StrankaFormatedWithAdressOIB_1"> Lovro Darojković, OIB 72204021311, Erdutska Ulica 9, 10370 Dugo Selo</derivirana_varijabla>
  </DomainObject.Predmet.StrankaFormatedWithAdressOIB>
  <DomainObject.Predmet.StrankaWithAdress>
    <izvorni_sadrzaj>Lovro Darojković Erdutska Ulica 9,10370 Dugo Selo</izvorni_sadrzaj>
    <derivirana_varijabla naziv="DomainObject.Predmet.StrankaWithAdress_1">Lovro Darojković Erdutska Ulica 9,10370 Dugo Selo</derivirana_varijabla>
  </DomainObject.Predmet.StrankaWithAdress>
  <DomainObject.Predmet.StrankaWithAdressOIB>
    <izvorni_sadrzaj>Lovro Darojković, OIB 72204021311, Erdutska Ulica 9,10370 Dugo Selo</izvorni_sadrzaj>
    <derivirana_varijabla naziv="DomainObject.Predmet.StrankaWithAdressOIB_1">Lovro Darojković, OIB 72204021311, Erdutska Ulica 9,10370 Dugo Selo</derivirana_varijabla>
  </DomainObject.Predmet.StrankaWithAdressOIB>
  <DomainObject.Predmet.StrankaNazivFormated>
    <izvorni_sadrzaj>Lovro Darojković</izvorni_sadrzaj>
    <derivirana_varijabla naziv="DomainObject.Predmet.StrankaNazivFormated_1">Lovro Darojković</derivirana_varijabla>
  </DomainObject.Predmet.StrankaNazivFormated>
  <DomainObject.Predmet.StrankaNazivFormatedOIB>
    <izvorni_sadrzaj>Lovro Darojković, OIB 72204021311</izvorni_sadrzaj>
    <derivirana_varijabla naziv="DomainObject.Predmet.StrankaNazivFormatedOIB_1">Lovro Darojković, OIB 72204021311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Lovro Darojković</item>
    </izvorni_sadrzaj>
    <derivirana_varijabla naziv="DomainObject.Predmet.StrankaListFormated_1">
      <item>Lovro Darojković</item>
    </derivirana_varijabla>
  </DomainObject.Predmet.StrankaListFormated>
  <DomainObject.Predmet.StrankaListFormatedOIB>
    <izvorni_sadrzaj>
      <item>Lovro Darojković, OIB 72204021311</item>
    </izvorni_sadrzaj>
    <derivirana_varijabla naziv="DomainObject.Predmet.StrankaListFormatedOIB_1">
      <item>Lovro Darojković, OIB 72204021311</item>
    </derivirana_varijabla>
  </DomainObject.Predmet.StrankaListFormatedOIB>
  <DomainObject.Predmet.StrankaListFormatedWithAdress>
    <izvorni_sadrzaj>
      <item>Lovro Darojković, Erdutska Ulica 9, 10370 Dugo Selo</item>
    </izvorni_sadrzaj>
    <derivirana_varijabla naziv="DomainObject.Predmet.StrankaListFormatedWithAdress_1">
      <item>Lovro Darojković, Erdutska Ulica 9, 10370 Dugo Selo</item>
    </derivirana_varijabla>
  </DomainObject.Predmet.StrankaListFormatedWithAdress>
  <DomainObject.Predmet.StrankaListFormatedWithAdressOIB>
    <izvorni_sadrzaj>
      <item>Lovro Darojković, OIB 72204021311, Erdutska Ulica 9, 10370 Dugo Selo</item>
    </izvorni_sadrzaj>
    <derivirana_varijabla naziv="DomainObject.Predmet.StrankaListFormatedWithAdressOIB_1">
      <item>Lovro Darojković, OIB 72204021311, Erdutska Ulica 9, 10370 Dugo Selo</item>
    </derivirana_varijabla>
  </DomainObject.Predmet.StrankaListFormatedWithAdressOIB>
  <DomainObject.Predmet.StrankaListNazivFormated>
    <izvorni_sadrzaj>
      <item>Lovro Darojković</item>
    </izvorni_sadrzaj>
    <derivirana_varijabla naziv="DomainObject.Predmet.StrankaListNazivFormated_1">
      <item>Lovro Darojković</item>
    </derivirana_varijabla>
  </DomainObject.Predmet.StrankaListNazivFormated>
  <DomainObject.Predmet.StrankaListNazivFormatedOIB>
    <izvorni_sadrzaj>
      <item>Lovro Darojković, OIB 72204021311</item>
    </izvorni_sadrzaj>
    <derivirana_varijabla naziv="DomainObject.Predmet.StrankaListNazivFormatedOIB_1">
      <item>Lovro Darojković, OIB 72204021311</item>
    </derivirana_varijabla>
  </DomainObject.Predmet.StrankaListNazivFormatedOIB>
  <DomainObject.Predmet.ProtuStrankaListFormated>
    <izvorni_sadrzaj>
      <item>Lovro Darojković</item>
    </izvorni_sadrzaj>
    <derivirana_varijabla naziv="DomainObject.Predmet.ProtuStrankaListFormated_1">
      <item>Lovro Darojković</item>
    </derivirana_varijabla>
  </DomainObject.Predmet.ProtuStrankaListFormated>
  <DomainObject.Predmet.ProtuStrankaListFormatedOIB>
    <izvorni_sadrzaj>
      <item>Lovro Darojković, OIB 72204021311</item>
    </izvorni_sadrzaj>
    <derivirana_varijabla naziv="DomainObject.Predmet.ProtuStrankaListFormatedOIB_1">
      <item>Lovro Darojković, OIB 72204021311</item>
    </derivirana_varijabla>
  </DomainObject.Predmet.ProtuStrankaListFormatedOIB>
  <DomainObject.Predmet.ProtuStrankaListFormatedWithAdress>
    <izvorni_sadrzaj>
      <item>Lovro Darojković, Erdutska Ulica 9, 10370 Dugo Selo</item>
    </izvorni_sadrzaj>
    <derivirana_varijabla naziv="DomainObject.Predmet.ProtuStrankaListFormatedWithAdress_1">
      <item>Lovro Darojković, Erdutska Ulica 9, 10370 Dugo Selo</item>
    </derivirana_varijabla>
  </DomainObject.Predmet.ProtuStrankaListFormatedWithAdress>
  <DomainObject.Predmet.ProtuStrankaListFormatedWithAdressOIB>
    <izvorni_sadrzaj>
      <item>Lovro Darojković, OIB 72204021311, Erdutska Ulica 9, 10370 Dugo Selo</item>
    </izvorni_sadrzaj>
    <derivirana_varijabla naziv="DomainObject.Predmet.ProtuStrankaListFormatedWithAdressOIB_1">
      <item>Lovro Darojković, OIB 72204021311, Erdutska Ulica 9, 10370 Dugo Selo</item>
    </derivirana_varijabla>
  </DomainObject.Predmet.ProtuStrankaListFormatedWithAdressOIB>
  <DomainObject.Predmet.ProtuStrankaListNazivFormated>
    <izvorni_sadrzaj>
      <item>Lovro Darojković</item>
    </izvorni_sadrzaj>
    <derivirana_varijabla naziv="DomainObject.Predmet.ProtuStrankaListNazivFormated_1">
      <item>Lovro Darojković</item>
    </derivirana_varijabla>
  </DomainObject.Predmet.ProtuStrankaListNazivFormated>
  <DomainObject.Predmet.ProtuStrankaListNazivFormatedOIB>
    <izvorni_sadrzaj>
      <item>Lovro Darojković, OIB 72204021311</item>
    </izvorni_sadrzaj>
    <derivirana_varijabla naziv="DomainObject.Predmet.ProtuStrankaListNazivFormatedOIB_1">
      <item>Lovro Darojković, OIB 72204021311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St-2063/2016-3</izvorni_sadrzaj>
    <derivirana_varijabla naziv="DomainObject.PoslovniBrojDokumenta_1">St-2063/2016-3</derivirana_varijabla>
  </DomainObject.PoslovniBrojDokumenta>
  <DomainObject.Predmet.StrankaIDrugi>
    <izvorni_sadrzaj>Lovro Darojković</izvorni_sadrzaj>
    <derivirana_varijabla naziv="DomainObject.Predmet.StrankaIDrugi_1">Lovro Darojković</derivirana_varijabla>
  </DomainObject.Predmet.StrankaIDrugi>
  <DomainObject.Predmet.ProtustrankaIDrugi>
    <izvorni_sadrzaj>Lovro Darojković</izvorni_sadrzaj>
    <derivirana_varijabla naziv="DomainObject.Predmet.ProtustrankaIDrugi_1">Lovro Darojković</derivirana_varijabla>
  </DomainObject.Predmet.ProtustrankaIDrugi>
  <DomainObject.Predmet.StrankaIDrugiAdressOIB>
    <izvorni_sadrzaj>Lovro Darojković, OIB 72204021311, Erdutska Ulica 9, 10370 Dugo Selo</izvorni_sadrzaj>
    <derivirana_varijabla naziv="DomainObject.Predmet.StrankaIDrugiAdressOIB_1">Lovro Darojković, OIB 72204021311, Erdutska Ulica 9, 10370 Dugo Selo</derivirana_varijabla>
  </DomainObject.Predmet.StrankaIDrugiAdressOIB>
  <DomainObject.Predmet.ProtustrankaIDrugiAdressOIB>
    <izvorni_sadrzaj>Lovro Darojković, OIB 72204021311, Erdutska Ulica 9, 10370 Dugo Selo</izvorni_sadrzaj>
    <derivirana_varijabla naziv="DomainObject.Predmet.ProtustrankaIDrugiAdressOIB_1">Lovro Darojković, OIB 72204021311, Erdutska Ulica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Lovro Darojković</item>
      <item>Lovro Darojković</item>
    </izvorni_sadrzaj>
    <derivirana_varijabla naziv="DomainObject.Predmet.SudioniciListNaziv_1">
      <item>Lovro Darojković</item>
      <item>Lovro Darojković</item>
    </derivirana_varijabla>
  </DomainObject.Predmet.SudioniciListNaziv>
  <DomainObject.Predmet.SudioniciListAdressOIB>
    <izvorni_sadrzaj>
      <item>Lovro Darojković, OIB 72204021311, Erdutska Ulica 9,10370 Dugo Selo</item>
      <item>Lovro Darojković, OIB 72204021311, Erdutska Ulica 9,10370 Dugo Selo</item>
    </izvorni_sadrzaj>
    <derivirana_varijabla naziv="DomainObject.Predmet.SudioniciListAdressOIB_1">
      <item>Lovro Darojković, OIB 72204021311, Erdutska Ulica 9,10370 Dugo Selo</item>
      <item>Lovro Darojković, OIB 72204021311, Erdutska Ulica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72204021311</item>
      <item>, OIB 72204021311</item>
    </izvorni_sadrzaj>
    <derivirana_varijabla naziv="DomainObject.Predmet.SudioniciListNazivOIB_1">
      <item>, OIB 72204021311</item>
      <item>, OIB 72204021311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259</properties:Words>
  <properties:Characters>1419</properties:Characters>
  <properties:Lines>40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2016-05-31T09:42:00Z</dcterms:created>
  <dc:creator>radicn</dc:creator>
  <cp:lastModifiedBy>Tatjana Slaviček</cp:lastModifiedBy>
  <cp:lastPrinted>2016-05-31T09:42:00Z</cp:lastPrinted>
  <dcterms:modified xmlns:xsi="http://www.w3.org/2001/XMLSchema-instance" xsi:type="dcterms:W3CDTF">2016-05-31T12:08:00Z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St-2063/2016-3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