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d1bc" w14:paraId="c44d1b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1697B">
        <w:tab/>
      </w:r>
      <w:r w:rsidR="0031697B">
        <w:tab/>
      </w:r>
      <w:r w:rsidR="0031697B">
        <w:tab/>
      </w:r>
      <w:r w:rsidR="0031697B">
        <w:tab/>
      </w:r>
      <w:r w:rsidR="0031697B">
        <w:tab/>
      </w:r>
      <w:r w:rsidR="0031697B">
        <w:tab/>
      </w:r>
      <w:r w:rsidR="0031697B">
        <w:tab/>
      </w:r>
      <w:r w:rsidR="0031697B">
        <w:tab/>
      </w:r>
      <w:bookmarkStart w:name="_GoBack" w:id="0"/>
      <w:r w:rsidR="0031697B">
        <w:t>1 St-249/2017-3</w:t>
      </w:r>
    </w:p>
    <w:p w:rsidRDefault="00816662" w:rsidP="00816662" w:rsidR="00816662">
      <w:pPr>
        <w:pStyle w:val="Bezproreda"/>
        <w:jc w:val="center"/>
      </w:pPr>
    </w:p>
    <w:p w:rsidRDefault="00816662" w:rsidP="00816662" w:rsidR="00816662">
      <w:pPr>
        <w:pStyle w:val="Bezproreda"/>
        <w:jc w:val="center"/>
      </w:pPr>
    </w:p>
    <w:p w:rsidRDefault="00816662" w:rsidP="00816662" w:rsidR="00816662">
      <w:pPr>
        <w:pStyle w:val="Bezproreda"/>
        <w:jc w:val="center"/>
      </w:pPr>
    </w:p>
    <w:p w:rsidRDefault="00816662" w:rsidP="00816662" w:rsidR="00816662">
      <w:pPr>
        <w:pStyle w:val="Bezproreda"/>
        <w:jc w:val="center"/>
      </w:pPr>
      <w:r>
        <w:t>U    I M E    R E P U B L I K E     H R V A T S K E</w:t>
      </w:r>
    </w:p>
    <w:p w:rsidRDefault="00816662" w:rsidP="00816662" w:rsidR="00816662">
      <w:pPr>
        <w:pStyle w:val="Bezproreda"/>
        <w:jc w:val="center"/>
      </w:pPr>
    </w:p>
    <w:p w:rsidRDefault="00816662" w:rsidP="00816662" w:rsidR="00816662">
      <w:pPr>
        <w:pStyle w:val="Bezproreda"/>
        <w:jc w:val="center"/>
      </w:pPr>
      <w:r>
        <w:t>R J E Š E N J E</w:t>
      </w:r>
    </w:p>
    <w:p w:rsidRDefault="00816662" w:rsidP="00816662" w:rsidR="00816662">
      <w:pPr>
        <w:pStyle w:val="Bezproreda"/>
      </w:pPr>
    </w:p>
    <w:p w:rsidRDefault="00816662" w:rsidP="00816662" w:rsidR="00816662">
      <w:pPr>
        <w:pStyle w:val="Bezproreda"/>
      </w:pPr>
    </w:p>
    <w:p w:rsidRDefault="00816662" w:rsidP="00816662" w:rsidR="00816662">
      <w:pPr>
        <w:pStyle w:val="Bezproreda"/>
      </w:pPr>
      <w:r>
        <w:t>TRGOVAČKI SUD U BJELOVARU, po  sucu  Branki Pleskalt, u skraćenom stečajnom postupku nad dužnikom  AGRO-EKOLOŠKA ZADRUGA GLIKI za ekološku poljoprivrednu proizvodnju, trgovinu i usluge BEREK 34, OIB: 24686624379,   dana  6.  lipnja  2017. godine</w:t>
      </w:r>
    </w:p>
    <w:p w:rsidRDefault="00816662" w:rsidP="00816662" w:rsidR="00816662">
      <w:pPr>
        <w:pStyle w:val="Bezproreda"/>
      </w:pPr>
    </w:p>
    <w:p w:rsidRDefault="00816662" w:rsidP="00816662" w:rsidR="00816662">
      <w:pPr>
        <w:pStyle w:val="Bezproreda"/>
        <w:jc w:val="center"/>
      </w:pPr>
      <w:r>
        <w:t>r i j e š i o   j e</w:t>
      </w:r>
    </w:p>
    <w:p w:rsidRDefault="00816662" w:rsidP="00816662" w:rsidR="00816662">
      <w:pPr>
        <w:pStyle w:val="Bezproreda"/>
        <w:jc w:val="center"/>
      </w:pPr>
    </w:p>
    <w:p w:rsidRDefault="00816662" w:rsidP="00816662" w:rsidR="00816662">
      <w:pPr>
        <w:pStyle w:val="Bezproreda"/>
      </w:pPr>
      <w:proofErr w:type="spellStart"/>
      <w:r>
        <w:t>I.Otvara</w:t>
      </w:r>
      <w:proofErr w:type="spellEnd"/>
      <w:r>
        <w:t xml:space="preserve"> se skraćeni stečajni postupak nad dužnikom  AGRO-EKOLOŠKA ZADRUGA GLIKI za ekološku poljoprivrednu proizvodnju, trgovinu i usluge BEREK 34, OIB: 24686624379.</w:t>
      </w:r>
    </w:p>
    <w:p w:rsidRDefault="00816662" w:rsidP="00816662" w:rsidR="00816662">
      <w:pPr>
        <w:pStyle w:val="Bezproreda"/>
      </w:pPr>
    </w:p>
    <w:p w:rsidRDefault="00816662" w:rsidP="00816662" w:rsidR="00816662">
      <w:pPr>
        <w:pStyle w:val="Bezproreda"/>
      </w:pPr>
      <w:r>
        <w:t xml:space="preserve">II. Za stečajnog upravitelja imenuje se Snježana </w:t>
      </w:r>
      <w:proofErr w:type="spellStart"/>
      <w:r>
        <w:t>Hopp</w:t>
      </w:r>
      <w:proofErr w:type="spellEnd"/>
      <w:r>
        <w:t xml:space="preserve"> iz Daruvara, A. M. </w:t>
      </w:r>
      <w:proofErr w:type="spellStart"/>
      <w:r>
        <w:t>Reljkovića</w:t>
      </w:r>
      <w:proofErr w:type="spellEnd"/>
      <w:r>
        <w:t xml:space="preserve"> 77, OIB: 00950074200.</w:t>
      </w:r>
    </w:p>
    <w:p w:rsidRDefault="00816662" w:rsidP="00816662" w:rsidR="00816662">
      <w:pPr>
        <w:pStyle w:val="Bezproreda"/>
      </w:pPr>
    </w:p>
    <w:p w:rsidRDefault="00816662" w:rsidP="00816662" w:rsidR="00816662">
      <w:pPr>
        <w:pStyle w:val="Bezproreda"/>
      </w:pPr>
      <w:r>
        <w:t>III. Zaključuje se skraćeni stečajni postupak nad dužnikom AGRO-EKOLOŠKA ZADRUGA GLIKI za ekološku poljoprivrednu proizvodnju, trgovinu i usluge BEREK 34, OIB: 24686624379.</w:t>
      </w:r>
    </w:p>
    <w:p w:rsidRDefault="00816662" w:rsidP="00816662" w:rsidR="00816662">
      <w:pPr>
        <w:pStyle w:val="Bezproreda"/>
      </w:pPr>
    </w:p>
    <w:p w:rsidRDefault="00816662" w:rsidP="00816662" w:rsidR="00816662">
      <w:pPr>
        <w:pStyle w:val="Bezproreda"/>
      </w:pPr>
      <w:r>
        <w:t>IV Stečajni postupak je otvoren i zaključen s danom  6.  lipnja  2017. u   13,15  sati, kada je ovo rješenje stavljeno na  e-oglasnu ploču ovoga suda.</w:t>
      </w:r>
    </w:p>
    <w:p w:rsidRDefault="00816662" w:rsidP="00816662" w:rsidR="00816662">
      <w:pPr>
        <w:pStyle w:val="Bezproreda"/>
      </w:pPr>
    </w:p>
    <w:p w:rsidRDefault="00816662" w:rsidP="00816662" w:rsidR="00816662">
      <w:pPr>
        <w:pStyle w:val="Bezproreda"/>
      </w:pPr>
      <w:r>
        <w:t>V. Nakon pravomoćnosti ovoga rješenja stečajni dužnik će se brisati iz sudskog  registra.</w:t>
      </w:r>
    </w:p>
    <w:p w:rsidRDefault="00816662" w:rsidP="00816662" w:rsidR="00816662">
      <w:pPr>
        <w:pStyle w:val="Bezproreda"/>
      </w:pPr>
    </w:p>
    <w:p w:rsidRDefault="00816662" w:rsidP="00816662" w:rsidR="00816662">
      <w:pPr>
        <w:pStyle w:val="Bezproreda"/>
      </w:pPr>
      <w:r>
        <w:t>VI. Izvod iz ovog rješenja će se objaviti  na mrežnoj stranici e-oglasne ploče Trgovačkog suda u Bjelovaru.</w:t>
      </w:r>
    </w:p>
    <w:p w:rsidRDefault="00816662" w:rsidP="00816662" w:rsidR="00816662">
      <w:pPr>
        <w:pStyle w:val="Bezproreda"/>
      </w:pPr>
    </w:p>
    <w:p w:rsidRDefault="00816662" w:rsidP="00816662" w:rsidR="00816662">
      <w:pPr>
        <w:pStyle w:val="Bezproreda"/>
      </w:pPr>
    </w:p>
    <w:p w:rsidRDefault="00816662" w:rsidP="00816662" w:rsidR="00816662">
      <w:pPr>
        <w:pStyle w:val="Bezproreda"/>
        <w:jc w:val="center"/>
      </w:pPr>
      <w:r>
        <w:t>Obrazloženje</w:t>
      </w:r>
    </w:p>
    <w:p w:rsidRDefault="00816662" w:rsidP="00816662" w:rsidR="00816662">
      <w:pPr>
        <w:pStyle w:val="Bezproreda"/>
        <w:jc w:val="center"/>
      </w:pPr>
    </w:p>
    <w:p w:rsidRDefault="00816662" w:rsidP="00816662" w:rsidR="00816662">
      <w:pPr>
        <w:pStyle w:val="Bezproreda"/>
      </w:pPr>
      <w:r>
        <w:t xml:space="preserve">Oglasom </w:t>
      </w:r>
      <w:proofErr w:type="spellStart"/>
      <w:r>
        <w:t>posl</w:t>
      </w:r>
      <w:proofErr w:type="spellEnd"/>
      <w:r>
        <w:t>. br. 1 St-249/2017-2  od  20. travnja  2017. koji je objavljen na mrežnoj stranici e-oglasne ploče Trgovačkog suda u Bjelovaru dana  20.  travnja 2017. godine, pozvani su vjerovnici dužnika da u roku od 45 dana od objave oglasa predlože otvaranje stečajnog postupka.</w:t>
      </w:r>
    </w:p>
    <w:p w:rsidRDefault="00816662" w:rsidP="00816662" w:rsidR="00816662">
      <w:pPr>
        <w:pStyle w:val="Bezproreda"/>
      </w:pPr>
    </w:p>
    <w:p w:rsidRDefault="00816662" w:rsidP="00816662" w:rsidR="0081666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16662" w:rsidP="00816662" w:rsidR="00816662">
      <w:pPr>
        <w:pStyle w:val="Bezproreda"/>
      </w:pPr>
    </w:p>
    <w:p w:rsidRDefault="00816662" w:rsidP="00816662" w:rsidR="0081666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16662" w:rsidP="00816662" w:rsidR="00816662">
      <w:pPr>
        <w:pStyle w:val="Bezproreda"/>
      </w:pPr>
    </w:p>
    <w:p w:rsidRDefault="00816662" w:rsidP="00816662" w:rsidR="00816662">
      <w:pPr>
        <w:pStyle w:val="Bezproreda"/>
      </w:pPr>
      <w:r>
        <w:t>Osoba ovlaštena za zastupanje dužnika nije u određenom roku dostavila javnobilježnički ovjerovljen popis imovine i obveza dužnika.</w:t>
      </w:r>
    </w:p>
    <w:p w:rsidRDefault="00816662" w:rsidP="00816662" w:rsidR="00816662">
      <w:pPr>
        <w:pStyle w:val="Bezproreda"/>
      </w:pPr>
    </w:p>
    <w:p w:rsidRDefault="00816662" w:rsidP="00816662" w:rsidR="00816662">
      <w:pPr>
        <w:pStyle w:val="Bezproreda"/>
      </w:pPr>
      <w:r>
        <w:t>U roku od 45 dana od objave oglasa na mrežnoj stranici e-oglasne ploče Trgovačkog suda u Bjelovaru niti jedan od vjerovnika nije predložio otvaranje stečajnog postupka.</w:t>
      </w:r>
    </w:p>
    <w:p w:rsidRDefault="00816662" w:rsidP="00816662" w:rsidR="00816662">
      <w:pPr>
        <w:pStyle w:val="Bezproreda"/>
      </w:pPr>
    </w:p>
    <w:p w:rsidRDefault="00816662" w:rsidP="00816662" w:rsidR="00816662">
      <w:pPr>
        <w:pStyle w:val="Bezproreda"/>
      </w:pPr>
      <w:r>
        <w:t xml:space="preserve">Stoga se, sukladno odredbi čl. 431. Stečajnog zakona (Narodne novine br. 44/96, 29/99, 123/03, 82/06, 116/10, 25/12, 133/12 i 71/15, dalje: SZ), smatra da je pravna osoba nesposobna za plaćanje. </w:t>
      </w:r>
    </w:p>
    <w:p w:rsidRDefault="00816662" w:rsidP="00816662" w:rsidR="00816662">
      <w:pPr>
        <w:pStyle w:val="Bezproreda"/>
      </w:pPr>
    </w:p>
    <w:p w:rsidRDefault="00816662" w:rsidP="00816662" w:rsidR="00816662">
      <w:pPr>
        <w:pStyle w:val="Bezproreda"/>
      </w:pPr>
      <w:r>
        <w:t xml:space="preserve">S obzirom da se iz uvida u  podatke iz  bilance na dan 3. travnja  2017.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816662" w:rsidP="00816662" w:rsidR="00816662">
      <w:pPr>
        <w:pStyle w:val="Bezproreda"/>
      </w:pPr>
    </w:p>
    <w:p w:rsidRDefault="00816662" w:rsidP="00816662" w:rsidR="00816662">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816662" w:rsidP="00816662" w:rsidR="00816662">
      <w:pPr>
        <w:pStyle w:val="Bezproreda"/>
      </w:pPr>
      <w:r>
        <w:t xml:space="preserve"> </w:t>
      </w:r>
    </w:p>
    <w:p w:rsidRDefault="00816662" w:rsidP="00816662" w:rsidR="00816662">
      <w:pPr>
        <w:pStyle w:val="Bezproreda"/>
      </w:pPr>
      <w:r>
        <w:t xml:space="preserve">U Bjelovaru,  6.  lipnja  2017. </w:t>
      </w:r>
    </w:p>
    <w:p w:rsidRDefault="00816662" w:rsidP="00816662" w:rsidR="00816662">
      <w:pPr>
        <w:pStyle w:val="Bezproreda"/>
      </w:pPr>
      <w:r>
        <w:t xml:space="preserve">                                                                                         S U D A C</w:t>
      </w:r>
    </w:p>
    <w:p w:rsidRDefault="00816662" w:rsidP="00816662" w:rsidR="00816662">
      <w:pPr>
        <w:pStyle w:val="Bezproreda"/>
      </w:pPr>
    </w:p>
    <w:p w:rsidRDefault="00816662" w:rsidP="00816662" w:rsidR="00816662">
      <w:pPr>
        <w:pStyle w:val="Bezproreda"/>
      </w:pPr>
      <w:r>
        <w:t xml:space="preserve">                                                                </w:t>
      </w:r>
      <w:r>
        <w:tab/>
        <w:t xml:space="preserve">        BRANKA PLESKALT  v.r.</w:t>
      </w:r>
    </w:p>
    <w:p w:rsidRDefault="00816662" w:rsidP="00816662" w:rsidR="00816662">
      <w:pPr>
        <w:pStyle w:val="Bezproreda"/>
      </w:pPr>
    </w:p>
    <w:p w:rsidRDefault="00816662" w:rsidP="00816662" w:rsidR="00816662">
      <w:pPr>
        <w:pStyle w:val="Bezproreda"/>
      </w:pPr>
      <w:r>
        <w:tab/>
      </w:r>
      <w:r>
        <w:tab/>
      </w:r>
      <w:r>
        <w:tab/>
      </w:r>
      <w:r>
        <w:tab/>
      </w:r>
      <w:r>
        <w:tab/>
      </w:r>
      <w:r>
        <w:tab/>
        <w:t xml:space="preserve">Za točnost </w:t>
      </w:r>
      <w:proofErr w:type="spellStart"/>
      <w:r>
        <w:t>otpravka</w:t>
      </w:r>
      <w:proofErr w:type="spellEnd"/>
      <w:r>
        <w:t>-ovlašteni službenik</w:t>
      </w:r>
    </w:p>
    <w:p w:rsidRDefault="00816662" w:rsidP="00816662" w:rsidR="00816662">
      <w:pPr>
        <w:pStyle w:val="Bezproreda"/>
      </w:pPr>
      <w:r>
        <w:tab/>
      </w:r>
      <w:r>
        <w:tab/>
      </w:r>
      <w:r>
        <w:tab/>
      </w:r>
      <w:r>
        <w:tab/>
      </w:r>
      <w:r>
        <w:tab/>
      </w:r>
      <w:r>
        <w:tab/>
      </w:r>
      <w:r>
        <w:tab/>
        <w:t>Vesna Dragišić</w:t>
      </w:r>
    </w:p>
    <w:p w:rsidRDefault="00816662" w:rsidP="00816662" w:rsidR="00816662">
      <w:pPr>
        <w:pStyle w:val="Bezproreda"/>
      </w:pPr>
    </w:p>
    <w:p w:rsidRDefault="00816662" w:rsidP="00816662" w:rsidR="00816662">
      <w:pPr>
        <w:pStyle w:val="Bezproreda"/>
      </w:pPr>
    </w:p>
    <w:p w:rsidRDefault="00816662" w:rsidP="00816662" w:rsidR="0081666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16662" w:rsidP="00816662" w:rsidR="00816662">
      <w:pPr>
        <w:pStyle w:val="Bezproreda"/>
      </w:pPr>
      <w:r>
        <w:t xml:space="preserve"> </w:t>
      </w:r>
    </w:p>
    <w:p w:rsidRDefault="00816662" w:rsidP="00816662" w:rsidR="00816662">
      <w:pPr>
        <w:pStyle w:val="Bezproreda"/>
      </w:pPr>
    </w:p>
    <w:p w:rsidRDefault="00816662" w:rsidP="00816662" w:rsidR="00816662">
      <w:pPr>
        <w:pStyle w:val="Bezproreda"/>
      </w:pPr>
    </w:p>
    <w:p w:rsidRDefault="00816662" w:rsidP="00816662" w:rsidR="00816662">
      <w:pPr>
        <w:pStyle w:val="Bezproreda"/>
      </w:pPr>
    </w:p>
    <w:p w:rsidRDefault="00816662" w:rsidP="00816662" w:rsidR="00816662">
      <w:pPr>
        <w:pStyle w:val="Bezproreda"/>
      </w:pPr>
    </w:p>
    <w:bookmarkEnd w:id="0"/>
    <w:p w:rsidRDefault="00AE649C" w:rsidP="00816662" w:rsidR="00AE649C" w:rsidRPr="00B76F3C">
      <w:pPr>
        <w:pStyle w:val="NormaleSPIS"/>
        <w:ind w:firstLine="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97B"/>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6662"/>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24908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St-249/2017-3</izvorni_sadrzaj>
    <derivirana_varijabla naziv="DomainObject.Oznaka_1">St-249/2017-3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St-249/2017</izvorni_sadrzaj>
    <derivirana_varijabla naziv="DomainObject.Predmet.OznakaBroj_1">St-249/2017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AGRO-EKOLOŠKA ZADRUGA GLIKI za ekološku poljoprivrednu proizvodnju, trgovinu i usluge</izvorni_sadrzaj>
    <derivirana_varijabla naziv="DomainObject.Predmet.ProtustrankaFormated_1">  AGRO-EKOLOŠKA ZADRUGA GLIKI za ekološku poljoprivrednu proizvodnju, trgovinu i usluge</derivirana_varijabla>
  </DomainObject.Predmet.ProtustrankaFormated>
  <DomainObject.Predmet.ProtustrankaFormatedOIB>
    <izvorni_sadrzaj>  AGRO-EKOLOŠKA ZADRUGA GLIKI za ekološku poljoprivrednu proizvodnju, trgovinu i usluge, OIB 24686624379</izvorni_sadrzaj>
    <derivirana_varijabla naziv="DomainObject.Predmet.ProtustrankaFormatedOIB_1">  AGRO-EKOLOŠKA ZADRUGA GLIKI za ekološku poljoprivrednu proizvodnju, trgovinu i usluge, OIB 24686624379</derivirana_varijabla>
  </DomainObject.Predmet.ProtustrankaFormatedOIB>
  <DomainObject.Predmet.ProtustrankaFormatedWithAdress>
    <izvorni_sadrzaj> AGRO-EKOLOŠKA ZADRUGA GLIKI za ekološku poljoprivrednu proizvodnju, trgovinu i usluge, Berek 34, 43232 Berek</izvorni_sadrzaj>
    <derivirana_varijabla naziv="DomainObject.Predmet.ProtustrankaFormatedWithAdress_1"> AGRO-EKOLOŠKA ZADRUGA GLIKI za ekološku poljoprivrednu proizvodnju, trgovinu i usluge, Berek 34, 43232 Berek</derivirana_varijabla>
  </DomainObject.Predmet.ProtustrankaFormatedWithAdress>
  <DomainObject.Predmet.ProtustrankaFormatedWithAdressOIB>
    <izvorni_sadrzaj> AGRO-EKOLOŠKA ZADRUGA GLIKI za ekološku poljoprivrednu proizvodnju, trgovinu i usluge, OIB 24686624379, Berek 34, 43232 Berek</izvorni_sadrzaj>
    <derivirana_varijabla naziv="DomainObject.Predmet.ProtustrankaFormatedWithAdressOIB_1"> AGRO-EKOLOŠKA ZADRUGA GLIKI za ekološku poljoprivrednu proizvodnju, trgovinu i usluge, OIB 24686624379, Berek 34, 43232 Berek</derivirana_varijabla>
  </DomainObject.Predmet.ProtustrankaFormatedWithAdressOIB>
  <DomainObject.Predmet.ProtustrankaWithAdress>
    <izvorni_sadrzaj>AGRO-EKOLOŠKA ZADRUGA GLIKI za ekološku poljoprivrednu proizvodnju, trgovinu i usluge Berek 34, 43232 Berek</izvorni_sadrzaj>
    <derivirana_varijabla naziv="DomainObject.Predmet.ProtustrankaWithAdress_1">AGRO-EKOLOŠKA ZADRUGA GLIKI za ekološku poljoprivrednu proizvodnju, trgovinu i usluge Berek 34, 43232 Berek</derivirana_varijabla>
  </DomainObject.Predmet.ProtustrankaWithAdress>
  <DomainObject.Predmet.ProtustrankaWithAdressOIB>
    <izvorni_sadrzaj>AGRO-EKOLOŠKA ZADRUGA GLIKI za ekološku poljoprivrednu proizvodnju, trgovinu i usluge, OIB 24686624379, Berek 34, 43232 Berek</izvorni_sadrzaj>
    <derivirana_varijabla naziv="DomainObject.Predmet.ProtustrankaWithAdressOIB_1">AGRO-EKOLOŠKA ZADRUGA GLIKI za ekološku poljoprivrednu proizvodnju, trgovinu i usluge, OIB 24686624379, Berek 34, 43232 Berek</derivirana_varijabla>
  </DomainObject.Predmet.ProtustrankaWithAdressOIB>
  <DomainObject.Predmet.ProtustrankaNazivFormated>
    <izvorni_sadrzaj>AGRO-EKOLOŠKA ZADRUGA GLIKI za ekološku poljoprivrednu proizvodnju, trgovinu i usluge</izvorni_sadrzaj>
    <derivirana_varijabla naziv="DomainObject.Predmet.ProtustrankaNazivFormated_1">AGRO-EKOLOŠKA ZADRUGA GLIKI za ekološku poljoprivrednu proizvodnju, trgovinu i usluge</derivirana_varijabla>
  </DomainObject.Predmet.ProtustrankaNazivFormated>
  <DomainObject.Predmet.ProtustrankaNazivFormatedOIB>
    <izvorni_sadrzaj>AGRO-EKOLOŠKA ZADRUGA GLIKI za ekološku poljoprivrednu proizvodnju, trgovinu i usluge, OIB 24686624379</izvorni_sadrzaj>
    <derivirana_varijabla naziv="DomainObject.Predmet.ProtustrankaNazivFormatedOIB_1">AGRO-EKOLOŠKA ZADRUGA GLIKI za ekološku poljoprivrednu proizvodnju, trgovinu i usluge, OIB 24686624379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AGRO-EKOLOŠKA ZADRUGA GLIKI za ekološku poljoprivrednu proizvodnju, trgovinu i usluge</item>
    </izvorni_sadrzaj>
    <derivirana_varijabla naziv="DomainObject.Predmet.ProtuStrankaListFormated_1">
      <item>AGRO-EKOLOŠKA ZADRUGA GLIKI za ekološku poljoprivrednu proizvodnju, trgovinu i usluge</item>
    </derivirana_varijabla>
  </DomainObject.Predmet.ProtuStrankaListFormated>
  <DomainObject.Predmet.ProtuStrankaListFormatedOIB>
    <izvorni_sadrzaj>
      <item>AGRO-EKOLOŠKA ZADRUGA GLIKI za ekološku poljoprivrednu proizvodnju, trgovinu i usluge, OIB 24686624379</item>
    </izvorni_sadrzaj>
    <derivirana_varijabla naziv="DomainObject.Predmet.ProtuStrankaListFormatedOIB_1">
      <item>AGRO-EKOLOŠKA ZADRUGA GLIKI za ekološku poljoprivrednu proizvodnju, trgovinu i usluge, OIB 24686624379</item>
    </derivirana_varijabla>
  </DomainObject.Predmet.ProtuStrankaListFormatedOIB>
  <DomainObject.Predmet.ProtuStrankaListFormatedWithAdress>
    <izvorni_sadrzaj>
      <item>AGRO-EKOLOŠKA ZADRUGA GLIKI za ekološku poljoprivrednu proizvodnju, trgovinu i usluge, Berek 34, 43232 Berek</item>
    </izvorni_sadrzaj>
    <derivirana_varijabla naziv="DomainObject.Predmet.ProtuStrankaListFormatedWithAdress_1">
      <item>AGRO-EKOLOŠKA ZADRUGA GLIKI za ekološku poljoprivrednu proizvodnju, trgovinu i usluge, Berek 34, 43232 Berek</item>
    </derivirana_varijabla>
  </DomainObject.Predmet.ProtuStrankaListFormatedWithAdress>
  <DomainObject.Predmet.ProtuStrankaListFormatedWithAdressOIB>
    <izvorni_sadrzaj>
      <item>AGRO-EKOLOŠKA ZADRUGA GLIKI za ekološku poljoprivrednu proizvodnju, trgovinu i usluge, OIB 24686624379, Berek 34, 43232 Berek</item>
    </izvorni_sadrzaj>
    <derivirana_varijabla naziv="DomainObject.Predmet.ProtuStrankaListFormatedWithAdressOIB_1">
      <item>AGRO-EKOLOŠKA ZADRUGA GLIKI za ekološku poljoprivrednu proizvodnju, trgovinu i usluge, OIB 24686624379, Berek 34, 43232 Berek</item>
    </derivirana_varijabla>
  </DomainObject.Predmet.ProtuStrankaListFormatedWithAdressOIB>
  <DomainObject.Predmet.ProtuStrankaListNazivFormated>
    <izvorni_sadrzaj>
      <item>AGRO-EKOLOŠKA ZADRUGA GLIKI za ekološku poljoprivrednu proizvodnju, trgovinu i usluge</item>
    </izvorni_sadrzaj>
    <derivirana_varijabla naziv="DomainObject.Predmet.ProtuStrankaListNazivFormated_1">
      <item>AGRO-EKOLOŠKA ZADRUGA GLIKI za ekološku poljoprivrednu proizvodnju, trgovinu i usluge</item>
    </derivirana_varijabla>
  </DomainObject.Predmet.ProtuStrankaListNazivFormated>
  <DomainObject.Predmet.ProtuStrankaListNazivFormatedOIB>
    <izvorni_sadrzaj>
      <item>AGRO-EKOLOŠKA ZADRUGA GLIKI za ekološku poljoprivrednu proizvodnju, trgovinu i usluge, OIB 24686624379</item>
    </izvorni_sadrzaj>
    <derivirana_varijabla naziv="DomainObject.Predmet.ProtuStrankaListNazivFormatedOIB_1">
      <item>AGRO-EKOLOŠKA ZADRUGA GLIKI za ekološku poljoprivrednu proizvodnju, trgovinu i usluge, OIB 24686624379</item>
    </derivirana_varijabla>
  </DomainObject.Predmet.ProtuStrankaListNazivFormatedOIB>
  <DomainObject.Predmet.OstaliListFormated>
    <izvorni_sadrzaj>
      <item>Zlatko Ištvanović</item>
    </izvorni_sadrzaj>
    <derivirana_varijabla naziv="DomainObject.Predmet.OstaliListFormated_1">
      <item>Zlatko Ištvanović</item>
    </derivirana_varijabla>
  </DomainObject.Predmet.OstaliListFormated>
  <DomainObject.Predmet.OstaliListFormatedOIB>
    <izvorni_sadrzaj>
      <item>Zlatko Ištvanović, OIB 74708267728</item>
    </izvorni_sadrzaj>
    <derivirana_varijabla naziv="DomainObject.Predmet.OstaliListFormatedOIB_1">
      <item>Zlatko Ištvanović, OIB 74708267728</item>
    </derivirana_varijabla>
  </DomainObject.Predmet.OstaliListFormatedOIB>
  <DomainObject.Predmet.OstaliListFormatedWithAdress>
    <izvorni_sadrzaj>
      <item>Zlatko Ištvanović, S. Kolara 34., 43231 Ivanska</item>
    </izvorni_sadrzaj>
    <derivirana_varijabla naziv="DomainObject.Predmet.OstaliListFormatedWithAdress_1">
      <item>Zlatko Ištvanović, S. Kolara 34., 43231 Ivanska</item>
    </derivirana_varijabla>
  </DomainObject.Predmet.OstaliListFormatedWithAdress>
  <DomainObject.Predmet.OstaliListFormatedWithAdressOIB>
    <izvorni_sadrzaj>
      <item>Zlatko Ištvanović, OIB 74708267728, S. Kolara 34., 43231 Ivanska</item>
    </izvorni_sadrzaj>
    <derivirana_varijabla naziv="DomainObject.Predmet.OstaliListFormatedWithAdressOIB_1">
      <item>Zlatko Ištvanović, OIB 74708267728, S. Kolara 34., 43231 Ivanska</item>
    </derivirana_varijabla>
  </DomainObject.Predmet.OstaliListFormatedWithAdressOIB>
  <DomainObject.Predmet.OstaliListNazivFormated>
    <izvorni_sadrzaj>
      <item>Zlatko Ištvanović</item>
    </izvorni_sadrzaj>
    <derivirana_varijabla naziv="DomainObject.Predmet.OstaliListNazivFormated_1">
      <item>Zlatko Ištvanović</item>
    </derivirana_varijabla>
  </DomainObject.Predmet.OstaliListNazivFormated>
  <DomainObject.Predmet.OstaliListNazivFormatedOIB>
    <izvorni_sadrzaj>
      <item>Zlatko Ištvanović, OIB 74708267728</item>
    </izvorni_sadrzaj>
    <derivirana_varijabla naziv="DomainObject.Predmet.OstaliListNazivFormatedOIB_1">
      <item>Zlatko Ištvanović, OIB 74708267728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St-249/2017-3</izvorni_sadrzaj>
    <derivirana_varijabla naziv="DomainObject.PoslovniBrojDokumenta_1">St-249/2017-3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AGRO-EKOLOŠKA ZADRUGA GLIKI za ekološku poljoprivrednu proizvodnju, trgovinu i usluge</izvorni_sadrzaj>
    <derivirana_varijabla naziv="DomainObject.Predmet.ProtustrankaIDrugi_1">AGRO-EKOLOŠKA ZADRUGA GLIKI za ekološku poljoprivrednu proizvodnju,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AGRO-EKOLOŠKA ZADRUGA GLIKI za ekološku poljoprivrednu proizvodnju, trgovinu i usluge, OIB 24686624379, Berek 34, 43232 Berek</izvorni_sadrzaj>
    <derivirana_varijabla naziv="DomainObject.Predmet.ProtustrankaIDrugiAdressOIB_1">AGRO-EKOLOŠKA ZADRUGA GLIKI za ekološku poljoprivrednu proizvodnju, trgovinu i usluge, OIB 24686624379, Berek 34, 43232 Berek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AGRO-EKOLOŠKA ZADRUGA GLIKI za ekološku poljoprivrednu proizvodnju, trgovinu i usluge</item>
      <item>Zlatko Ištvanović</item>
    </izvorni_sadrzaj>
    <derivirana_varijabla naziv="DomainObject.Predmet.SudioniciListNaziv_1">
      <item>FINANCIJSKA AGENCIJA, RC ZAGREB, Podružnica Bjelovar</item>
      <item>AGRO-EKOLOŠKA ZADRUGA GLIKI za ekološku poljoprivrednu proizvodnju, trgovinu i usluge</item>
      <item>Zlatko Ištvanović</item>
    </derivirana_varijabla>
  </DomainObject.Predmet.SudioniciListNaziv>
  <DomainObject.Predmet.SudioniciListAdressOIB>
    <izvorni_sadrzaj>
      <item>FINANCIJSKA AGENCIJA, RC ZAGREB, Podružnica Bjelovar, OIB 85821130368, F. Supila 4,43000 Bjelovar</item>
      <item>AGRO-EKOLOŠKA ZADRUGA GLIKI za ekološku poljoprivrednu proizvodnju, trgovinu i usluge, OIB 24686624379, Berek 34,43232 Berek</item>
      <item>Zlatko Ištvanović, OIB 74708267728, S. Kolara 34.,43231 Ivanska</item>
    </izvorni_sadrzaj>
    <derivirana_varijabla naziv="DomainObject.Predmet.SudioniciListAdressOIB_1">
      <item>FINANCIJSKA AGENCIJA, RC ZAGREB, Podružnica Bjelovar, OIB 85821130368, F. Supila 4,43000 Bjelovar</item>
      <item>AGRO-EKOLOŠKA ZADRUGA GLIKI za ekološku poljoprivrednu proizvodnju, trgovinu i usluge, OIB 24686624379, Berek 34,43232 Berek</item>
      <item>Zlatko Ištvanović, OIB 74708267728, S. Kolara 34.,43231 Ivanska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78A988-D4EB-44D4-866C-2D66E82C3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2996</properties:Characters>
  <properties:Lines>93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2017-06-06T11:06:00Z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