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f172" w14:paraId="a7bf172" w:rsidRDefault="00281BC7" w:rsidP="00EF7C9A" w:rsidR="00281BC7" w:rsidRPr="002D0A6E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2D0A6E">
      <w:pPr>
        <w:rPr>
          <w:rFonts w:cstheme="majorBidi" w:hAnsiTheme="majorBidi" w:asciiTheme="majorBidi"/>
          <w:b/>
          <w:sz w:val="22"/>
          <w:szCs w:val="22"/>
        </w:rPr>
      </w:pPr>
      <w:r w:rsidRPr="002D0A6E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2D0A6E">
      <w:pPr>
        <w:rPr>
          <w:rFonts w:cstheme="majorBidi" w:hAnsiTheme="majorBidi" w:asciiTheme="majorBidi"/>
          <w:b/>
          <w:sz w:val="22"/>
          <w:szCs w:val="22"/>
        </w:rPr>
      </w:pPr>
      <w:r w:rsidRPr="002D0A6E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2D0A6E">
      <w:pPr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2D0A6E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81BC7" w:rsidR="00E022E9" w:rsidRP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2D0A6E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2D0A6E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2D0A6E">
      <w:pPr>
        <w:rPr>
          <w:rFonts w:cstheme="majorBidi" w:hAnsiTheme="majorBidi" w:asciiTheme="majorBidi"/>
          <w:b/>
          <w:sz w:val="22"/>
          <w:szCs w:val="22"/>
        </w:rPr>
      </w:pPr>
      <w:r w:rsidRPr="002D0A6E">
        <w:rPr>
          <w:rFonts w:cstheme="majorBidi" w:hAnsiTheme="majorBidi" w:asciiTheme="majorBidi"/>
          <w:b/>
          <w:sz w:val="22"/>
          <w:szCs w:val="22"/>
        </w:rPr>
        <w:tab/>
      </w:r>
      <w:r w:rsidRPr="002D0A6E">
        <w:rPr>
          <w:rFonts w:cstheme="majorBidi" w:hAnsiTheme="majorBidi" w:asciiTheme="majorBidi"/>
          <w:b/>
          <w:sz w:val="22"/>
          <w:szCs w:val="22"/>
        </w:rPr>
        <w:tab/>
      </w:r>
      <w:r w:rsidRPr="002D0A6E">
        <w:rPr>
          <w:rFonts w:cstheme="majorBidi" w:hAnsiTheme="majorBidi" w:asciiTheme="majorBidi"/>
          <w:b/>
          <w:sz w:val="22"/>
          <w:szCs w:val="22"/>
        </w:rPr>
        <w:tab/>
      </w:r>
      <w:r w:rsidRPr="002D0A6E">
        <w:rPr>
          <w:rFonts w:cstheme="majorBidi" w:hAnsiTheme="majorBidi" w:asciiTheme="majorBidi"/>
          <w:b/>
          <w:sz w:val="22"/>
          <w:szCs w:val="22"/>
        </w:rPr>
        <w:tab/>
      </w:r>
      <w:r w:rsidRPr="002D0A6E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2D0A6E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2D0A6E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2D0A6E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D0A6E" w:rsidR="009D7950" w:rsidRPr="002D0A6E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2D0A6E">
        <w:rPr>
          <w:rFonts w:cstheme="majorBidi" w:hAnsiTheme="majorBidi" w:asciiTheme="majorBidi"/>
          <w:bCs/>
          <w:sz w:val="22"/>
          <w:szCs w:val="22"/>
        </w:rPr>
        <w:t xml:space="preserve">BOGADI &amp; DUILO d.o.o., Skradin, Put Gradine 3, OIB:07028130994, </w:t>
      </w:r>
      <w:r w:rsidR="00725F31" w:rsidRPr="002D0A6E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2D0A6E">
        <w:rPr>
          <w:rFonts w:cstheme="majorBidi" w:hAnsiTheme="majorBidi" w:asciiTheme="majorBidi"/>
          <w:bCs/>
          <w:sz w:val="22"/>
          <w:szCs w:val="22"/>
        </w:rPr>
        <w:t>20</w:t>
      </w:r>
      <w:r w:rsidR="00492740" w:rsidRPr="002D0A6E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9D7950" w:rsidR="00281BC7" w:rsidRPr="002D0A6E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2D0A6E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2D0A6E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2D0A6E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2D0A6E" w:rsidR="00751935" w:rsidRPr="002D0A6E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1.</w:t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smartTag w:element="PersonName" w:uri="urn:schemas-microsoft-com:office:smarttags">
        <w:smartTagPr>
          <w:attr w:val="Ivanka Bosotina" w:name="ProductID"/>
        </w:smartTagPr>
        <w:r w:rsidR="002D0A6E" w:rsidRPr="002D0A6E">
          <w:rPr>
            <w:rFonts w:cstheme="majorBidi" w:hAnsiTheme="majorBidi" w:asciiTheme="majorBidi"/>
            <w:bCs/>
            <w:sz w:val="22"/>
            <w:szCs w:val="22"/>
          </w:rPr>
          <w:t>Ivanka Bosotina</w:t>
        </w:r>
      </w:smartTag>
      <w:r w:rsidR="002D0A6E" w:rsidRPr="002D0A6E">
        <w:rPr>
          <w:rFonts w:cstheme="majorBidi" w:hAnsiTheme="majorBidi" w:asciiTheme="majorBidi"/>
          <w:bCs/>
          <w:sz w:val="22"/>
          <w:szCs w:val="22"/>
        </w:rPr>
        <w:t>, Zadar, Dalmatinskog sabora 3</w:t>
      </w:r>
      <w:r w:rsidR="002D0A6E">
        <w:rPr>
          <w:rFonts w:cstheme="majorBidi" w:hAnsiTheme="majorBidi" w:asciiTheme="majorBidi"/>
          <w:bCs/>
          <w:sz w:val="22"/>
          <w:szCs w:val="22"/>
        </w:rPr>
        <w:t>,</w:t>
      </w:r>
      <w:r w:rsidR="002D0A6E"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>
        <w:rPr>
          <w:rFonts w:cstheme="majorBidi" w:hAnsiTheme="majorBidi" w:asciiTheme="majorBidi"/>
          <w:bCs/>
          <w:sz w:val="22"/>
          <w:szCs w:val="22"/>
        </w:rPr>
        <w:t>OIB:</w:t>
      </w:r>
      <w:r w:rsidR="002D0A6E" w:rsidRPr="002D0A6E">
        <w:rPr>
          <w:rFonts w:cstheme="majorBidi" w:hAnsiTheme="majorBidi" w:asciiTheme="majorBidi"/>
          <w:bCs/>
          <w:sz w:val="22"/>
          <w:szCs w:val="22"/>
        </w:rPr>
        <w:t>81654623800</w:t>
      </w:r>
      <w:r w:rsid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81BC7" w:rsidRPr="002D0A6E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2D0A6E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2D0A6E">
        <w:rPr>
          <w:rFonts w:cstheme="majorBidi" w:hAnsiTheme="majorBidi" w:asciiTheme="majorBidi"/>
          <w:bCs/>
          <w:sz w:val="22"/>
          <w:szCs w:val="22"/>
        </w:rPr>
        <w:t>BOGADI &amp; DUILO d.o.o., Skradin, Put Gradine 3, OIB:07028130994</w:t>
      </w:r>
      <w:r w:rsidRPr="002D0A6E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022AA2" w:rsidR="00022AA2" w:rsidRPr="002D0A6E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2D0A6E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2.</w:t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2D0A6E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2D0A6E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2D0A6E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3.</w:t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2D0A6E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725F31" w:rsidRPr="002D0A6E">
        <w:rPr>
          <w:rFonts w:cstheme="majorBidi" w:hAnsiTheme="majorBidi" w:asciiTheme="majorBidi"/>
          <w:bCs/>
          <w:sz w:val="22"/>
          <w:szCs w:val="22"/>
        </w:rPr>
        <w:t>30</w:t>
      </w:r>
      <w:r w:rsidR="006A6847" w:rsidRPr="002D0A6E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C30170" w:rsidR="00281BC7" w:rsidRPr="002D0A6E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Obrazloženje</w:t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2D0A6E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D0A6E" w:rsidR="00CF328C" w:rsidRPr="002D0A6E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2D0A6E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2D0A6E">
        <w:rPr>
          <w:rFonts w:cstheme="majorBidi" w:hAnsiTheme="majorBidi" w:asciiTheme="majorBidi"/>
          <w:bCs/>
          <w:sz w:val="22"/>
          <w:szCs w:val="22"/>
        </w:rPr>
        <w:t>BOGADI &amp; DUILO d.o.o., Skradin, Put Gradine 3, OIB:07028130994</w:t>
      </w:r>
      <w:r w:rsidR="00022AA2" w:rsidRPr="002D0A6E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901D45" w:rsidR="00CF328C" w:rsidRPr="002D0A6E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2D0A6E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2D0A6E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2D0A6E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2D0A6E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2D0A6E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2D0A6E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2D0A6E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2D0A6E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CF328C" w:rsidR="00CF328C" w:rsidRPr="002D0A6E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725F31" w:rsidRPr="002D0A6E">
        <w:rPr>
          <w:rFonts w:cstheme="majorBidi" w:hAnsiTheme="majorBidi" w:asciiTheme="majorBidi"/>
          <w:bCs/>
          <w:sz w:val="22"/>
          <w:szCs w:val="22"/>
        </w:rPr>
        <w:t>30</w:t>
      </w:r>
      <w:r w:rsidRPr="002D0A6E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B310F0" w:rsidR="006A6847" w:rsidRPr="002D0A6E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8F3AD6" w:rsidR="008F3AD6" w:rsidRP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D0A6E" w:rsidR="00D61B7B" w:rsidRPr="002D0A6E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2D0A6E">
        <w:rPr>
          <w:rFonts w:cstheme="majorBidi" w:hAnsiTheme="majorBidi" w:asciiTheme="majorBidi"/>
          <w:bCs/>
          <w:sz w:val="22"/>
          <w:szCs w:val="22"/>
        </w:rPr>
        <w:t>20</w:t>
      </w:r>
      <w:r w:rsidR="004E7E9B" w:rsidRPr="002D0A6E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2D0A6E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2D0A6E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D61B7B" w:rsidR="00D61B7B" w:rsidRPr="002D0A6E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2D0A6E" w:rsidP="002D0A6E" w:rsidR="00D61B7B" w:rsidRPr="002D0A6E">
      <w:pPr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2D0A6E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2D0A6E" w:rsidP="002D0A6E" w:rsidR="004E7E9B" w:rsidRPr="002D0A6E">
      <w:pPr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2D0A6E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2D0A6E" w:rsidP="006A0BBF" w:rsidR="002D0A6E">
      <w:pPr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580387" w:rsidP="006A0BBF" w:rsidR="002A6DDA" w:rsidRPr="002D0A6E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  <w:r w:rsidRPr="002D0A6E">
        <w:rPr>
          <w:rFonts w:cstheme="majorBidi" w:hAnsiTheme="majorBidi" w:asciiTheme="majorBidi"/>
          <w:bCs/>
          <w:sz w:val="22"/>
          <w:szCs w:val="22"/>
        </w:rPr>
        <w:tab/>
      </w:r>
    </w:p>
    <w:p w:rsidRDefault="008F3AD6" w:rsidP="00CF328C" w:rsidR="008F3AD6" w:rsidRPr="002D0A6E">
      <w:pPr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CF328C" w:rsidR="00CF328C" w:rsidRPr="002D0A6E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D0A6E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2D0A6E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D0A6E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2D0A6E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A6DDA" w:rsidP="008F3AD6" w:rsidR="002A6DDA">
      <w:pPr>
        <w:rPr>
          <w:rFonts w:cstheme="majorBidi" w:hAnsiTheme="majorBidi" w:asciiTheme="majorBidi"/>
          <w:bCs/>
          <w:sz w:val="22"/>
          <w:szCs w:val="22"/>
        </w:rPr>
      </w:pPr>
    </w:p>
    <w:p w:rsidRDefault="002D0A6E" w:rsidP="008F3AD6" w:rsid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2D0A6E" w:rsidP="008F3AD6" w:rsid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2D0A6E" w:rsidP="008F3AD6" w:rsid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2D0A6E" w:rsidP="008F3AD6" w:rsid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2D0A6E" w:rsidP="008F3AD6" w:rsid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2D0A6E" w:rsidP="008F3AD6" w:rsidR="002D0A6E" w:rsidRPr="002D0A6E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2D0A6E">
      <w:pPr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 xml:space="preserve"> Dostaviti : </w:t>
      </w:r>
    </w:p>
    <w:p w:rsidRDefault="008F3AD6" w:rsidP="008F3AD6" w:rsidR="008F3AD6" w:rsidRPr="002D0A6E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2D0A6E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2D0A6E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2D0A6E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2D0A6E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2D0A6E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2D0A6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45" w:rsidP="00901D45" w:rsidR="00901D45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337/16-13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2D0A6E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D0A6E">
      <w:rPr>
        <w:sz w:val="22"/>
        <w:szCs w:val="22"/>
      </w:rPr>
      <w:t>340/16-14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7950"/>
    <w:rsid w:val="009F62F2"/>
    <w:rsid w:val="00A5292A"/>
    <w:rsid w:val="00AD30CD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3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0CD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0CD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0CD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0CD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3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0CD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0CD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0CD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0CD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BOGADI &amp; DUILO društvo s ograničenom odgovornošću za promet nekretninama</izvorni_sadrzaj>
    <derivirana_varijabla naziv="DomainObject.Predmet.ProtustrankaFormated_1">  BOGADI &amp; DUILO društvo s ograničenom odgovornošću za promet nekretninama</derivirana_varijabla>
  </DomainObject.Predmet.ProtustrankaFormated>
  <DomainObject.Predmet.ProtustrankaFormatedOIB>
    <izvorni_sadrzaj>  BOGADI &amp; DUILO društvo s ograničenom odgovornošću za promet nekretninama, OIB 07028130994</izvorni_sadrzaj>
    <derivirana_varijabla naziv="DomainObject.Predmet.ProtustrankaFormatedOIB_1">  BOGADI &amp; DUILO društvo s ograničenom odgovornošću za promet nekretninama, OIB 07028130994</derivirana_varijabla>
  </DomainObject.Predmet.ProtustrankaFormatedOIB>
  <DomainObject.Predmet.ProtustrankaFormatedWithAdress>
    <izvorni_sadrzaj> BOGADI &amp; DUILO društvo s ograničenom odgovornošću za promet nekretninama, Put Gradine 3 , 22222 Skradin</izvorni_sadrzaj>
    <derivirana_varijabla naziv="DomainObject.Predmet.ProtustrankaFormatedWithAdress_1"> BOGADI &amp; DUILO društvo s ograničenom odgovornošću za promet nekretninama, Put Gradine 3 , 22222 Skradin</derivirana_varijabla>
  </DomainObject.Predmet.ProtustrankaFormatedWithAdress>
  <DomainObject.Predmet.ProtustrankaFormatedWithAdressOIB>
    <izvorni_sadrzaj> BOGADI &amp; DUILO društvo s ograničenom odgovornošću za promet nekretninama, OIB 07028130994, Put Gradine 3 , 22222 Skradin</izvorni_sadrzaj>
    <derivirana_varijabla naziv="DomainObject.Predmet.ProtustrankaFormatedWithAdressOIB_1"> BOGADI &amp; DUILO društvo s ograničenom odgovornošću za promet nekretninama, OIB 07028130994, Put Gradine 3 , 22222 Skradin</derivirana_varijabla>
  </DomainObject.Predmet.ProtustrankaFormatedWithAdressOIB>
  <DomainObject.Predmet.ProtustrankaWithAdress>
    <izvorni_sadrzaj>BOGADI &amp; DUILO društvo s ograničenom odgovornošću za promet nekretninama Put Gradine 3 , 22222 Skradin</izvorni_sadrzaj>
    <derivirana_varijabla naziv="DomainObject.Predmet.ProtustrankaWithAdress_1">BOGADI &amp; DUILO društvo s ograničenom odgovornošću za promet nekretninama Put Gradine 3 , 22222 Skradin</derivirana_varijabla>
  </DomainObject.Predmet.ProtustrankaWithAdress>
  <DomainObject.Predmet.ProtustrankaWithAdressOIB>
    <izvorni_sadrzaj>BOGADI &amp; DUILO društvo s ograničenom odgovornošću za promet nekretninama, OIB 07028130994, Put Gradine 3 , 22222 Skradin</izvorni_sadrzaj>
    <derivirana_varijabla naziv="DomainObject.Predmet.ProtustrankaWithAdressOIB_1">BOGADI &amp; DUILO društvo s ograničenom odgovornošću za promet nekretninama, OIB 07028130994, Put Gradine 3 , 22222 Skradin</derivirana_varijabla>
  </DomainObject.Predmet.ProtustrankaWithAdressOIB>
  <DomainObject.Predmet.ProtustrankaNazivFormated>
    <izvorni_sadrzaj>BOGADI &amp; DUILO društvo s ograničenom odgovornošću za promet nekretninama</izvorni_sadrzaj>
    <derivirana_varijabla naziv="DomainObject.Predmet.ProtustrankaNazivFormated_1">BOGADI &amp; DUILO društvo s ograničenom odgovornošću za promet nekretninama</derivirana_varijabla>
  </DomainObject.Predmet.ProtustrankaNazivFormated>
  <DomainObject.Predmet.ProtustrankaNazivFormatedOIB>
    <izvorni_sadrzaj>BOGADI &amp; DUILO društvo s ograničenom odgovornošću za promet nekretninama, OIB 07028130994</izvorni_sadrzaj>
    <derivirana_varijabla naziv="DomainObject.Predmet.ProtustrankaNazivFormatedOIB_1">BOGADI &amp; DUILO društvo s ograničenom odgovornošću za promet nekretninama, OIB 07028130994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BOGADI &amp; DUILO društvo s ograničenom odgovornošću za promet nekretninama</item>
    </izvorni_sadrzaj>
    <derivirana_varijabla naziv="DomainObject.Predmet.ProtuStrankaListFormated_1">
      <item>BOGADI &amp; DUILO društvo s ograničenom odgovornošću za promet nekretninama</item>
    </derivirana_varijabla>
  </DomainObject.Predmet.ProtuStrankaListFormated>
  <DomainObject.Predmet.ProtuStrankaListFormatedOIB>
    <izvorni_sadrzaj>
      <item>BOGADI &amp; DUILO društvo s ograničenom odgovornošću za promet nekretninama, OIB 07028130994</item>
    </izvorni_sadrzaj>
    <derivirana_varijabla naziv="DomainObject.Predmet.ProtuStrankaListFormatedOIB_1">
      <item>BOGADI &amp; DUILO društvo s ograničenom odgovornošću za promet nekretninama, OIB 07028130994</item>
    </derivirana_varijabla>
  </DomainObject.Predmet.ProtuStrankaListFormatedOIB>
  <DomainObject.Predmet.ProtuStrankaListFormatedWithAdress>
    <izvorni_sadrzaj>
      <item>BOGADI &amp; DUILO društvo s ograničenom odgovornošću za promet nekretninama, Put Gradine 3 , 22222 Skradin</item>
    </izvorni_sadrzaj>
    <derivirana_varijabla naziv="DomainObject.Predmet.ProtuStrankaListFormatedWithAdress_1">
      <item>BOGADI &amp; DUILO društvo s ograničenom odgovornošću za promet nekretninama, Put Gradine 3 , 22222 Skradin</item>
    </derivirana_varijabla>
  </DomainObject.Predmet.ProtuStrankaListFormatedWithAdress>
  <DomainObject.Predmet.ProtuStrankaListFormatedWithAdressOIB>
    <izvorni_sadrzaj>
      <item>BOGADI &amp; DUILO društvo s ograničenom odgovornošću za promet nekretninama, OIB 07028130994, Put Gradine 3 , 22222 Skradin</item>
    </izvorni_sadrzaj>
    <derivirana_varijabla naziv="DomainObject.Predmet.ProtuStrankaListFormatedWithAdressOIB_1">
      <item>BOGADI &amp; DUILO društvo s ograničenom odgovornošću za promet nekretninama, OIB 07028130994, Put Gradine 3 , 22222 Skradin</item>
    </derivirana_varijabla>
  </DomainObject.Predmet.ProtuStrankaListFormatedWithAdressOIB>
  <DomainObject.Predmet.ProtuStrankaListNazivFormated>
    <izvorni_sadrzaj>
      <item>BOGADI &amp; DUILO društvo s ograničenom odgovornošću za promet nekretninama</item>
    </izvorni_sadrzaj>
    <derivirana_varijabla naziv="DomainObject.Predmet.ProtuStrankaListNazivFormated_1">
      <item>BOGADI &amp; DUILO društvo s ograničenom odgovornošću za promet nekretninama</item>
    </derivirana_varijabla>
  </DomainObject.Predmet.ProtuStrankaListNazivFormated>
  <DomainObject.Predmet.ProtuStrankaListNazivFormatedOIB>
    <izvorni_sadrzaj>
      <item>BOGADI &amp; DUILO društvo s ograničenom odgovornošću za promet nekretninama, OIB 07028130994</item>
    </izvorni_sadrzaj>
    <derivirana_varijabla naziv="DomainObject.Predmet.ProtuStrankaListNazivFormatedOIB_1">
      <item>BOGADI &amp; DUILO društvo s ograničenom odgovornošću za promet nekretninama, OIB 07028130994</item>
    </derivirana_varijabla>
  </DomainObject.Predmet.ProtuStrankaListNazivFormatedOIB>
  <DomainObject.Predmet.OstaliListFormated>
    <izvorni_sadrzaj>
      <item>IVAN BOGADI</item>
      <item>JERE DUILO</item>
    </izvorni_sadrzaj>
    <derivirana_varijabla naziv="DomainObject.Predmet.OstaliListFormated_1">
      <item>IVAN BOGADI</item>
      <item>JERE DUILO</item>
    </derivirana_varijabla>
  </DomainObject.Predmet.OstaliListFormated>
  <DomainObject.Predmet.OstaliListFormatedOIB>
    <izvorni_sadrzaj>
      <item>IVAN BOGADI</item>
      <item>JERE DUILO</item>
    </izvorni_sadrzaj>
    <derivirana_varijabla naziv="DomainObject.Predmet.OstaliListFormatedOIB_1">
      <item>IVAN BOGADI</item>
      <item>JERE DUILO</item>
    </derivirana_varijabla>
  </DomainObject.Predmet.OstaliListFormatedOIB>
  <DomainObject.Predmet.OstaliListFormatedWithAdress>
    <izvorni_sadrzaj>
      <item>IVAN BOGADI, Ulica IX 179, 22233 Prvić Luka</item>
      <item>JERE DUILO, Put Gradine 3, 22222 Skradin</item>
    </izvorni_sadrzaj>
    <derivirana_varijabla naziv="DomainObject.Predmet.OstaliListFormatedWithAdress_1">
      <item>IVAN BOGADI, Ulica IX 179, 22233 Prvić Luka</item>
      <item>JERE DUILO, Put Gradine 3, 22222 Skradin</item>
    </derivirana_varijabla>
  </DomainObject.Predmet.OstaliListFormatedWithAdress>
  <DomainObject.Predmet.OstaliListFormatedWithAdressOIB>
    <izvorni_sadrzaj>
      <item>IVAN BOGADI, Ulica IX 179, 22233 Prvić Luka</item>
      <item>JERE DUILO, Put Gradine 3, 22222 Skradin</item>
    </izvorni_sadrzaj>
    <derivirana_varijabla naziv="DomainObject.Predmet.OstaliListFormatedWithAdressOIB_1">
      <item>IVAN BOGADI, Ulica IX 179, 22233 Prvić Luka</item>
      <item>JERE DUILO, Put Gradine 3, 22222 Skradin</item>
    </derivirana_varijabla>
  </DomainObject.Predmet.OstaliListFormatedWithAdressOIB>
  <DomainObject.Predmet.OstaliListNazivFormated>
    <izvorni_sadrzaj>
      <item>IVAN BOGADI</item>
      <item>JERE DUILO</item>
    </izvorni_sadrzaj>
    <derivirana_varijabla naziv="DomainObject.Predmet.OstaliListNazivFormated_1">
      <item>IVAN BOGADI</item>
      <item>JERE DUILO</item>
    </derivirana_varijabla>
  </DomainObject.Predmet.OstaliListNazivFormated>
  <DomainObject.Predmet.OstaliListNazivFormatedOIB>
    <izvorni_sadrzaj>
      <item>IVAN BOGADI</item>
      <item>JERE DUILO</item>
    </izvorni_sadrzaj>
    <derivirana_varijabla naziv="DomainObject.Predmet.OstaliListNazivFormatedOIB_1">
      <item>IVAN BOGADI</item>
      <item>JERE DUILO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BOGADI &amp; DUILO društvo s ograničenom odgovornošću za promet nekretninama</izvorni_sadrzaj>
    <derivirana_varijabla naziv="DomainObject.Predmet.ProtustrankaIDrugi_1">BOGADI &amp; DUILO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BOGADI &amp; DUILO društvo s ograničenom odgovornošću za promet nekretninama, OIB 07028130994, Put Gradine 3 , 22222 Skradin</izvorni_sadrzaj>
    <derivirana_varijabla naziv="DomainObject.Predmet.ProtustrankaIDrugiAdressOIB_1">BOGADI &amp; DUILO društvo s ograničenom odgovornošću za promet nekretninama, OIB 07028130994,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BOGADI &amp; DUILO društvo s ograničenom odgovornošću za promet nekretninama</item>
      <item>IVAN BOGADI</item>
      <item>JERE DUILO</item>
    </izvorni_sadrzaj>
    <derivirana_varijabla naziv="DomainObject.Predmet.SudioniciListNaziv_1">
      <item>FINA - Podružnica Šibenik</item>
      <item>BOGADI &amp; DUILO društvo s ograničenom odgovornošću za promet nekretninama</item>
      <item>IVAN BOGADI</item>
      <item>JERE DUILO</item>
    </derivirana_varijabla>
  </DomainObject.Predmet.SudioniciListNaziv>
  <DomainObject.Predmet.SudioniciListAdressOIB>
    <izvorni_sadrzaj>
      <item>FINA - Podružnica Šibenik, OIB 85821130368, Perivoj L. Marune 1,22000 Šibenik</item>
      <item>BOGADI &amp; DUILO društvo s ograničenom odgovornošću za promet nekretninama, OIB 07028130994, Put Gradine 3 ,22222 Skradin</item>
      <item>IVAN BOGADI, Ulica IX 179,22233 Prvić Luka</item>
      <item>JERE DUILO, Put Gradine 3,22222 Skradin</item>
    </izvorni_sadrzaj>
    <derivirana_varijabla naziv="DomainObject.Predmet.SudioniciListAdressOIB_1">
      <item>FINA - Podružnica Šibenik, OIB 85821130368, Perivoj L. Marune 1,22000 Šibenik</item>
      <item>BOGADI &amp; DUILO društvo s ograničenom odgovornošću za promet nekretninama, OIB 07028130994, Put Gradine 3 ,22222 Skradin</item>
      <item>IVAN BOGADI, Ulica IX 179,22233 Prvić Luka</item>
      <item>JERE DUILO,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07028130994</item>
      <item>, OIB null</item>
      <item>, OIB null</item>
    </izvorni_sadrzaj>
    <derivirana_varijabla naziv="DomainObject.Predmet.SudioniciListNazivOIB_1">
      <item>, OIB 85821130368</item>
      <item>, OIB 07028130994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4506B-82D2-46FE-8E91-81309F171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1956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2016-04-20T12:07:00Z</dcterms:created>
  <dc:creator>Ardena Bajlo</dc:creator>
  <cp:lastModifiedBy>Merlina Klišmanić</cp:lastModifiedBy>
  <cp:lastPrinted>2016-04-20T12:06:00Z</cp:lastPrinted>
  <dcterms:modified xmlns:xsi="http://www.w3.org/2001/XMLSchema-instance" xsi:type="dcterms:W3CDTF">2016-04-21T12:59:00Z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