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a833" w14:paraId="4f1a833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26305">
        <w:t>2832</w:t>
      </w:r>
      <w:r w:rsidR="002F1438">
        <w:t>/1</w:t>
      </w:r>
      <w:r w:rsidR="00826305">
        <w:t>6</w:t>
      </w:r>
      <w:r w:rsidR="000A7F45">
        <w:t>-</w:t>
      </w:r>
      <w:r w:rsidR="00FD52B3">
        <w:t>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960272">
        <w:t xml:space="preserve">AGRO-UNA poljoprivredna zadruga za proizvodnju, trgovinu i usluge, </w:t>
      </w:r>
      <w:r w:rsidR="00960272">
        <w:rPr>
          <w:rFonts w:eastAsiaTheme="minorHAnsi"/>
          <w:lang w:eastAsia="en-US"/>
        </w:rPr>
        <w:t xml:space="preserve">Dvor, </w:t>
      </w:r>
      <w:r w:rsidR="00960272">
        <w:t>Kralja Tomislava 48</w:t>
      </w:r>
      <w:r w:rsidR="00960272">
        <w:rPr>
          <w:rFonts w:eastAsiaTheme="minorHAnsi"/>
          <w:lang w:eastAsia="en-US"/>
        </w:rPr>
        <w:t>,</w:t>
      </w:r>
      <w:r w:rsidR="00960272">
        <w:t xml:space="preserve"> OIB</w:t>
      </w:r>
      <w:r w:rsidR="00960272">
        <w:rPr>
          <w:rFonts w:eastAsiaTheme="minorHAnsi"/>
          <w:lang w:eastAsia="en-US"/>
        </w:rPr>
        <w:t xml:space="preserve"> </w:t>
      </w:r>
      <w:r w:rsidR="00960272">
        <w:t>44833640121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337A20">
        <w:t>rasprave o pretpostavkama za otvaranje stečajnog postupka</w:t>
      </w:r>
      <w:r w:rsidR="00A62E60">
        <w:t xml:space="preserve"> </w:t>
      </w:r>
      <w:r>
        <w:t xml:space="preserve">određeno za dan </w:t>
      </w:r>
      <w:r w:rsidR="00A62E60">
        <w:t>2</w:t>
      </w:r>
      <w:r w:rsidR="00DD59AD">
        <w:t>1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DD59AD">
        <w:t>12</w:t>
      </w:r>
      <w:r w:rsidR="002F1438">
        <w:t>,</w:t>
      </w:r>
      <w:r w:rsidR="00337A20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25D54" w:rsidR="009C506D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B74EA2">
        <w:t>,v.r.</w:t>
      </w:r>
    </w:p>
    <w:p w:rsidRDefault="00B74EA2" w:rsidP="00B25D54" w:rsidR="00B74EA2">
      <w:pPr>
        <w:jc w:val="right"/>
      </w:pPr>
    </w:p>
    <w:p w:rsidRDefault="00B74EA2" w:rsidP="00B25D54" w:rsidR="00B74EA2">
      <w:pPr>
        <w:jc w:val="right"/>
      </w:pPr>
      <w:r>
        <w:t>Za točnost otpravka-</w:t>
      </w:r>
    </w:p>
    <w:p w:rsidRDefault="00B74EA2" w:rsidP="00B25D54" w:rsidR="00B74EA2">
      <w:pPr>
        <w:jc w:val="right"/>
      </w:pPr>
      <w:r>
        <w:t>ovlašteni službenik:</w:t>
      </w:r>
    </w:p>
    <w:p w:rsidRDefault="00B74EA2" w:rsidP="00B25D54" w:rsidR="00B74EA2" w:rsidRPr="0053264E">
      <w:pPr>
        <w:jc w:val="right"/>
      </w:pPr>
      <w:r>
        <w:t>Marina Markić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337A20" w:rsidR="00FD4A0C">
      <w:pPr>
        <w:pStyle w:val="Odlomakpopisa"/>
        <w:ind w:left="0"/>
      </w:pPr>
      <w:r>
        <w:t xml:space="preserve">1. </w:t>
      </w:r>
      <w:r w:rsidR="00FD4A0C">
        <w:t>dužnik</w:t>
      </w:r>
      <w:r w:rsidR="00337A20">
        <w:t xml:space="preserve"> po punomoćniku</w:t>
      </w:r>
    </w:p>
    <w:p w:rsidRDefault="00337A20" w:rsidP="00FD4A0C" w:rsidR="00FD4A0C">
      <w:r>
        <w:t>2</w:t>
      </w:r>
      <w:r w:rsidR="00FD4A0C">
        <w:t xml:space="preserve">. zakonski zastupnik dužnika </w:t>
      </w:r>
    </w:p>
    <w:p w:rsidRDefault="00337A20" w:rsidP="00FD4A0C" w:rsidR="0085757B" w:rsidRPr="0053264E">
      <w:r>
        <w:t>3</w:t>
      </w:r>
      <w:r w:rsidR="00B3771C">
        <w:t>.</w:t>
      </w:r>
      <w:r w:rsidR="001B632C">
        <w:t xml:space="preserve"> 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7AC" w:rsidR="008027AC">
      <w:r>
        <w:separator/>
      </w:r>
    </w:p>
  </w:endnote>
  <w:endnote w:id="0" w:type="continuationSeparator">
    <w:p w:rsidRDefault="008027AC" w:rsidR="00802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7AC" w:rsidR="008027AC">
      <w:r>
        <w:separator/>
      </w:r>
    </w:p>
  </w:footnote>
  <w:footnote w:id="0" w:type="continuationSeparator">
    <w:p w:rsidRDefault="008027AC" w:rsidR="008027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86591"/>
    <w:rsid w:val="000908DE"/>
    <w:rsid w:val="000926C6"/>
    <w:rsid w:val="000A7F45"/>
    <w:rsid w:val="000B4426"/>
    <w:rsid w:val="000C106C"/>
    <w:rsid w:val="000E7C58"/>
    <w:rsid w:val="000F0A0A"/>
    <w:rsid w:val="000F0EF4"/>
    <w:rsid w:val="000F381B"/>
    <w:rsid w:val="00114FF9"/>
    <w:rsid w:val="00121733"/>
    <w:rsid w:val="00157F70"/>
    <w:rsid w:val="0017084D"/>
    <w:rsid w:val="001740AB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559F"/>
    <w:rsid w:val="001F05D9"/>
    <w:rsid w:val="001F6F1D"/>
    <w:rsid w:val="00206D22"/>
    <w:rsid w:val="00217CDB"/>
    <w:rsid w:val="00217EEF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61012"/>
    <w:rsid w:val="003746BE"/>
    <w:rsid w:val="00375F51"/>
    <w:rsid w:val="00391C11"/>
    <w:rsid w:val="003B5F93"/>
    <w:rsid w:val="003E059C"/>
    <w:rsid w:val="003E1E06"/>
    <w:rsid w:val="003E66D2"/>
    <w:rsid w:val="003F4A53"/>
    <w:rsid w:val="003F5110"/>
    <w:rsid w:val="00415D25"/>
    <w:rsid w:val="0042648C"/>
    <w:rsid w:val="00432ACD"/>
    <w:rsid w:val="004565E0"/>
    <w:rsid w:val="00482F92"/>
    <w:rsid w:val="00492DEC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82442"/>
    <w:rsid w:val="00586283"/>
    <w:rsid w:val="0059752C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46047"/>
    <w:rsid w:val="00660D4D"/>
    <w:rsid w:val="00660EF1"/>
    <w:rsid w:val="00667243"/>
    <w:rsid w:val="0067351F"/>
    <w:rsid w:val="006748D1"/>
    <w:rsid w:val="006823C5"/>
    <w:rsid w:val="00683588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78E8"/>
    <w:rsid w:val="007B051E"/>
    <w:rsid w:val="007B0A02"/>
    <w:rsid w:val="007B1DD3"/>
    <w:rsid w:val="007D5D16"/>
    <w:rsid w:val="007E040C"/>
    <w:rsid w:val="008027AC"/>
    <w:rsid w:val="00811FD6"/>
    <w:rsid w:val="00824E27"/>
    <w:rsid w:val="00825A07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C33DF"/>
    <w:rsid w:val="008D1BBD"/>
    <w:rsid w:val="008D3D0F"/>
    <w:rsid w:val="008F0C1D"/>
    <w:rsid w:val="008F5D23"/>
    <w:rsid w:val="008F6A2B"/>
    <w:rsid w:val="00906253"/>
    <w:rsid w:val="00921031"/>
    <w:rsid w:val="00941993"/>
    <w:rsid w:val="0094791B"/>
    <w:rsid w:val="00955802"/>
    <w:rsid w:val="00960272"/>
    <w:rsid w:val="00970B95"/>
    <w:rsid w:val="00990B04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E419A"/>
    <w:rsid w:val="00AF3E34"/>
    <w:rsid w:val="00AF7785"/>
    <w:rsid w:val="00B1009F"/>
    <w:rsid w:val="00B1068D"/>
    <w:rsid w:val="00B1314F"/>
    <w:rsid w:val="00B2232A"/>
    <w:rsid w:val="00B23927"/>
    <w:rsid w:val="00B25D54"/>
    <w:rsid w:val="00B3771C"/>
    <w:rsid w:val="00B37D42"/>
    <w:rsid w:val="00B74EA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22607"/>
    <w:rsid w:val="00F2467C"/>
    <w:rsid w:val="00F36BA8"/>
    <w:rsid w:val="00F42B08"/>
    <w:rsid w:val="00F746A9"/>
    <w:rsid w:val="00F86FC3"/>
    <w:rsid w:val="00FB5822"/>
    <w:rsid w:val="00FC3EA0"/>
    <w:rsid w:val="00FD4A0C"/>
    <w:rsid w:val="00FD52B3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St-2832/2016-9</izvorni_sadrzaj>
    <derivirana_varijabla naziv="DomainObject.Oznaka_1">St-2832/2016-9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St-2832/2016</izvorni_sadrzaj>
    <derivirana_varijabla naziv="DomainObject.Predmet.OznakaBroj_1">St-2832/2016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AGRO-UNA poljoprivredna zadruga za proizvodnju, trgovinu i usluge zastupanog po punomoćniku Branislav Joka; Sandra Panjković</izvorni_sadrzaj>
    <derivirana_varijabla naziv="DomainObject.Predmet.ProtustrankaFormated_1">  AGRO-UNA poljoprivredna zadruga za proizvodnju, trgovinu i usluge zastupanog po punomoćniku Branislav Joka; Sandra Panjković</derivirana_varijabla>
  </DomainObject.Predmet.ProtustrankaFormated>
  <DomainObject.Predmet.ProtustrankaFormatedOIB>
    <izvorni_sadrzaj>  AGRO-UNA poljoprivredna zadruga za proizvodnju, trgovinu i usluge, OIB 44833640121 zastupanog po punomoćniku Branislav Joka; Sandra Panjković</izvorni_sadrzaj>
    <derivirana_varijabla naziv="DomainObject.Predmet.ProtustrankaFormatedOIB_1">  AGRO-UNA poljoprivredna zadruga za proizvodnju, trgovinu i usluge, OIB 44833640121 zastupanog po punomoćniku Branislav Joka; Sandra Panjković</derivirana_varijabla>
  </DomainObject.Predmet.ProtustrankaFormatedOIB>
  <DomainObject.Predmet.ProtustrankaFormatedWithAdress>
    <izvorni_sadrzaj> AGRO-UNA poljoprivredna zadruga za proizvodnju, trgovinu i usluge, Kralja Tomislava 48, 44440 Dvor zastupanog po punomoćniku Branislav Joka; Sandra Panjković</izvorni_sadrzaj>
    <derivirana_varijabla naziv="DomainObject.Predmet.ProtustrankaFormatedWithAdress_1"> AGRO-UNA poljoprivredna zadruga za proizvodnju, trgovinu i usluge, Kralja Tomislava 48, 44440 Dvor zastupanog po punomoćniku Branislav Joka; Sandra Panjković</derivirana_varijabla>
  </DomainObject.Predmet.ProtustrankaFormatedWithAdress>
  <DomainObject.Predmet.ProtustrankaFormatedWithAdressOIB>
    <izvorni_sadrzaj> AGRO-UNA poljoprivredna zadruga za proizvodnju, trgovinu i usluge, OIB 44833640121, Kralja Tomislava 48, 44440 Dvor zastupanog po punomoćniku Branislav Joka; Sandra Panjković</izvorni_sadrzaj>
    <derivirana_varijabla naziv="DomainObject.Predmet.ProtustrankaFormatedWithAdressOIB_1"> AGRO-UNA poljoprivredna zadruga za proizvodnju, trgovinu i usluge, OIB 44833640121, Kralja Tomislava 48, 44440 Dvor zastupanog po punomoćniku Branislav Joka; Sandra Panjković</derivirana_varijabla>
  </DomainObject.Predmet.ProtustrankaFormatedWithAdressOIB>
  <DomainObject.Predmet.ProtustrankaWithAdress>
    <izvorni_sadrzaj>AGRO-UNA poljoprivredna zadruga za proizvodnju, trgovinu i usluge Kralja Tomislava 48, 44440 Dvor</izvorni_sadrzaj>
    <derivirana_varijabla naziv="DomainObject.Predmet.ProtustrankaWithAdress_1">AGRO-UNA poljoprivredna zadruga za proizvodnju, trgovinu i usluge Kralja Tomislava 48, 44440 Dvor</derivirana_varijabla>
  </DomainObject.Predmet.ProtustrankaWithAdress>
  <DomainObject.Predmet.ProtustrankaWithAdressOIB>
    <izvorni_sadrzaj>AGRO-UNA poljoprivredna zadruga za proizvodnju, trgovinu i usluge, OIB 44833640121, Kralja Tomislava 48, 44440 Dvor</izvorni_sadrzaj>
    <derivirana_varijabla naziv="DomainObject.Predmet.ProtustrankaWithAdressOIB_1">AGRO-UNA poljoprivredna zadruga za proizvodnju, trgovinu i usluge, OIB 44833640121, Kralja Tomislava 48, 44440 Dvor</derivirana_varijabla>
  </DomainObject.Predmet.ProtustrankaWithAdressOIB>
  <DomainObject.Predmet.ProtustrankaNazivFormated>
    <izvorni_sadrzaj>AGRO-UNA poljoprivredna zadruga za proizvodnju, trgovinu i usluge</izvorni_sadrzaj>
    <derivirana_varijabla naziv="DomainObject.Predmet.ProtustrankaNazivFormated_1">AGRO-UNA poljoprivredna zadruga za proizvodnju, trgovinu i usluge</derivirana_varijabla>
  </DomainObject.Predmet.ProtustrankaNazivFormated>
  <DomainObject.Predmet.ProtustrankaNazivFormatedOIB>
    <izvorni_sadrzaj>AGRO-UNA poljoprivredna zadruga za proizvodnju, trgovinu i usluge, OIB 44833640121</izvorni_sadrzaj>
    <derivirana_varijabla naziv="DomainObject.Predmet.ProtustrankaNazivFormatedOIB_1">AGRO-UNA poljoprivredna zadruga za proizvodnju, trgovinu i usluge, OIB 44833640121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AGRO-UNA poljoprivredna zadruga za proizvodnju, trgovinu i usluge zastupanog po punomoćniku Branislav Joka; Sandra Panjković</item>
    </izvorni_sadrzaj>
    <derivirana_varijabla naziv="DomainObject.Predmet.ProtuStrankaListFormated_1">
      <item>AGRO-UNA poljoprivredna zadruga za proizvodnju, trgovinu i usluge zastupanog po punomoćniku Branislav Joka; Sandra Panjković</item>
    </derivirana_varijabla>
  </DomainObject.Predmet.ProtuStrankaListFormated>
  <DomainObject.Predmet.ProtuStrankaListFormatedOIB>
    <izvorni_sadrzaj>
      <item>AGRO-UNA poljoprivredna zadruga za proizvodnju, trgovinu i usluge, OIB 44833640121 zastupanog po punomoćniku Branislav Joka; Sandra Panjković</item>
    </izvorni_sadrzaj>
    <derivirana_varijabla naziv="DomainObject.Predmet.ProtuStrankaListFormatedOIB_1">
      <item>AGRO-UNA poljoprivredna zadruga za proizvodnju, trgovinu i usluge, OIB 44833640121 zastupanog po punomoćniku Branislav Joka; Sandra Panjković</item>
    </derivirana_varijabla>
  </DomainObject.Predmet.ProtuStrankaListFormatedOIB>
  <DomainObject.Predmet.ProtuStrankaListFormatedWithAdress>
    <izvorni_sadrzaj>
      <item>AGRO-UNA poljoprivredna zadruga za proizvodnju, trgovinu i usluge, Kralja Tomislava 48, 44440 Dvor zastupanog po punomoćniku Branislav Joka; Sandra Panjković</item>
    </izvorni_sadrzaj>
    <derivirana_varijabla naziv="DomainObject.Predmet.ProtuStrankaListFormatedWithAdress_1">
      <item>AGRO-UNA poljoprivredna zadruga za proizvodnju, trgovinu i usluge, Kralja Tomislava 48, 44440 Dvor zastupanog po punomoćniku Branislav Joka; Sandra Panjković</item>
    </derivirana_varijabla>
  </DomainObject.Predmet.ProtuStrankaListFormatedWithAdress>
  <DomainObject.Predmet.ProtuStrankaListFormatedWithAdressOIB>
    <izvorni_sadrzaj>
      <item>AGRO-UNA poljoprivredna zadruga za proizvodnju, trgovinu i usluge, OIB 44833640121, Kralja Tomislava 48, 44440 Dvor zastupanog po punomoćniku Branislav Joka; Sandra Panjković</item>
    </izvorni_sadrzaj>
    <derivirana_varijabla naziv="DomainObject.Predmet.ProtuStrankaListFormatedWithAdressOIB_1">
      <item>AGRO-UNA poljoprivredna zadruga za proizvodnju, trgovinu i usluge, OIB 44833640121, Kralja Tomislava 48, 44440 Dvor zastupanog po punomoćniku Branislav Joka; Sandra Panjković</item>
    </derivirana_varijabla>
  </DomainObject.Predmet.ProtuStrankaListFormatedWithAdressOIB>
  <DomainObject.Predmet.ProtuStrankaListNazivFormated>
    <izvorni_sadrzaj>
      <item>AGRO-UNA poljoprivredna zadruga za proizvodnju, trgovinu i usluge</item>
    </izvorni_sadrzaj>
    <derivirana_varijabla naziv="DomainObject.Predmet.ProtuStrankaListNazivFormated_1">
      <item>AGRO-UNA poljoprivredna zadruga za proizvodnju, trgovinu i usluge</item>
    </derivirana_varijabla>
  </DomainObject.Predmet.ProtuStrankaListNazivFormated>
  <DomainObject.Predmet.ProtuStrankaListNazivFormatedOIB>
    <izvorni_sadrzaj>
      <item>AGRO-UNA poljoprivredna zadruga za proizvodnju, trgovinu i usluge, OIB 44833640121</item>
    </izvorni_sadrzaj>
    <derivirana_varijabla naziv="DomainObject.Predmet.ProtuStrankaListNazivFormatedOIB_1">
      <item>AGRO-UNA poljoprivredna zadruga za proizvodnju, trgovinu i usluge, OIB 44833640121</item>
    </derivirana_varijabla>
  </DomainObject.Predmet.ProtuStrankaListNazivFormatedOIB>
  <DomainObject.Predmet.OstaliListFormated>
    <izvorni_sadrzaj>
      <item>Branislav Joka punomoćnik sudionika u postupku AGRO-UNA poljoprivredna zadruga za proizvodnju, trgovinu i usluge</item>
      <item>Sandra Panjković punomoćnik sudionika u postupku AGRO-UNA poljoprivredna zadruga za proizvodnju, trgovinu i usluge</item>
    </izvorni_sadrzaj>
    <derivirana_varijabla naziv="DomainObject.Predmet.OstaliListFormated_1">
      <item>Branislav Joka punomoćnik sudionika u postupku AGRO-UNA poljoprivredna zadruga za proizvodnju, trgovinu i usluge</item>
      <item>Sandra Panjković punomoćnik sudionika u postupku AGRO-UNA poljoprivredna zadruga za proizvodnju, trgovinu i usluge</item>
    </derivirana_varijabla>
  </DomainObject.Predmet.OstaliListFormated>
  <DomainObject.Predmet.OstaliListFormatedOIB>
    <izvorni_sadrzaj>
      <item>Branislav Joka, OIB 94976350591 punomoćnik sudionika u postupku AGRO-UNA poljoprivredna zadruga za proizvodnju, trgovinu i usluge</item>
      <item>Sandra Panjković, OIB 05172925408 punomoćnik sudionika u postupku AGRO-UNA poljoprivredna zadruga za proizvodnju, trgovinu i usluge</item>
    </izvorni_sadrzaj>
    <derivirana_varijabla naziv="DomainObject.Predmet.OstaliListFormatedOIB_1">
      <item>Branislav Joka, OIB 94976350591 punomoćnik sudionika u postupku AGRO-UNA poljoprivredna zadruga za proizvodnju, trgovinu i usluge</item>
      <item>Sandra Panjković, OIB 05172925408 punomoćnik sudionika u postupku AGRO-UNA poljoprivredna zadruga za proizvodnju, trgovinu i usluge</item>
    </derivirana_varijabla>
  </DomainObject.Predmet.OstaliListFormatedOIB>
  <DomainObject.Predmet.OstaliListFormatedWithAdress>
    <izvorni_sadrzaj>
      <item>Branislav Joka, Kralja Tomislava 48, 44440 Dvor punomoćnik sudionika u postupku AGRO-UNA poljoprivredna zadruga za proizvodnju, trgovinu i usluge</item>
      <item>Sandra Panjković, S. i A. Radića 48, 44000 Sisak punomoćnik sudionika u postupku AGRO-UNA poljoprivredna zadruga za proizvodnju, trgovinu i usluge</item>
    </izvorni_sadrzaj>
    <derivirana_varijabla naziv="DomainObject.Predmet.OstaliListFormatedWithAdress_1">
      <item>Branislav Joka, Kralja Tomislava 48, 44440 Dvor punomoćnik sudionika u postupku AGRO-UNA poljoprivredna zadruga za proizvodnju, trgovinu i usluge</item>
      <item>Sandra Panjković, S. i A. Radića 48, 44000 Sisak punomoćnik sudionika u postupku AGRO-UNA poljoprivredna zadruga za proizvodnju, trgovinu i usluge</item>
    </derivirana_varijabla>
  </DomainObject.Predmet.OstaliListFormatedWithAdress>
  <DomainObject.Predmet.OstaliListFormatedWithAdressOIB>
    <izvorni_sadrzaj>
      <item>Branislav Joka, OIB 94976350591, Kralja Tomislava 48, 44440 Dvor punomoćnik sudionika u postupku AGRO-UNA poljoprivredna zadruga za proizvodnju, trgovinu i usluge</item>
      <item>Sandra Panjković, OIB 05172925408, S. i A. Radića 48, 44000 Sisak punomoćnik sudionika u postupku AGRO-UNA poljoprivredna zadruga za proizvodnju, trgovinu i usluge</item>
    </izvorni_sadrzaj>
    <derivirana_varijabla naziv="DomainObject.Predmet.OstaliListFormatedWithAdressOIB_1">
      <item>Branislav Joka, OIB 94976350591, Kralja Tomislava 48, 44440 Dvor punomoćnik sudionika u postupku AGRO-UNA poljoprivredna zadruga za proizvodnju, trgovinu i usluge</item>
      <item>Sandra Panjković, OIB 05172925408, S. i A. Radića 48, 44000 Sisak punomoćnik sudionika u postupku AGRO-UNA poljoprivredna zadruga za proizvodnju, trgovinu i usluge</item>
    </derivirana_varijabla>
  </DomainObject.Predmet.OstaliListFormatedWithAdressOIB>
  <DomainObject.Predmet.OstaliListNazivFormated>
    <izvorni_sadrzaj>
      <item>Branislav Joka</item>
      <item>Sandra Panjković</item>
    </izvorni_sadrzaj>
    <derivirana_varijabla naziv="DomainObject.Predmet.OstaliListNazivFormated_1">
      <item>Branislav Joka</item>
      <item>Sandra Panjković</item>
    </derivirana_varijabla>
  </DomainObject.Predmet.OstaliListNazivFormated>
  <DomainObject.Predmet.OstaliListNazivFormatedOIB>
    <izvorni_sadrzaj>
      <item>Branislav Joka, OIB 94976350591</item>
      <item>Sandra Panjković, OIB 05172925408</item>
    </izvorni_sadrzaj>
    <derivirana_varijabla naziv="DomainObject.Predmet.OstaliListNazivFormatedOIB_1">
      <item>Branislav Joka, OIB 94976350591</item>
      <item>Sandra Panjković, OIB 05172925408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St-2832/2016-9</izvorni_sadrzaj>
    <derivirana_varijabla naziv="DomainObject.PoslovniBrojDokumenta_1">St-2832/2016-9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AGRO-UNA poljoprivredna zadruga za proizvodnju, trgovinu i usluge</izvorni_sadrzaj>
    <derivirana_varijabla naziv="DomainObject.Predmet.ProtustrankaIDrugi_1">AGRO-UNA poljoprivredna zadruga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AGRO-UNA poljoprivredna zadruga za proizvodnju, trgovinu i usluge, OIB 44833640121, Kralja Tomislava 48, 44440 Dvor</izvorni_sadrzaj>
    <derivirana_varijabla naziv="DomainObject.Predmet.ProtustrankaIDrugiAdressOIB_1">AGRO-UNA poljoprivredna zadruga za proizvodnju, trgovinu i usluge, OIB 44833640121, Kralja Tomislava 48,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AGRO-UNA poljoprivredna zadruga za proizvodnju, trgovinu i usluge</item>
      <item>Branislav Joka</item>
      <item>Sandra Panjković</item>
    </izvorni_sadrzaj>
    <derivirana_varijabla naziv="DomainObject.Predmet.SudioniciListNaziv_1">
      <item>FINA Regionalni centar Zagreb</item>
      <item>AGRO-UNA poljoprivredna zadruga za proizvodnju, trgovinu i usluge</item>
      <item>Branislav Joka</item>
      <item>Sandra Panjković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AGRO-UNA poljoprivredna zadruga za proizvodnju, trgovinu i usluge, OIB 44833640121, Kralja Tomislava 48,44440 Dvor</item>
      <item>Branislav Joka, OIB 94976350591, Kralja Tomislava 48,44440 Dvor</item>
      <item>Sandra Panjković, OIB 05172925408, S. i A. Radića 48,44000 Sisak</item>
    </izvorni_sadrzaj>
    <derivirana_varijabla naziv="DomainObject.Predmet.SudioniciListAdressOIB_1">
      <item>FINA Regionalni centar Zagreb, OIB 85821130368, Trg svibanjskih žrtava 1995. br. 1,10000 Zagreb</item>
      <item>AGRO-UNA poljoprivredna zadruga za proizvodnju, trgovinu i usluge, OIB 44833640121, Kralja Tomislava 48,44440 Dvor</item>
      <item>Branislav Joka, OIB 94976350591, Kralja Tomislava 48,44440 Dvor</item>
      <item>Sandra Panjković, OIB 05172925408, S. i A. Radića 48,44000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44833640121</item>
      <item>, OIB 94976350591</item>
      <item>, OIB 05172925408</item>
    </izvorni_sadrzaj>
    <derivirana_varijabla naziv="DomainObject.Predmet.SudioniciListNazivOIB_1">
      <item>, OIB 85821130368</item>
      <item>, OIB 44833640121</item>
      <item>, OIB 94976350591</item>
      <item>, OIB 05172925408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D1BFE-6CA1-4BA4-8445-3DE3E839C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845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2017-07-25T10:50:00Z</dcterms:created>
  <dc:creator>gboljkovac</dc:creator>
  <cp:lastModifiedBy>Marina Markić</cp:lastModifiedBy>
  <cp:lastPrinted>2017-07-25T10:52:00Z</cp:lastPrinted>
  <dcterms:modified xmlns:xsi="http://www.w3.org/2001/XMLSchema-instance" xsi:type="dcterms:W3CDTF">2017-07-26T09:47:00Z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St-2832/2016-9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